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5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6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161E24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267982"/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161E24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174BB6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174BB6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920" w:type="dxa"/>
          </w:tcPr>
          <w:p w14:paraId="400E4024" w14:textId="77777777" w:rsidR="008812C9" w:rsidRPr="00174BB6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152234" w:rsidRPr="00161E24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170B7ACE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DDB21" w14:textId="77777777" w:rsidR="00152234" w:rsidRPr="00161E24" w:rsidRDefault="003E68FC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52234"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52234" w:rsidRPr="00161E24" w14:paraId="39267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06775C" w14:textId="4B10AA29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1DCEAE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E9CE9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36107" w:rsidRPr="00161E24" w14:paraId="6F426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A5A78" w14:textId="0A56FD35" w:rsidR="00F36107" w:rsidRPr="00161E24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0D8A6F" w14:textId="77777777" w:rsidR="00F36107" w:rsidRPr="00161E24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8479D3" w14:textId="3E3A8158" w:rsidR="00F36107" w:rsidRPr="00161E24" w:rsidRDefault="00821E30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21E30" w:rsidRPr="00161E24" w14:paraId="14470C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EC0BC" w14:textId="1CD03B3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54BBA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F907E" w14:textId="5C2AA7E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21E30" w:rsidRPr="00161E24" w14:paraId="1AECBC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BD95E6" w14:textId="0CEF4562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2C5E9C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368081" w14:textId="6B7805AF" w:rsidR="00821E30" w:rsidRPr="00161E24" w:rsidRDefault="00821E30" w:rsidP="008311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21E30" w:rsidRPr="00161E24" w14:paraId="08F2D4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A21A2" w14:textId="2E1EA1E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E926FC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950F0" w14:textId="767EF05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821E30" w:rsidRPr="00161E24" w14:paraId="2B42F2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57034" w14:textId="6A58A2C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AE5B6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53018" w14:textId="7ED693C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21E30" w:rsidRPr="00161E24" w14:paraId="0F70CA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62ED3C0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73108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08EFAA8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21E30" w:rsidRPr="00161E24" w14:paraId="3A34F7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04ECCD" w14:textId="67FA429B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FD73A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49A469" w14:textId="6D6E05A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21E30" w:rsidRPr="00161E24" w14:paraId="5284B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8B209" w14:textId="1DBB0FFD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D2B3FA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4F33D8" w14:textId="30DB1D1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1E30" w:rsidRPr="00161E24" w14:paraId="631D4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56DD4" w14:textId="0A063AA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90338FB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DBC4A" w14:textId="60F73A3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21E30" w:rsidRPr="00161E24" w14:paraId="19896E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A1DEB" w14:textId="5B96C21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BAA40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36A7F" w14:textId="07823C4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21E30" w:rsidRPr="00161E24" w14:paraId="74A6A0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8AF3A" w14:textId="1E2CB88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14730B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4C501" w14:textId="2A4F753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21E30" w:rsidRPr="00161E24" w14:paraId="64E4E3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B4F96" w14:textId="65E7B23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2B913D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B241A" w14:textId="4551924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1E30" w:rsidRPr="00161E24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4D047AA1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45EC48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6564B36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821E30" w:rsidRPr="00161E24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56A8337F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4F241B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D11EEB" w14:textId="634491C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ab/>
              <w:t>ประมาณการหนี้สินสำหรับผลประโยชน์พนักงาน</w:t>
            </w:r>
          </w:p>
        </w:tc>
      </w:tr>
      <w:tr w:rsidR="00821E30" w:rsidRPr="00161E24" w14:paraId="2BC883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FC237" w14:textId="21D79823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BFA99B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6C962" w14:textId="58993AB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821E30" w:rsidRPr="00161E24" w14:paraId="346CC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D4BB3" w14:textId="44D402CB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CCE07F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1464D4" w14:textId="096E338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21E30" w:rsidRPr="00161E24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7937B8A0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8025241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63BBB2F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821E30" w:rsidRPr="00161E24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3806D086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70D413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32CD56F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21E30" w:rsidRPr="00161E24" w14:paraId="42B273F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00903A" w14:textId="0F34BBE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A9F9B4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592A" w14:textId="0A8D31A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821E30" w:rsidRPr="00161E24" w14:paraId="4544CC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C58B8" w14:textId="2E40E494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5A4565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9257F2" w14:textId="65B655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21E30" w:rsidRPr="00161E24" w14:paraId="039306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32CB7D" w14:textId="7EA95DF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1B5504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D593C7" w14:textId="1EF99DDC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21E30" w:rsidRPr="00161E24" w14:paraId="24F07A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461B" w14:textId="21670BAD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2F74063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E1A37" w14:textId="6929BC6A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21E30" w:rsidRPr="00161E24" w14:paraId="630779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56C5CB" w14:textId="3F965712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8EEC12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74EF27" w14:textId="012E10E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21E30" w:rsidRPr="00161E24" w14:paraId="0DFB03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93E99A" w14:textId="780ED78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D75974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3972EF" w14:textId="5F4AC142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21E30" w:rsidRPr="00161E24" w14:paraId="5ADE97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3EDB0" w14:textId="45502E6E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EB27DF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96238C" w14:textId="51E4F74A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1E30" w:rsidRPr="00161E24" w14:paraId="5AF869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4302C" w14:textId="292B231F" w:rsidR="00821E30" w:rsidRPr="00161E24" w:rsidRDefault="008309C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0C8D8E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61CB6" w14:textId="18821B8A" w:rsidR="00821E30" w:rsidRPr="00161E24" w:rsidRDefault="008309C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21E30" w:rsidRPr="00161E24" w14:paraId="7D7ED3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34BF" w14:textId="4FBF4EDA" w:rsidR="00821E30" w:rsidRPr="00161E24" w:rsidRDefault="008309C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E5233CB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99B343" w14:textId="57E40671" w:rsidR="00821E30" w:rsidRPr="00161E24" w:rsidRDefault="008309C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74BB6" w:rsidRPr="00161E24" w14:paraId="22E0B6A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D1BCB1" w14:textId="585E96B8" w:rsidR="00174BB6" w:rsidRDefault="00174BB6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54084BA" w14:textId="77777777" w:rsidR="00174BB6" w:rsidRPr="00161E24" w:rsidRDefault="00174BB6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30B6C6" w14:textId="02471BE2" w:rsidR="00174BB6" w:rsidRDefault="00174BB6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bookmarkEnd w:id="0"/>
    <w:p w14:paraId="70BC26D4" w14:textId="77777777" w:rsidR="001F253B" w:rsidRPr="00161E24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D2A975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7D4AA5C5" w:rsidR="001F253B" w:rsidRPr="00161E24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F472C" w:rsidRPr="00161E24">
        <w:rPr>
          <w:rFonts w:asciiTheme="majorBidi" w:hAnsiTheme="majorBidi" w:cstheme="majorBidi"/>
          <w:sz w:val="30"/>
          <w:szCs w:val="30"/>
          <w:cs/>
        </w:rPr>
        <w:t>นี้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161E24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161E24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161E24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161E24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161E24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C309BA">
        <w:rPr>
          <w:rFonts w:asciiTheme="majorBidi" w:hAnsiTheme="majorBidi" w:cstheme="majorBidi"/>
          <w:sz w:val="30"/>
          <w:szCs w:val="30"/>
        </w:rPr>
        <w:t>28</w:t>
      </w:r>
      <w:r w:rsidR="00C309BA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C309BA">
        <w:rPr>
          <w:rFonts w:asciiTheme="majorBidi" w:hAnsiTheme="majorBidi" w:cstheme="majorBidi"/>
          <w:sz w:val="30"/>
          <w:szCs w:val="30"/>
        </w:rPr>
        <w:t>2566</w:t>
      </w:r>
    </w:p>
    <w:p w14:paraId="2AE0FBA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2CA80" w14:textId="5B5199BA" w:rsidR="00F8482D" w:rsidRPr="00161E24" w:rsidRDefault="00F8482D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ข้อมูลทั่วไป</w:t>
      </w:r>
    </w:p>
    <w:p w14:paraId="15BF5703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5D7AD2" w14:textId="0110E44E" w:rsidR="00AA50F4" w:rsidRPr="00161E24" w:rsidRDefault="00C2659F" w:rsidP="00AA50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 เบทาโ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 จำกัด (มหาชน) 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(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“บริษัท”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</w:t>
      </w:r>
      <w:r w:rsidR="00D0597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นิต</w:t>
      </w:r>
      <w:r w:rsidR="000B705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ิบุคคลที่จัดตั้งขึ้นในประเทศไทย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460B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</w:t>
      </w:r>
      <w:r w:rsidR="002545AB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ที่อยู่จดทะเบียน</w:t>
      </w:r>
      <w:r w:rsidR="004B7AB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ของบริษัท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ตั้งอยู่ เลขที่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323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7E53AA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อาคารเบทาโกร ทาวเวอร์ (นอร์ธปาร์ค) หมู่ที่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</w:t>
      </w:r>
      <w:r w:rsidR="002F5C82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แขวงทุ่งสองห้อง เขตหลักสี่ กรุงเทพมหานคร ประเทศไทย</w:t>
      </w:r>
    </w:p>
    <w:p w14:paraId="3232FA4F" w14:textId="5BE3041D" w:rsidR="005F7DEB" w:rsidRPr="00161E24" w:rsidRDefault="005F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B9811D" w14:textId="4093211C" w:rsidR="000343E9" w:rsidRPr="00460B9C" w:rsidRDefault="00BC521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486098" w:rsidRPr="00161E24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C82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บริษัท เบทาโกรโฮลดิ้ง จำกัด</w:t>
      </w:r>
      <w:r w:rsidR="005126F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C704E" w:rsidRPr="00460B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B1C43" w14:textId="77777777" w:rsidR="00255EA8" w:rsidRPr="00291A24" w:rsidRDefault="00255E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C98114D" w14:textId="11307824" w:rsidR="00EA03C8" w:rsidRPr="00161E24" w:rsidRDefault="004C480B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43624" w:rsidRPr="00161E24">
        <w:rPr>
          <w:rFonts w:asciiTheme="majorBidi" w:hAnsiTheme="majorBidi" w:cstheme="majorBidi"/>
          <w:sz w:val="30"/>
          <w:szCs w:val="30"/>
        </w:rPr>
        <w:t>(</w:t>
      </w:r>
      <w:r w:rsidR="00B97A8C" w:rsidRPr="00161E24">
        <w:rPr>
          <w:rFonts w:asciiTheme="majorBidi" w:hAnsiTheme="majorBidi" w:cstheme="majorBidi"/>
          <w:sz w:val="30"/>
          <w:szCs w:val="30"/>
        </w:rPr>
        <w:t>“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A8C" w:rsidRPr="00161E24">
        <w:rPr>
          <w:rFonts w:asciiTheme="majorBidi" w:hAnsiTheme="majorBidi" w:cstheme="majorBidi"/>
          <w:sz w:val="30"/>
          <w:szCs w:val="30"/>
        </w:rPr>
        <w:t>”</w:t>
      </w:r>
      <w:r w:rsidR="00D43624" w:rsidRPr="00161E24">
        <w:rPr>
          <w:rFonts w:asciiTheme="majorBidi" w:hAnsiTheme="majorBidi" w:cstheme="majorBidi"/>
          <w:sz w:val="30"/>
          <w:szCs w:val="30"/>
        </w:rPr>
        <w:t>)</w:t>
      </w:r>
      <w:r w:rsidR="00D033A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161B6" w:rsidRPr="00161E24">
        <w:rPr>
          <w:rFonts w:asciiTheme="majorBidi" w:hAnsiTheme="majorBidi" w:cstheme="majorBidi"/>
          <w:sz w:val="30"/>
          <w:szCs w:val="30"/>
          <w:cs/>
        </w:rPr>
        <w:t>ดำเนินธุรกิจหลัก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ด้าน</w:t>
      </w:r>
      <w:r w:rsidR="0073012B" w:rsidRPr="00161E24">
        <w:rPr>
          <w:rFonts w:asciiTheme="majorBidi" w:hAnsiTheme="majorBidi" w:cstheme="majorBidi"/>
          <w:sz w:val="30"/>
          <w:szCs w:val="30"/>
          <w:cs/>
        </w:rPr>
        <w:t>เกษตร อาหารเพื่อการบริโภค ผลิตภัณฑ์เนื้อสัตว์ไม่มีบรรจุภัณฑ์ ผลิตภัณฑ์ร่วมและผลพลอยได้และอาหารอื่น ๆ ปศุสัตว์ สัตว์เลี้ยงและอื่น ๆ</w:t>
      </w:r>
      <w:r w:rsidR="003B389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3C54E3"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บริษัทร่วม </w:t>
      </w:r>
      <w:r w:rsidR="002545AB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7D27F0" w:rsidRPr="00161E24">
        <w:rPr>
          <w:rFonts w:asciiTheme="majorBidi" w:hAnsiTheme="majorBidi" w:cstheme="majorBidi"/>
          <w:sz w:val="30"/>
          <w:szCs w:val="30"/>
          <w:cs/>
        </w:rPr>
        <w:t>ร่วมค้าและบริษัท</w:t>
      </w:r>
      <w:r w:rsidR="00A229D2" w:rsidRPr="00161E24">
        <w:rPr>
          <w:rFonts w:asciiTheme="majorBidi" w:hAnsiTheme="majorBidi" w:cstheme="majorBidi"/>
          <w:sz w:val="30"/>
          <w:szCs w:val="30"/>
          <w:cs/>
        </w:rPr>
        <w:t>ย่อย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="008A442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460B9C">
        <w:rPr>
          <w:rFonts w:asciiTheme="majorBidi" w:hAnsiTheme="majorBidi" w:cstheme="majorBidi"/>
          <w:sz w:val="30"/>
          <w:szCs w:val="30"/>
        </w:rPr>
        <w:t>5</w:t>
      </w:r>
      <w:r w:rsidR="00BB4EFF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B7B" w:rsidRPr="00161E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460B9C">
        <w:rPr>
          <w:rFonts w:asciiTheme="majorBidi" w:hAnsiTheme="majorBidi" w:cstheme="majorBidi"/>
          <w:sz w:val="30"/>
          <w:szCs w:val="30"/>
        </w:rPr>
        <w:t>4</w:t>
      </w:r>
      <w:r w:rsidR="00EA467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</w:t>
      </w:r>
      <w:r w:rsidR="007E53AA">
        <w:rPr>
          <w:rFonts w:asciiTheme="majorBidi" w:hAnsiTheme="majorBidi" w:cstheme="majorBidi"/>
          <w:sz w:val="30"/>
          <w:szCs w:val="30"/>
          <w:cs/>
        </w:rPr>
        <w:br/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>ข้อ</w:t>
      </w:r>
      <w:r w:rsidR="00831169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296827">
        <w:rPr>
          <w:rFonts w:asciiTheme="majorBidi" w:hAnsiTheme="majorBidi" w:cstheme="majorBidi"/>
          <w:sz w:val="30"/>
          <w:szCs w:val="30"/>
        </w:rPr>
        <w:t>9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A087D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296827">
        <w:rPr>
          <w:rFonts w:asciiTheme="majorBidi" w:hAnsiTheme="majorBidi" w:cstheme="majorBidi"/>
          <w:sz w:val="30"/>
          <w:szCs w:val="30"/>
        </w:rPr>
        <w:t>10</w:t>
      </w:r>
      <w:r w:rsidR="00C4770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DCA472" w14:textId="77777777" w:rsidR="00BA5B80" w:rsidRPr="00161E24" w:rsidRDefault="00BA5B8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CB11D" w14:textId="53542F33" w:rsidR="001F253B" w:rsidRPr="00161E24" w:rsidRDefault="001F253B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เกณฑ์การจัดทำงบการเงิน </w:t>
      </w:r>
    </w:p>
    <w:p w14:paraId="3EDD0FE5" w14:textId="77777777" w:rsidR="007E5536" w:rsidRPr="001A1D46" w:rsidRDefault="007E553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A4C51" w14:textId="279699AE" w:rsidR="00250F44" w:rsidRPr="00161E24" w:rsidRDefault="007E5536" w:rsidP="0089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</w:t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ที่ประกาศใช้โดย</w:t>
      </w:r>
      <w:r w:rsidR="00D7582F" w:rsidRPr="00161E24">
        <w:rPr>
          <w:rFonts w:asciiTheme="majorBidi" w:hAnsiTheme="majorBidi" w:cstheme="majorBidi"/>
          <w:sz w:val="30"/>
          <w:szCs w:val="30"/>
        </w:rPr>
        <w:br/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250F4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944F9" w:rsidRPr="00161E24">
        <w:rPr>
          <w:rFonts w:asciiTheme="majorBidi" w:hAnsiTheme="majorBidi" w:cstheme="majorBidi"/>
          <w:sz w:val="30"/>
          <w:szCs w:val="30"/>
        </w:rPr>
        <w:br/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นโยบายการบัญชีได้ถือปฏิบัติโดยสม่ำเสมอสำหรับงบการเงินทุกรอบระยะเวลาที่รายงาน</w:t>
      </w:r>
      <w:r w:rsidR="007B27D4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07F2638F" w14:textId="77777777" w:rsidR="007E5536" w:rsidRPr="001A1D46" w:rsidRDefault="007E5536" w:rsidP="000B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304E84B" w14:textId="6A31FE8F" w:rsidR="00EB1D7A" w:rsidRPr="00161E24" w:rsidRDefault="00460B9C" w:rsidP="006B3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งบการเงินรวมประกอบด้วยงบการเงินของบริษัทและบริษัทย่อยและการดำเนินงานร่วมกัน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/>
          <w:sz w:val="30"/>
          <w:szCs w:val="30"/>
        </w:rPr>
        <w:t>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807EAE" w:rsidRPr="00161E24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</w:t>
      </w:r>
      <w:r w:rsidR="00063469">
        <w:rPr>
          <w:rFonts w:asciiTheme="majorBidi" w:hAnsiTheme="majorBidi" w:cstheme="majorBidi" w:hint="cs"/>
          <w:sz w:val="30"/>
          <w:szCs w:val="30"/>
          <w:cs/>
        </w:rPr>
        <w:t>ร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ไว้</w:t>
      </w:r>
      <w:r w:rsidR="00807EAE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536" w:rsidRPr="00161E24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9976A2" w:rsidRPr="00161E24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14:paraId="6B4670EC" w14:textId="2E47AA12" w:rsidR="00C70195" w:rsidRPr="00161E24" w:rsidRDefault="000940E2" w:rsidP="00565D53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245301"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นโ</w:t>
      </w:r>
      <w:r w:rsidR="00C70195" w:rsidRPr="00161E24">
        <w:rPr>
          <w:rFonts w:asciiTheme="majorBidi" w:hAnsiTheme="majorBidi" w:cstheme="majorBidi"/>
          <w:sz w:val="30"/>
          <w:szCs w:val="30"/>
          <w:u w:val="none"/>
          <w:cs/>
        </w:rPr>
        <w:t>ยบายการบัญชีที่สำคัญ</w:t>
      </w:r>
    </w:p>
    <w:p w14:paraId="4B5B6B46" w14:textId="095E430F" w:rsidR="00F650DF" w:rsidRPr="00161E24" w:rsidRDefault="00F650DF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03F48F5" w14:textId="3C4DD24F" w:rsidR="00BA12B5" w:rsidRPr="00161E24" w:rsidRDefault="00BA12B5" w:rsidP="00BA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0593060" w14:textId="77777777" w:rsidR="00BA12B5" w:rsidRPr="00161E24" w:rsidRDefault="00BA12B5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D2F4927" w14:textId="77777777" w:rsidR="008F68CB" w:rsidRPr="00161E24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162625" w14:textId="77777777" w:rsidR="008F68CB" w:rsidRPr="00161E24" w:rsidRDefault="008F68CB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C2567F" w14:textId="521F945A" w:rsidR="00301B1B" w:rsidRPr="00161E24" w:rsidRDefault="00301B1B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4C744C" w:rsidRPr="00161E24">
        <w:rPr>
          <w:rFonts w:asciiTheme="majorBidi" w:hAnsiTheme="majorBidi" w:cstheme="majorBidi"/>
          <w:spacing w:val="-4"/>
          <w:sz w:val="30"/>
          <w:szCs w:val="30"/>
          <w:cs/>
        </w:rPr>
        <w:t>รวมประกอบด้วยงบการเงินของบริษัทและ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(รวมกันเรียกว่า “กลุ่มบริษัท”)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ของกลุ่มบริษัทในบริษัทร่วม</w:t>
      </w:r>
      <w:r w:rsidR="002A033F" w:rsidRPr="00161E24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208B2973" w14:textId="77777777" w:rsidR="00681488" w:rsidRPr="00161E24" w:rsidRDefault="00681488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CF18F" w14:textId="2763ACD0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70909EF" w14:textId="77777777" w:rsidR="00EB1D7A" w:rsidRPr="00161E24" w:rsidRDefault="00EB1D7A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CE313" w14:textId="3843BD15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136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</w:t>
      </w:r>
      <w:r w:rsidRPr="00296827">
        <w:rPr>
          <w:rFonts w:asciiTheme="majorBidi" w:hAnsiTheme="majorBidi" w:cstheme="majorBidi"/>
          <w:sz w:val="30"/>
          <w:szCs w:val="30"/>
          <w:cs/>
        </w:rPr>
        <w:t>เป็นส่วน</w:t>
      </w:r>
      <w:r w:rsidR="00296827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161E24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5E101C41" w14:textId="77777777" w:rsidR="009A5F7D" w:rsidRPr="00161E24" w:rsidRDefault="009A5F7D" w:rsidP="009A5F7D">
      <w:pPr>
        <w:pStyle w:val="BodyText2"/>
        <w:ind w:left="540" w:right="6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18DDFB" w14:textId="10396EF6" w:rsidR="009A5F7D" w:rsidRPr="00161E24" w:rsidRDefault="009A5F7D" w:rsidP="009A5F7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60F0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60F0B" w:rsidRPr="00161E24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บริษัทย่อยนั้น</w:t>
      </w:r>
      <w:r w:rsidR="00060F0B" w:rsidRPr="00161E24">
        <w:rPr>
          <w:rFonts w:asciiTheme="majorBidi" w:hAnsiTheme="majorBidi" w:cstheme="majorBidi"/>
          <w:sz w:val="30"/>
          <w:szCs w:val="30"/>
          <w:cs/>
        </w:rPr>
        <w:t xml:space="preserve"> ผลกำไรหรือขาดทุนที่เกิดขึ้นจากการสูญเสียการควบคุม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>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4089D07" w14:textId="77777777" w:rsidR="009A5F7D" w:rsidRPr="00161E24" w:rsidRDefault="009A5F7D" w:rsidP="009A5F7D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D1440" w14:textId="77777777" w:rsidR="009A5F7D" w:rsidRPr="00161E24" w:rsidRDefault="009A5F7D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6F33842" w14:textId="77777777" w:rsidR="00D70DC7" w:rsidRPr="00161E24" w:rsidRDefault="00D7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1C3CE5" w14:textId="783F7EDF" w:rsidR="009A5F7D" w:rsidRPr="00161E24" w:rsidRDefault="00573A2B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วิธี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 xml:space="preserve"> เงินปันผลรับ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น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งบการเงินรวมจนถึงวันที่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มี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 หรือการควบคุมร่วมสิ้นสุดลง</w:t>
      </w:r>
    </w:p>
    <w:p w14:paraId="250F6661" w14:textId="77777777" w:rsidR="00CD0551" w:rsidRPr="00161E24" w:rsidRDefault="00CD0551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4E6588" w14:textId="2A64C34A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161E24">
        <w:rPr>
          <w:rFonts w:asciiTheme="majorBidi" w:hAnsiTheme="majorBidi" w:cstheme="majorBidi"/>
          <w:sz w:val="30"/>
          <w:szCs w:val="30"/>
          <w:cs/>
        </w:rPr>
        <w:br/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161E24">
        <w:rPr>
          <w:rFonts w:asciiTheme="majorBidi" w:hAnsiTheme="majorBidi" w:cstheme="majorBidi"/>
          <w:sz w:val="30"/>
          <w:szCs w:val="30"/>
          <w:cs/>
        </w:rPr>
        <w:br/>
        <w:t>มาจากรายการกับบริษัทร่วมและ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การร่วมค้า ถูกตัดรายการกับ</w:t>
      </w:r>
      <w:r w:rsidRPr="00161E24">
        <w:rPr>
          <w:rFonts w:asciiTheme="majorBidi" w:hAnsiTheme="majorBidi" w:cstheme="majorBidi"/>
          <w:sz w:val="30"/>
          <w:szCs w:val="30"/>
          <w:cs/>
        </w:rPr>
        <w:t>เงินลงทุนเท่าที่กลุ่มบริษัทมีส่วนได้เสียในกิจการที่</w:t>
      </w:r>
      <w:r w:rsidR="001F65AE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Pr="00161E24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706E3239" w14:textId="317A874A" w:rsidR="006E0BBE" w:rsidRPr="00161E24" w:rsidRDefault="006E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C296104" w14:textId="303EB338" w:rsidR="00AD120D" w:rsidRPr="00161E24" w:rsidRDefault="00AD120D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2194AF90" w14:textId="77777777" w:rsidR="006E0BBE" w:rsidRPr="00161E24" w:rsidRDefault="006E0BBE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7CD8BE9" w14:textId="755DD030" w:rsidR="0085447F" w:rsidRPr="00161E24" w:rsidRDefault="00AD120D" w:rsidP="006B31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="00BC2A7E" w:rsidRPr="00161E24">
        <w:rPr>
          <w:rFonts w:asciiTheme="majorBidi" w:hAnsiTheme="majorBidi" w:cstheme="majorBidi"/>
          <w:sz w:val="30"/>
          <w:szCs w:val="30"/>
          <w:cs/>
        </w:rPr>
        <w:t>ซื้อ</w:t>
      </w:r>
      <w:r w:rsidR="00211C39" w:rsidRPr="00161E24">
        <w:rPr>
          <w:rFonts w:asciiTheme="majorBidi" w:hAnsiTheme="majorBidi" w:cstheme="majorBidi"/>
          <w:sz w:val="30"/>
          <w:szCs w:val="30"/>
          <w:cs/>
        </w:rPr>
        <w:t xml:space="preserve">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ยกเว้นกรณีที่เป็นการรวมธุรกิจภายใต้กา</w:t>
      </w:r>
      <w:r w:rsidR="006B3172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161E24">
        <w:rPr>
          <w:rFonts w:asciiTheme="majorBidi" w:hAnsiTheme="majorBidi" w:cstheme="majorBidi"/>
          <w:sz w:val="30"/>
          <w:szCs w:val="30"/>
          <w:cs/>
        </w:rPr>
        <w:t>ควบคุมเดียวกัน</w:t>
      </w:r>
      <w:r w:rsidR="00211C39" w:rsidRPr="00161E24">
        <w:rPr>
          <w:rFonts w:asciiTheme="majorBidi" w:hAnsiTheme="majorBidi" w:cstheme="majorBidi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37D24B1" w14:textId="534CC16B" w:rsidR="0056104A" w:rsidRPr="00161E24" w:rsidRDefault="0056104A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5149E" w14:textId="263DC17E" w:rsidR="00285A24" w:rsidRPr="00161E24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161E24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FB21844" w14:textId="77777777" w:rsidR="00285A24" w:rsidRPr="001A1D46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7A9B0" w14:textId="4E89AE77" w:rsidR="004F1DDB" w:rsidRPr="00161E24" w:rsidRDefault="00AD120D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</w:t>
      </w:r>
      <w:r w:rsidR="00BC2A7E" w:rsidRPr="00161E24">
        <w:rPr>
          <w:rFonts w:asciiTheme="majorBidi" w:hAnsiTheme="majorBidi" w:cstheme="majorBidi"/>
          <w:sz w:val="30"/>
          <w:szCs w:val="30"/>
          <w:cs/>
        </w:rPr>
        <w:t>มนิยม ถูกวัดมูลค่า ณ วันที่ซื้อ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8266B9" w:rsidRPr="00161E24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</w:t>
      </w:r>
      <w:r w:rsidR="008971CA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="008266B9" w:rsidRPr="00161E24">
        <w:rPr>
          <w:rFonts w:asciiTheme="majorBidi" w:hAnsiTheme="majorBidi" w:cstheme="majorBidi"/>
          <w:sz w:val="30"/>
          <w:szCs w:val="30"/>
          <w:cs/>
        </w:rPr>
        <w:t>ว่ามูลค่ายุติธรรมรับรู้ในกำไรหรือขาดทุนทันที</w:t>
      </w:r>
    </w:p>
    <w:p w14:paraId="12F6EB84" w14:textId="77777777" w:rsidR="006E0BBE" w:rsidRPr="00161E24" w:rsidRDefault="006E0BBE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EDFE0" w14:textId="6494EDA1" w:rsidR="00AD120D" w:rsidRPr="00161E24" w:rsidRDefault="00AD120D" w:rsidP="006E440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>รวมถึงสินทรัพย์ที่โอนไป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 xml:space="preserve"> หนี้สินที่อาจเกิดขึ้น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และส่วนได้เสียในส่วนของเจ้าของที่ออกโดยกลุ่มบริษัท </w:t>
      </w:r>
    </w:p>
    <w:p w14:paraId="0127580C" w14:textId="77777777" w:rsidR="00003267" w:rsidRPr="00161E24" w:rsidRDefault="0000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B9E680" w14:textId="5B34517F" w:rsidR="00170ACD" w:rsidRPr="00161E24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FCCA0D5" w14:textId="77777777" w:rsidR="00170ACD" w:rsidRPr="00161E24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FD286" w14:textId="131D85E7" w:rsidR="00DF6D21" w:rsidRPr="00161E24" w:rsidRDefault="00AD120D" w:rsidP="00285A2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6C813A" w14:textId="77777777" w:rsidR="002262F8" w:rsidRPr="00161E24" w:rsidRDefault="002262F8" w:rsidP="0026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2AABAF" w14:textId="37C71D83" w:rsidR="00F036DF" w:rsidRPr="00161E24" w:rsidRDefault="00262CC1" w:rsidP="0087332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="00DD4DA4" w:rsidRPr="00161E24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75A0F64" w14:textId="556D93F6" w:rsidR="00AD120D" w:rsidRPr="00161E24" w:rsidRDefault="00AD120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6670EB5" w14:textId="5A5C3632" w:rsidR="00C23DBE" w:rsidRPr="00161E24" w:rsidRDefault="00C23DBE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เงินลงทุนในบริษัทย่อย บริษัทร่วมและการร่วมค้า </w:t>
      </w:r>
    </w:p>
    <w:p w14:paraId="0AABE530" w14:textId="77777777" w:rsidR="00C23DBE" w:rsidRPr="00161E24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41516" w14:textId="0106387B" w:rsidR="00C23DBE" w:rsidRPr="00161E24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A472A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05CE7C40" w14:textId="77777777" w:rsidR="002D05FD" w:rsidRPr="00161E24" w:rsidRDefault="002D05F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ADCF7" w14:textId="77777777" w:rsidR="008F68CB" w:rsidRPr="00161E24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18DE4A29" w14:textId="77777777" w:rsidR="008F68CB" w:rsidRPr="00161E24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FBC52" w14:textId="74DA52A4" w:rsidR="008F68CB" w:rsidRPr="00161E24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ที่เป็นเงินตราต่</w:t>
      </w:r>
      <w:r w:rsidR="006C31A5" w:rsidRPr="00161E24">
        <w:rPr>
          <w:rFonts w:asciiTheme="majorBidi" w:hAnsiTheme="majorBidi" w:cstheme="majorBidi"/>
          <w:sz w:val="30"/>
          <w:szCs w:val="30"/>
          <w:cs/>
        </w:rPr>
        <w:t>างประเทศ</w:t>
      </w:r>
      <w:r w:rsidR="002D05FD" w:rsidRPr="00161E24">
        <w:rPr>
          <w:rFonts w:asciiTheme="majorBidi" w:hAnsiTheme="majorBidi" w:cstheme="majorBidi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="000D2753" w:rsidRPr="00161E24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โดย</w:t>
      </w:r>
      <w:r w:rsidR="00CC1431" w:rsidRPr="00161E24">
        <w:rPr>
          <w:rFonts w:asciiTheme="majorBidi" w:hAnsiTheme="majorBidi" w:cstheme="majorBidi"/>
          <w:sz w:val="30"/>
          <w:szCs w:val="30"/>
          <w:cs/>
        </w:rPr>
        <w:t>ใช้</w:t>
      </w:r>
      <w:r w:rsidR="001F253B" w:rsidRPr="00161E24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301B1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2D05FD" w:rsidRPr="00161E24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0CE2DF0" w14:textId="77777777" w:rsidR="00003267" w:rsidRPr="00161E24" w:rsidRDefault="0000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FCF0F6" w14:textId="5D696ED8" w:rsidR="00B417F4" w:rsidRPr="00161E24" w:rsidRDefault="00B417F4" w:rsidP="006A3BB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</w:t>
      </w:r>
      <w:r w:rsidR="00BB1139" w:rsidRPr="00161E24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Pr="00161E24">
        <w:rPr>
          <w:rFonts w:asciiTheme="majorBidi" w:hAnsiTheme="majorBidi" w:cs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36F97A1F" w14:textId="77777777" w:rsidR="00141B99" w:rsidRPr="00BA6456" w:rsidRDefault="00141B99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7E0E85" w14:textId="77777777" w:rsidR="006634FB" w:rsidRPr="00161E24" w:rsidRDefault="00145E23" w:rsidP="0070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6634FB"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2587BC8C" w14:textId="77777777" w:rsidR="006A3BB0" w:rsidRPr="00BA6456" w:rsidRDefault="006A3BB0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EA254" w14:textId="6244D442" w:rsidR="001D6842" w:rsidRPr="00161E24" w:rsidRDefault="00547ACB" w:rsidP="00DF4D8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7F2BDF" w:rsidRPr="00161E24">
        <w:rPr>
          <w:rFonts w:asciiTheme="majorBidi" w:hAnsiTheme="majorBidi" w:cstheme="majorBidi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161E24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</w:t>
      </w:r>
      <w:r w:rsidR="00AA4770" w:rsidRPr="00161E24">
        <w:rPr>
          <w:rFonts w:asciiTheme="majorBidi" w:hAnsiTheme="majorBidi" w:cstheme="majorBidi"/>
          <w:sz w:val="30"/>
          <w:szCs w:val="30"/>
          <w:cs/>
        </w:rPr>
        <w:t>้อัตราแลกเปลี่ยน ณ วันที่รายงาน</w:t>
      </w:r>
      <w:r w:rsidR="00CC190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CC190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DF00DE">
        <w:rPr>
          <w:rFonts w:asciiTheme="majorBidi" w:hAnsiTheme="majorBidi" w:cstheme="majorBidi" w:hint="cs"/>
          <w:sz w:val="30"/>
          <w:szCs w:val="30"/>
          <w:cs/>
        </w:rPr>
        <w:t>แ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DF00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="005126F7" w:rsidRPr="00161E24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>และแสดงเป็น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0F7F6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E65DFC" w14:textId="77777777" w:rsidR="006041C2" w:rsidRPr="00BA6456" w:rsidRDefault="006041C2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074D9" w14:textId="77777777" w:rsidR="000F7F60" w:rsidRPr="00161E24" w:rsidRDefault="000F7F60" w:rsidP="000F7F6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A6D810" w14:textId="47BBAA8A" w:rsidR="009F1B3A" w:rsidRPr="00BA6456" w:rsidRDefault="009F1B3A" w:rsidP="0085447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1D87C" w14:textId="77777777" w:rsidR="00595784" w:rsidRPr="00161E24" w:rsidRDefault="0059578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เครื่องมือทางการเงิน </w:t>
      </w:r>
    </w:p>
    <w:p w14:paraId="5177AF4E" w14:textId="3C7E0C89" w:rsidR="00441FCD" w:rsidRPr="00BA6456" w:rsidRDefault="00441FCD" w:rsidP="006B3172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AC315" w14:textId="4FA4EA4D" w:rsidR="00595784" w:rsidRPr="00161E24" w:rsidRDefault="00595784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5D461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6A7BA89E" w14:textId="77777777" w:rsidR="00A36C9C" w:rsidRPr="00BA6456" w:rsidRDefault="00A36C9C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02F4B13" w14:textId="0AB97464" w:rsidR="00394288" w:rsidRDefault="00595784" w:rsidP="00A36C9C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6B3172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7114B3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 ๆ 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6B317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ฉ)))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394288" w:rsidRPr="00161E24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</w:t>
      </w:r>
      <w:r w:rsidR="006B3172">
        <w:rPr>
          <w:rFonts w:asciiTheme="majorBidi" w:eastAsia="Times New Roman" w:hAnsiTheme="majorBidi" w:cstheme="majorBidi" w:hint="cs"/>
          <w:sz w:val="30"/>
          <w:szCs w:val="30"/>
          <w:cs/>
        </w:rPr>
        <w:t>เมื่อเริ่มแรก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</w:t>
      </w:r>
      <w:r w:rsidR="00BA6456">
        <w:rPr>
          <w:rFonts w:asciiTheme="majorBidi" w:hAnsiTheme="majorBidi" w:cstheme="majorBidi" w:hint="cs"/>
          <w:sz w:val="30"/>
          <w:szCs w:val="30"/>
          <w:cs/>
        </w:rPr>
        <w:t>แ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ละหนี้สินทางการเงินที่ไม่ได้วัดมูลค่าด้วยมูลค่ายุติธรรมผ่านกำไรหรือ</w:t>
      </w:r>
      <w:r w:rsidR="00E015F6">
        <w:rPr>
          <w:rFonts w:asciiTheme="majorBidi" w:hAnsiTheme="majorBidi" w:cstheme="majorBidi" w:hint="cs"/>
          <w:sz w:val="30"/>
          <w:szCs w:val="30"/>
          <w:cs/>
        </w:rPr>
        <w:t>ข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าดทุนจะรวมหรือหักต้นทุน</w:t>
      </w:r>
      <w:r w:rsidR="00394288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หรือการออกตราสาร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0D6A2415" w14:textId="77777777" w:rsidR="00BA6456" w:rsidRPr="00161E24" w:rsidRDefault="00BA6456" w:rsidP="00A36C9C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10D07AC" w14:textId="77777777" w:rsidR="00416806" w:rsidRDefault="0041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637A1A" w14:textId="07B2CA71" w:rsidR="00595784" w:rsidRPr="00161E24" w:rsidRDefault="00595784" w:rsidP="00A36C9C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002A619" w14:textId="77777777" w:rsidR="00F67DA6" w:rsidRPr="00161E24" w:rsidRDefault="00F67DA6" w:rsidP="005957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20100" w14:textId="3B94B284" w:rsidR="00394288" w:rsidRPr="00161E24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="0039428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44181" w:rsidRPr="00161E24">
        <w:rPr>
          <w:rFonts w:asciiTheme="majorBidi" w:hAnsiTheme="majorBidi" w:cstheme="majorBidi"/>
          <w:sz w:val="30"/>
          <w:szCs w:val="30"/>
          <w:cs/>
        </w:rPr>
        <w:t>และกำไรหรือขาดทุนที่เกิดจากการ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71B7449" w14:textId="391D120D" w:rsidR="00A5016C" w:rsidRPr="00161E24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261D6" w14:textId="246E8658" w:rsidR="00CC1904" w:rsidRPr="00161E24" w:rsidRDefault="00CC1904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07A210A2" w14:textId="77777777" w:rsidR="00961979" w:rsidRPr="00161E24" w:rsidRDefault="00961979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AFA685F" w14:textId="2E8D57C2" w:rsidR="00CC1904" w:rsidRPr="00161E24" w:rsidRDefault="00CC1904" w:rsidP="00CC19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382CA45" w14:textId="77777777" w:rsidR="00CC1904" w:rsidRPr="00161E24" w:rsidRDefault="00CC1904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B969707" w14:textId="00C014D6" w:rsidR="00CC1904" w:rsidRPr="00161E24" w:rsidRDefault="00CC1904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4F38E59" w14:textId="77777777" w:rsidR="00C00FD8" w:rsidRPr="00161E24" w:rsidRDefault="00C00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9A34A13" w14:textId="77777777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0DF5774D" w14:textId="7958AAF4" w:rsidR="00595784" w:rsidRPr="00161E24" w:rsidRDefault="00595784" w:rsidP="0093714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41B9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230B261D" w14:textId="77777777" w:rsidR="00937144" w:rsidRPr="00194B5D" w:rsidRDefault="00937144" w:rsidP="000D0C1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87703C3" w14:textId="001C9BC7" w:rsidR="00595784" w:rsidRPr="00161E24" w:rsidRDefault="00595784" w:rsidP="009371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90D01F" w14:textId="77777777" w:rsidR="004D6D87" w:rsidRPr="00194B5D" w:rsidRDefault="004D6D87" w:rsidP="005957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7C68F1" w14:textId="3F65BBB2" w:rsidR="00595784" w:rsidRPr="00161E24" w:rsidRDefault="00595784" w:rsidP="00937144">
      <w:pPr>
        <w:pStyle w:val="BodyText"/>
        <w:tabs>
          <w:tab w:val="clear" w:pos="907"/>
          <w:tab w:val="left" w:pos="117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E566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5D2C9BB" w14:textId="77777777" w:rsidR="00595784" w:rsidRPr="00194B5D" w:rsidRDefault="00595784" w:rsidP="0059578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1DF3A" w14:textId="52CBAE62" w:rsidR="00595784" w:rsidRPr="00161E24" w:rsidRDefault="00595784" w:rsidP="00907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70E43476" w14:textId="77777777" w:rsidR="00595784" w:rsidRPr="00194B5D" w:rsidRDefault="00595784" w:rsidP="0059578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BD7D0A" w14:textId="05A08FEF" w:rsidR="00595784" w:rsidRPr="00161E24" w:rsidRDefault="00595784" w:rsidP="009078CB">
      <w:pPr>
        <w:tabs>
          <w:tab w:val="clear" w:pos="907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ECA9568" w14:textId="77777777" w:rsidR="00961979" w:rsidRPr="00194B5D" w:rsidRDefault="00961979" w:rsidP="0059578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49418" w14:textId="43173700" w:rsidR="00595784" w:rsidRPr="00161E24" w:rsidRDefault="00595784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09A2AFEE" w14:textId="77777777" w:rsidR="00DB6C9C" w:rsidRPr="00194B5D" w:rsidRDefault="00DB6C9C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610200" w14:textId="2B185C4A" w:rsidR="00595784" w:rsidRPr="00161E24" w:rsidRDefault="00595784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E015F6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>(ง.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)) </w:t>
      </w:r>
    </w:p>
    <w:p w14:paraId="790DC6F3" w14:textId="77777777" w:rsidR="00961979" w:rsidRPr="00194B5D" w:rsidRDefault="00961979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F44C7" w14:textId="77777777" w:rsidR="008C52C6" w:rsidRDefault="008C5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0617205" w14:textId="296DFC92" w:rsidR="00595784" w:rsidRPr="00161E24" w:rsidRDefault="00595784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การป้องกันความเสี่ยง</w:t>
      </w:r>
    </w:p>
    <w:p w14:paraId="3E00FA89" w14:textId="77777777" w:rsidR="00DB6C9C" w:rsidRPr="00194B5D" w:rsidRDefault="00DB6C9C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730DC6D" w14:textId="73E056AB" w:rsidR="00595784" w:rsidRDefault="00595784" w:rsidP="00DB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 และตลอด</w:t>
      </w:r>
      <w:r w:rsidR="00DB6C9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ระยะ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เวลาที่เหลืออยู่</w:t>
      </w:r>
      <w:r w:rsidR="00DB6C9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เพื่อพิจารณาถึง</w:t>
      </w:r>
      <w:r w:rsidR="00075047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6743642" w14:textId="77777777" w:rsidR="00BA6456" w:rsidRPr="00161E24" w:rsidRDefault="00BA6456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rPr>
          <w:rFonts w:asciiTheme="majorBidi" w:hAnsiTheme="majorBidi" w:cstheme="majorBidi"/>
          <w:color w:val="000000"/>
          <w:sz w:val="30"/>
          <w:szCs w:val="30"/>
        </w:rPr>
      </w:pPr>
    </w:p>
    <w:p w14:paraId="355A740F" w14:textId="347F81A1" w:rsidR="00595784" w:rsidRPr="00161E24" w:rsidRDefault="00595784" w:rsidP="00686A5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A3B875C" w14:textId="77777777" w:rsidR="00DB6C9C" w:rsidRPr="00161E24" w:rsidRDefault="00DB6C9C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6A232E27" w14:textId="7B678988" w:rsidR="00595784" w:rsidRPr="00161E24" w:rsidRDefault="00595784" w:rsidP="00686A50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62AE6BA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65C00F" w14:textId="5C7E7B08" w:rsidR="00595784" w:rsidRDefault="00595784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161E24">
        <w:rPr>
          <w:rFonts w:asciiTheme="majorBidi" w:hAnsiTheme="majorBidi" w:cstheme="majorBidi"/>
          <w:color w:val="000000"/>
          <w:sz w:val="30"/>
          <w:szCs w:val="30"/>
        </w:rPr>
        <w:t>Spot element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1F1664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7B42BBBE" w14:textId="4A29600F" w:rsidR="008C52C6" w:rsidRDefault="008C52C6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AB1FCF" w14:textId="77777777" w:rsidR="008C52C6" w:rsidRPr="008C52C6" w:rsidRDefault="008C52C6" w:rsidP="008C52C6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2C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8182D92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2993F69" w14:textId="4DB54102" w:rsidR="00595784" w:rsidRPr="00161E24" w:rsidRDefault="00595784" w:rsidP="00686A50">
      <w:pPr>
        <w:tabs>
          <w:tab w:val="clear" w:pos="907"/>
          <w:tab w:val="left" w:pos="99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80A36DE" w14:textId="76CA0B01" w:rsidR="004E5662" w:rsidRPr="00161E24" w:rsidRDefault="004E5662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56E822F" w14:textId="77777777" w:rsidR="00BB6F14" w:rsidRDefault="00BB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35F9803" w14:textId="6E1E8F5B" w:rsidR="00595784" w:rsidRPr="00161E24" w:rsidRDefault="00595784" w:rsidP="00686A50">
      <w:pPr>
        <w:tabs>
          <w:tab w:val="clear" w:pos="907"/>
          <w:tab w:val="left" w:pos="126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161E24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5576CC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5F5D9C7" w14:textId="7D74A8CE" w:rsidR="00595784" w:rsidRPr="00161E24" w:rsidRDefault="00595784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F0B3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="00A36B41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ะได้รับการจัดประเภทรายการใหม่ไปยังกำไรหรือขาดทุนทันที</w:t>
      </w:r>
    </w:p>
    <w:p w14:paraId="02028C9D" w14:textId="36D9250C" w:rsidR="00BF23AE" w:rsidRPr="00161E24" w:rsidRDefault="00BF23AE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2B6675AB" w14:textId="1C044078" w:rsidR="00BF23AE" w:rsidRPr="00161E24" w:rsidRDefault="00BF23AE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B7170C" w14:textId="77777777" w:rsidR="00A36B41" w:rsidRPr="00161E24" w:rsidRDefault="00A36B41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BCE47C" w14:textId="00AF45A4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D9627D7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4831ED2" w14:textId="14915595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5425593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CD9C8D6" w14:textId="569D3E22" w:rsidR="00BF23AE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9658F91" w14:textId="77777777" w:rsidR="00BB6F14" w:rsidRPr="00161E24" w:rsidRDefault="00BB6F14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32F0CD" w14:textId="09CF50F0" w:rsidR="00BB6F14" w:rsidRPr="00BB6F14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</w:t>
      </w:r>
    </w:p>
    <w:p w14:paraId="414CC3BC" w14:textId="77777777" w:rsidR="00BB6F14" w:rsidRPr="00BB6F14" w:rsidRDefault="00BB6F14" w:rsidP="00BB6F14">
      <w:pPr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8FDE647" w14:textId="65B4EBA8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438F0">
        <w:rPr>
          <w:rFonts w:asciiTheme="majorBidi" w:hAnsiTheme="majorBidi" w:cstheme="majorBidi"/>
          <w:sz w:val="30"/>
          <w:szCs w:val="30"/>
        </w:rPr>
        <w:t>90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มีการเปลี่ยนแปลงของการดำเนินงานที่ถดถอยอย่างมีนัยสำคัญของลูกหนี้ หรือมีการ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F78099B" w14:textId="77777777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57B04" w14:textId="77777777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21D1E19" w14:textId="77777777" w:rsidR="00BB6F14" w:rsidRPr="001F61A5" w:rsidRDefault="00BB6F14" w:rsidP="001F61A5">
      <w:pPr>
        <w:tabs>
          <w:tab w:val="clear" w:pos="907"/>
          <w:tab w:val="clear" w:pos="2807"/>
          <w:tab w:val="left" w:pos="2790"/>
        </w:tabs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2187028" w14:textId="61A128D3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438F0">
        <w:rPr>
          <w:rFonts w:asciiTheme="majorBidi" w:hAnsiTheme="majorBidi" w:cstheme="majorBidi"/>
          <w:sz w:val="30"/>
          <w:szCs w:val="30"/>
        </w:rPr>
        <w:t>365</w:t>
      </w:r>
      <w:r w:rsidRPr="001F61A5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</w:p>
    <w:p w14:paraId="02E591F8" w14:textId="60F846FD" w:rsidR="00D05A1C" w:rsidRPr="00161E24" w:rsidRDefault="00D05A1C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5CB68CF" w14:textId="6C1662AF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A4FAB95" w14:textId="77777777" w:rsidR="00D05A1C" w:rsidRPr="00161E24" w:rsidRDefault="00D05A1C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0943C" w14:textId="17552860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7CC3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96432B" w14:textId="7495BB2D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EDBE232" w14:textId="77777777" w:rsidR="00E34179" w:rsidRPr="00161E24" w:rsidRDefault="00E3417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79BABE6" w14:textId="09FC2E41" w:rsidR="00BF23AE" w:rsidRPr="00161E24" w:rsidRDefault="00BF23AE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251B41" w14:textId="0FC24864" w:rsidR="006248DF" w:rsidRPr="00317088" w:rsidRDefault="006248DF" w:rsidP="00317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93572C" w14:textId="77777777" w:rsidR="00922992" w:rsidRPr="00161E24" w:rsidRDefault="0092299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983DC31" w14:textId="77777777" w:rsidR="00922992" w:rsidRPr="00161E24" w:rsidRDefault="0092299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A34043" w14:textId="200D79A7" w:rsidR="00430605" w:rsidRDefault="0017353E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val="en-GB"/>
        </w:rPr>
      </w:pP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เงินสดและรายการเทียบเท่าเงินสดประกอบด้วย</w:t>
      </w:r>
      <w:r w:rsidR="00F038B2"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ยอดเงินสด</w:t>
      </w:r>
      <w:r w:rsidR="008C7EDF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และ</w:t>
      </w: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ยอดเงินฝากธนาคาร</w:t>
      </w:r>
      <w:r w:rsidR="00F038B2"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4000BE21" w14:textId="778AD63F" w:rsidR="008C7EDF" w:rsidRDefault="008C7EDF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val="en-GB"/>
        </w:rPr>
      </w:pPr>
    </w:p>
    <w:p w14:paraId="244A1C0F" w14:textId="77777777" w:rsidR="008C7EDF" w:rsidRPr="00161E24" w:rsidRDefault="008C7EDF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val="en-GB"/>
        </w:rPr>
      </w:pPr>
    </w:p>
    <w:p w14:paraId="5BC4D74D" w14:textId="77777777" w:rsidR="00A73E58" w:rsidRPr="00161E24" w:rsidRDefault="00A73E58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E50981" w14:textId="59EB8B70" w:rsidR="002344C5" w:rsidRPr="00161E24" w:rsidRDefault="002344C5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 xml:space="preserve">ลูกหนี้การค้า </w:t>
      </w:r>
    </w:p>
    <w:p w14:paraId="2CAA786D" w14:textId="77777777" w:rsidR="002344C5" w:rsidRPr="00161E24" w:rsidRDefault="002344C5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7AD753" w14:textId="5231B27D" w:rsidR="00A67B45" w:rsidRPr="00161E24" w:rsidRDefault="0034402C" w:rsidP="0085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367B6" w:rsidRPr="00161E24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3E4C9B" w:rsidRPr="00161E24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1E02B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</w:t>
      </w:r>
      <w:r w:rsidR="0085197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76A1E014" w14:textId="3B1E60AB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F4E46" w14:textId="57995547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B3DF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94E45F7" w14:textId="77777777" w:rsidR="004D184C" w:rsidRPr="00161E24" w:rsidRDefault="004D184C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0860009" w14:textId="29849A89" w:rsidR="00206D6A" w:rsidRPr="00161E24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สินค้าคงเหลือ</w:t>
      </w:r>
    </w:p>
    <w:p w14:paraId="2FBC1AD5" w14:textId="77777777" w:rsidR="00206D6A" w:rsidRPr="00161E24" w:rsidRDefault="00206D6A" w:rsidP="0012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68B52D" w14:textId="79EB915A" w:rsidR="00123723" w:rsidRPr="00161E24" w:rsidRDefault="00206D6A" w:rsidP="00901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ถัวเฉลี่ย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หรือมูลค่าสุทธิที่จะได้รับแล้วแต่ราคาใดจะต่ำกว่า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ต้นทุนของสินค้าคำนวณโดยใช้วิธี</w:t>
      </w:r>
      <w:r w:rsidR="005F2410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ต้นทุนมาตรฐานซึ่งได้รับการปรับปรุงให้ใกล้เคียงกับราคาทุนถัวเฉลี่ย </w:t>
      </w:r>
      <w:bookmarkStart w:id="1" w:name="_Hlk87562734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23723" w:rsidRPr="00161E24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4C234E06" w14:textId="77777777" w:rsidR="00123723" w:rsidRPr="00161E24" w:rsidRDefault="00123723" w:rsidP="00FF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0B184" w14:textId="35FB85FF" w:rsidR="001F00A5" w:rsidRPr="00161E24" w:rsidRDefault="001F00A5" w:rsidP="00123723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2D6EB93" w14:textId="77777777" w:rsidR="001F00A5" w:rsidRPr="00161E24" w:rsidRDefault="001F00A5" w:rsidP="001F0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B2FF3" w14:textId="2B5FDBA0" w:rsidR="00606EE0" w:rsidRDefault="006A59A3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</w:t>
      </w:r>
      <w:r w:rsidR="00606EE0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ให้วัดมูลค่าด้วยราคาทุนสุทธิจากค่าเสื่อมราคาสะสมและค่าเผื่อการด้อยค่าสะสม </w:t>
      </w:r>
      <w:r w:rsidR="00606EE0" w:rsidRPr="00161E24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177964EA" w14:textId="77777777" w:rsidR="00E47B28" w:rsidRDefault="00E47B28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E1BD8" w14:textId="5A55D0BA" w:rsidR="00F40F16" w:rsidRPr="0068046F" w:rsidRDefault="001F00A5" w:rsidP="00CC40F1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="00E70C9A" w:rsidRPr="00161E24">
        <w:rPr>
          <w:rFonts w:asciiTheme="majorBidi" w:hAnsiTheme="majorBidi" w:cstheme="majorBidi"/>
          <w:spacing w:val="-6"/>
          <w:sz w:val="30"/>
          <w:szCs w:val="30"/>
          <w:cs/>
        </w:rPr>
        <w:t>พ่อแม่พันธุ์</w:t>
      </w:r>
      <w:r w:rsidR="00CC40F1"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สุกร</w:t>
      </w:r>
      <w:r w:rsidR="003A13F5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ซึ่งได้แยกแสดงรายการไว้ภายใต้หมวด “สินทรัพย์ไม่หมุนเวียน” ส่วนสินทรัพย์ชีวภาพอื่น ๆ แสดงไว้ภายใต้หมวด “สินทรัพย์หมุนเวียน” ในงบแสดงฐานะการเงิน</w:t>
      </w:r>
      <w:r w:rsidR="005F22E0" w:rsidRPr="00161E24">
        <w:rPr>
          <w:rFonts w:asciiTheme="majorBidi" w:hAnsiTheme="majorBidi" w:cstheme="majorBidi"/>
          <w:sz w:val="30"/>
          <w:szCs w:val="30"/>
          <w:cs/>
        </w:rPr>
        <w:br/>
      </w:r>
    </w:p>
    <w:p w14:paraId="192EDED9" w14:textId="306965E7" w:rsidR="00F239CC" w:rsidRPr="00161E24" w:rsidRDefault="003A13F5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ค่าเสื่อมราคาของสินทรัพย์ชีวภาพ </w:t>
      </w:r>
      <w:r w:rsidR="00DD039E" w:rsidRPr="00161E2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พ่อแม่พันธุ์สุกรคำนวณโดยใช้วิธีเส้นตรงจากราคาทุนหักด้วยมูลค่าคงเหลือโดยประมาณ ตามเกณฑ์อายุการให้ประโยชน์ของพ่อแม่พันธุ์</w:t>
      </w:r>
      <w:r w:rsidR="00CC40F1" w:rsidRPr="00161E24">
        <w:rPr>
          <w:rFonts w:asciiTheme="majorBidi" w:hAnsiTheme="majorBidi" w:cstheme="majorBidi"/>
          <w:sz w:val="30"/>
          <w:szCs w:val="30"/>
          <w:cs/>
        </w:rPr>
        <w:t>สุกร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DC2C4D" w:rsidRPr="00161E24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D4C75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4C75" w:rsidRPr="00161E24">
        <w:rPr>
          <w:rFonts w:asciiTheme="majorBidi" w:hAnsiTheme="majorBidi" w:cstheme="majorBidi"/>
          <w:sz w:val="30"/>
          <w:szCs w:val="30"/>
          <w:cs/>
        </w:rPr>
        <w:t>ปี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พ่อแม่พันธุ์ไก่คำนวณตามจำนวณหน่วยที่ผลิตได้ซึ่งเป็นระยะเวลาประมาณ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F92FD1E" w14:textId="77777777" w:rsidR="00B007E3" w:rsidRPr="0068046F" w:rsidRDefault="00B007E3" w:rsidP="00EC18D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6903FF2" w14:textId="77777777" w:rsidR="000E59B9" w:rsidRPr="00161E24" w:rsidRDefault="000E59B9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อสังหาริมทรัพย์เพื่อการลงทุน</w:t>
      </w:r>
    </w:p>
    <w:p w14:paraId="56F1EAA6" w14:textId="77777777" w:rsidR="000E59B9" w:rsidRPr="0068046F" w:rsidRDefault="000E59B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E899223" w14:textId="7B79E36F" w:rsidR="0051180B" w:rsidRPr="00161E24" w:rsidRDefault="009016E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</w:t>
      </w:r>
    </w:p>
    <w:p w14:paraId="0E1722E5" w14:textId="77777777" w:rsidR="00F900EF" w:rsidRPr="0068046F" w:rsidRDefault="00F900E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47B2B26" w14:textId="3468D2EC" w:rsidR="009016E8" w:rsidRPr="00161E24" w:rsidRDefault="00F900E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</w:rPr>
        <w:t>30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28CB19" w14:textId="1B1C6F69" w:rsidR="00161E24" w:rsidRPr="0068046F" w:rsidRDefault="00161E24" w:rsidP="00E74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47587EB" w14:textId="2B86098A" w:rsidR="00A67B45" w:rsidRPr="00161E24" w:rsidRDefault="00A67B45" w:rsidP="0041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9C19E2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CC212C7" w14:textId="77777777" w:rsidR="009C19E2" w:rsidRPr="0068046F" w:rsidRDefault="009C19E2" w:rsidP="004B2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26ECBE2" w14:textId="77777777" w:rsidR="00206D6A" w:rsidRPr="00161E24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ที่ดิน อาคารและอุปกรณ์ </w:t>
      </w:r>
    </w:p>
    <w:p w14:paraId="4F909583" w14:textId="77777777" w:rsidR="00206D6A" w:rsidRPr="0068046F" w:rsidRDefault="00206D6A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55260500" w14:textId="4260A5A4" w:rsidR="00101666" w:rsidRPr="00161E24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0BF543B" w14:textId="77777777" w:rsidR="00CF7204" w:rsidRPr="0068046F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2E9ABE52" w14:textId="56EC5C0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 และต้นทุนในการรื้อถอน การขนย้าย การบูรณะสถานที่ตั้งของสินทรัพย์ </w:t>
      </w:r>
      <w:r w:rsidRPr="00161E24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Pr="00161E24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161E24">
        <w:rPr>
          <w:rFonts w:asciiTheme="majorBidi" w:hAnsiTheme="majorBidi" w:cstheme="majorBidi"/>
          <w:sz w:val="30"/>
          <w:szCs w:val="30"/>
          <w:cs/>
        </w:rPr>
        <w:t>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54B509F4" w14:textId="77777777" w:rsidR="00462B50" w:rsidRPr="0068046F" w:rsidRDefault="00462B5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51F641" w14:textId="6D588ABD" w:rsidR="00232C9A" w:rsidRPr="00161E24" w:rsidRDefault="002412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60B0E85" w14:textId="77777777" w:rsidR="00194B5D" w:rsidRDefault="0019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6B7C1EF" w14:textId="115070FB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30919FD" w14:textId="77777777" w:rsidR="009450A8" w:rsidRPr="00161E24" w:rsidRDefault="009450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6601912" w14:textId="3FC85A08" w:rsidR="00A50A58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C0061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739" w:rsidRPr="00161E24">
        <w:rPr>
          <w:rFonts w:asciiTheme="majorBidi" w:hAnsiTheme="majorBidi" w:cstheme="majorBidi"/>
          <w:sz w:val="30"/>
          <w:szCs w:val="30"/>
          <w:cs/>
        </w:rPr>
        <w:t>เมื่อกลุ่ม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 xml:space="preserve">งรายการนั้นได้อย่างน่าเชื่อถือ </w:t>
      </w:r>
      <w:r w:rsidRPr="00161E24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DA23E6" w:rsidRPr="00161E24">
        <w:rPr>
          <w:rFonts w:asciiTheme="majorBidi" w:hAnsiTheme="majorBidi" w:cstheme="majorBidi"/>
          <w:sz w:val="30"/>
          <w:szCs w:val="30"/>
          <w:cs/>
        </w:rPr>
        <w:t xml:space="preserve">ตามบัญชี </w:t>
      </w:r>
      <w:r w:rsidRPr="00161E2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</w:t>
      </w:r>
      <w:r w:rsidR="00EC5164" w:rsidRPr="00161E24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18A237FC" w14:textId="224A79BE" w:rsidR="005B2841" w:rsidRPr="00161E24" w:rsidRDefault="005B28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A0FF3" w14:textId="7B85FF9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AC0752" w14:textId="77777777" w:rsidR="00474AAE" w:rsidRPr="00161E24" w:rsidRDefault="00474A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0317CAC" w14:textId="5C51AF53" w:rsidR="005061D8" w:rsidRPr="00161E24" w:rsidRDefault="00101666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ค่าเสื่อม</w:t>
      </w:r>
      <w:r w:rsidR="005061D8" w:rsidRPr="00161E24">
        <w:rPr>
          <w:rFonts w:asciiTheme="majorBidi" w:hAnsiTheme="majorBidi" w:cstheme="majorBidi"/>
          <w:sz w:val="30"/>
          <w:szCs w:val="30"/>
          <w:cs/>
        </w:rPr>
        <w:t>ราคา</w:t>
      </w:r>
      <w:r w:rsidRPr="00161E24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47B9582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759E5" w14:textId="653A0630" w:rsidR="00C70195" w:rsidRPr="00161E24" w:rsidRDefault="00101666" w:rsidP="00D76FA9">
      <w:pPr>
        <w:pStyle w:val="Default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40859BC0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D102C2" w:rsidRPr="00161E24" w14:paraId="5EA5D4E3" w14:textId="77777777" w:rsidTr="009960FE">
        <w:tc>
          <w:tcPr>
            <w:tcW w:w="7038" w:type="dxa"/>
          </w:tcPr>
          <w:p w14:paraId="6A7EF278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vAlign w:val="bottom"/>
          </w:tcPr>
          <w:p w14:paraId="2328E3DA" w14:textId="67D22971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2B9D824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575CF" w:rsidRPr="00161E24" w14:paraId="4BB4055B" w14:textId="77777777" w:rsidTr="009960FE">
        <w:tc>
          <w:tcPr>
            <w:tcW w:w="7038" w:type="dxa"/>
          </w:tcPr>
          <w:p w14:paraId="1AE4F364" w14:textId="77777777" w:rsidR="00E575CF" w:rsidRPr="00161E24" w:rsidRDefault="00E575CF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900" w:type="dxa"/>
            <w:vAlign w:val="bottom"/>
          </w:tcPr>
          <w:p w14:paraId="5C59FE85" w14:textId="5DF8C28B" w:rsidR="00E575CF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03862131" w14:textId="77777777" w:rsidR="00E575CF" w:rsidRPr="00161E24" w:rsidRDefault="00AF56AF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F82D259" w14:textId="77777777" w:rsidTr="009960FE">
        <w:tc>
          <w:tcPr>
            <w:tcW w:w="7038" w:type="dxa"/>
          </w:tcPr>
          <w:p w14:paraId="543E4282" w14:textId="26AB9F75" w:rsidR="00D102C2" w:rsidRPr="00161E24" w:rsidRDefault="00292CE4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ส่วนปรับปรุงโรงงานและส่วนปรับปรุงอาคารเช่า</w:t>
            </w:r>
          </w:p>
        </w:tc>
        <w:tc>
          <w:tcPr>
            <w:tcW w:w="900" w:type="dxa"/>
            <w:vAlign w:val="bottom"/>
          </w:tcPr>
          <w:p w14:paraId="738A55E2" w14:textId="2407992A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1D0DA515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3B68B655" w14:textId="77777777" w:rsidTr="009960FE">
        <w:tc>
          <w:tcPr>
            <w:tcW w:w="7038" w:type="dxa"/>
          </w:tcPr>
          <w:p w14:paraId="48CC7141" w14:textId="77777777" w:rsidR="00D102C2" w:rsidRPr="00161E24" w:rsidRDefault="008C7609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ไซโลและอุปกรณ์</w:t>
            </w:r>
          </w:p>
        </w:tc>
        <w:tc>
          <w:tcPr>
            <w:tcW w:w="900" w:type="dxa"/>
            <w:vAlign w:val="bottom"/>
          </w:tcPr>
          <w:p w14:paraId="6621AB0B" w14:textId="040C182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4ABBC6F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A206551" w14:textId="77777777" w:rsidTr="009960FE">
        <w:tc>
          <w:tcPr>
            <w:tcW w:w="7038" w:type="dxa"/>
          </w:tcPr>
          <w:p w14:paraId="3B27A3B6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8C7609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="0007003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  <w:vAlign w:val="bottom"/>
          </w:tcPr>
          <w:p w14:paraId="7AC045DF" w14:textId="007C933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D156BE"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D45642A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475221B2" w14:textId="77777777" w:rsidTr="009960FE">
        <w:tc>
          <w:tcPr>
            <w:tcW w:w="7038" w:type="dxa"/>
          </w:tcPr>
          <w:p w14:paraId="37DBA7E6" w14:textId="77777777" w:rsidR="00D102C2" w:rsidRPr="00161E24" w:rsidRDefault="00D102C2" w:rsidP="008B6F92">
            <w:pPr>
              <w:pStyle w:val="a"/>
              <w:tabs>
                <w:tab w:val="clear" w:pos="1080"/>
              </w:tabs>
              <w:ind w:left="89" w:firstLine="8"/>
              <w:rPr>
                <w:rFonts w:asciiTheme="majorBidi" w:hAnsiTheme="majorBidi" w:cstheme="majorBidi"/>
                <w:lang w:val="en-US"/>
              </w:rPr>
            </w:pPr>
            <w:r w:rsidRPr="00161E24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900" w:type="dxa"/>
            <w:vAlign w:val="bottom"/>
          </w:tcPr>
          <w:p w14:paraId="00C4E35F" w14:textId="75D1B20C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720" w:type="dxa"/>
            <w:vAlign w:val="bottom"/>
          </w:tcPr>
          <w:p w14:paraId="1C536B90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56A6ECB3" w14:textId="77777777" w:rsidTr="009960FE">
        <w:tc>
          <w:tcPr>
            <w:tcW w:w="7038" w:type="dxa"/>
          </w:tcPr>
          <w:p w14:paraId="34E3795A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00" w:type="dxa"/>
            <w:vAlign w:val="bottom"/>
          </w:tcPr>
          <w:p w14:paraId="15B33F06" w14:textId="737FFF48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  <w:vAlign w:val="bottom"/>
          </w:tcPr>
          <w:p w14:paraId="18858E0B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585ED5" w14:textId="77777777" w:rsidR="001D3CB0" w:rsidRPr="00161E24" w:rsidRDefault="001D3CB0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AD87D" w14:textId="558BDA40" w:rsidR="00D102C2" w:rsidRPr="00161E24" w:rsidRDefault="00D102C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93443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508FF559" w14:textId="77777777" w:rsidR="00D102C2" w:rsidRPr="00161E24" w:rsidRDefault="00D102C2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42B2D" w14:textId="77777777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29B94101" w14:textId="77777777" w:rsidR="00803157" w:rsidRPr="00161E24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F8D2B" w14:textId="72AC3743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สะสม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EE5C56" w14:textId="77777777" w:rsidR="00194B5D" w:rsidRDefault="0019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F2F0146" w14:textId="0138ED25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9509120" w14:textId="77777777" w:rsidR="00803157" w:rsidRPr="00161E24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9079E" w14:textId="4F7C8023" w:rsidR="00474AAE" w:rsidRPr="00161E24" w:rsidRDefault="005061D8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DD47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622E5C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า</w:t>
      </w:r>
      <w:r w:rsidR="008B60CA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เกิดประโยชน์เชิงเศรษฐกิจในอนาคต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15B40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20FDE" w14:textId="77777777" w:rsidR="00474AAE" w:rsidRPr="00161E24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3F9C4D" w14:textId="23271F66" w:rsidR="00101666" w:rsidRPr="00161E24" w:rsidRDefault="00A955A3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EC4560" w14:textId="7FA8E562" w:rsidR="00474AAE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9A54B5" w:rsidRPr="00161E24" w14:paraId="1BCF12A2" w14:textId="77777777" w:rsidTr="004262E4">
        <w:tc>
          <w:tcPr>
            <w:tcW w:w="7038" w:type="dxa"/>
          </w:tcPr>
          <w:p w14:paraId="0B18D2DA" w14:textId="3E41472B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00" w:type="dxa"/>
            <w:vAlign w:val="bottom"/>
          </w:tcPr>
          <w:p w14:paraId="525DB8A1" w14:textId="38F96AB8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080E49B" w14:textId="77777777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A54B5" w:rsidRPr="00161E24" w14:paraId="70428216" w14:textId="77777777" w:rsidTr="004262E4">
        <w:tc>
          <w:tcPr>
            <w:tcW w:w="7038" w:type="dxa"/>
          </w:tcPr>
          <w:p w14:paraId="720AA24C" w14:textId="345C66A3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 ค่าสิทธิบัตรและเครื่องหมายการค้า</w:t>
            </w:r>
          </w:p>
        </w:tc>
        <w:tc>
          <w:tcPr>
            <w:tcW w:w="900" w:type="dxa"/>
            <w:vAlign w:val="bottom"/>
          </w:tcPr>
          <w:p w14:paraId="1D012876" w14:textId="61325679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  <w:vAlign w:val="bottom"/>
          </w:tcPr>
          <w:p w14:paraId="5079EB3E" w14:textId="77777777" w:rsidR="009A54B5" w:rsidRPr="00161E24" w:rsidRDefault="009A54B5" w:rsidP="004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55CF8D6" w14:textId="77777777" w:rsidR="00CE2061" w:rsidRPr="00161E24" w:rsidRDefault="00CE2061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C1A9B" w14:textId="4A5C9A96" w:rsidR="00DE1915" w:rsidRPr="000632C6" w:rsidRDefault="0063450A" w:rsidP="000632C6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382A11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E78F79C" w14:textId="77777777" w:rsidR="00DE1915" w:rsidRPr="00161E24" w:rsidRDefault="00DE1915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21EE8FA" w14:textId="597F3986" w:rsidR="00382A11" w:rsidRPr="00161E24" w:rsidRDefault="00382A11" w:rsidP="00382A1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61E24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6DC7AB1" w14:textId="77777777" w:rsidR="00382A11" w:rsidRPr="00161E24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61E24" w:rsidDel="005868E9">
        <w:rPr>
          <w:rFonts w:asciiTheme="majorBidi" w:hAnsiTheme="majorBidi" w:cstheme="majorBidi"/>
          <w:sz w:val="24"/>
          <w:szCs w:val="24"/>
          <w:shd w:val="clear" w:color="auto" w:fill="CCCCCC"/>
          <w:cs/>
        </w:rPr>
        <w:t xml:space="preserve"> </w:t>
      </w:r>
    </w:p>
    <w:p w14:paraId="12A622E8" w14:textId="2BB5A2FB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FFEB843" w14:textId="77777777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90250" w14:textId="56DFBEAD" w:rsidR="00BD7DC2" w:rsidRPr="00161E24" w:rsidRDefault="00BD7DC2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9A54B5">
        <w:rPr>
          <w:rFonts w:asciiTheme="majorBidi" w:hAnsiTheme="majorBidi" w:cstheme="majorBidi"/>
          <w:sz w:val="30"/>
          <w:szCs w:val="30"/>
          <w:cs/>
        </w:rPr>
        <w:br/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</w:t>
      </w:r>
      <w:r w:rsidR="008B60CA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413A71CE" w14:textId="77777777" w:rsidR="00BD7DC2" w:rsidRPr="00161E24" w:rsidRDefault="00BD7DC2" w:rsidP="00BD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2CD542" w14:textId="3F190116" w:rsidR="00BD7DC2" w:rsidRPr="00161E24" w:rsidRDefault="00BD7DC2" w:rsidP="00BD7D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85B733" w14:textId="3A02925D" w:rsidR="00BA44B3" w:rsidRPr="00161E24" w:rsidRDefault="00BA44B3" w:rsidP="003E017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2C68C4" w14:textId="51053783" w:rsidR="00382A11" w:rsidRPr="00161E24" w:rsidRDefault="00382A11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AD632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756B9A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069444" w14:textId="46BD1A7B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61E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 xml:space="preserve"> โดยนำอัตราดอกเบี้ยจากแหล่งข้อมูลทางการเงิน</w:t>
      </w:r>
      <w:r w:rsidR="009769B6" w:rsidRPr="00161E24">
        <w:rPr>
          <w:rFonts w:asciiTheme="majorBidi" w:eastAsia="MS Mincho" w:hAnsiTheme="majorBidi" w:cstheme="majorBidi"/>
          <w:sz w:val="30"/>
          <w:szCs w:val="30"/>
          <w:cs/>
        </w:rPr>
        <w:t>ของบริษัท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2F0F25" w14:textId="77777777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CF42269" w14:textId="0FB5D5CD" w:rsidR="00382A11" w:rsidRPr="00161E24" w:rsidRDefault="001771D8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</w:t>
      </w:r>
      <w:r w:rsidR="000F55D6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ลดมูลค่าลงจนเป็นศูนย์แล้ว</w:t>
      </w:r>
    </w:p>
    <w:p w14:paraId="059439EA" w14:textId="77777777" w:rsidR="000632C6" w:rsidRDefault="000632C6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2A98F22" w14:textId="6796219C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DE4E4F8" w14:textId="77777777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30BADC" w14:textId="0B3BCD13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E47B28">
        <w:rPr>
          <w:rFonts w:asciiTheme="majorBidi" w:hAnsiTheme="majorBidi" w:cstheme="majorBidi" w:hint="cs"/>
          <w:b/>
          <w:sz w:val="30"/>
          <w:szCs w:val="30"/>
          <w:cs/>
        </w:rPr>
        <w:t>ของสัญญา</w:t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ตามเกณฑ์ราคาขายที่เป็นเอกเทศ </w:t>
      </w:r>
    </w:p>
    <w:p w14:paraId="057D6FAE" w14:textId="77777777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320CF3" w14:textId="1AD5ED63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ณ วันเริ่มต้นของสัญญา</w:t>
      </w:r>
      <w:r w:rsidR="00D8294D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ให้เช่า</w:t>
      </w:r>
      <w:r w:rsidR="001D2055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1D2055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สัญญาที่ไม่เข้าเงื่อนไข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681EC153" w14:textId="09E97F9B" w:rsidR="00BA44B3" w:rsidRPr="00161E24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57AF2A57" w14:textId="2D4EF4F5" w:rsidR="00E874D5" w:rsidRPr="00161E24" w:rsidRDefault="00E874D5" w:rsidP="00E874D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19C5064" w14:textId="77777777" w:rsidR="003F3BFD" w:rsidRPr="00161E24" w:rsidRDefault="003F3BFD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</w:p>
    <w:p w14:paraId="50C4F287" w14:textId="64788847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</w:t>
      </w:r>
      <w:r w:rsidR="000632C6">
        <w:rPr>
          <w:rFonts w:asciiTheme="majorBidi" w:eastAsia="MS Mincho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7BA3CC8D" w14:textId="77777777" w:rsidR="00F21090" w:rsidRPr="009A7021" w:rsidRDefault="00F21090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6F868C" w14:textId="77777777" w:rsidR="00194B5D" w:rsidRDefault="0019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44556DBF" w14:textId="76593C69" w:rsidR="00B9517A" w:rsidRPr="00161E24" w:rsidRDefault="00B9517A" w:rsidP="00B9517A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225E36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กลุ่มบริษัทตัดรายการลูกหนี้สัญญาเช่าตามที่เปิดเผยในหมายเหตุข้อ </w:t>
      </w:r>
      <w:r w:rsidR="000632C6" w:rsidRPr="000F55D6">
        <w:rPr>
          <w:rFonts w:asciiTheme="majorBidi" w:eastAsia="MS Mincho" w:hAnsiTheme="majorBidi" w:cstheme="majorBidi"/>
          <w:bCs/>
          <w:sz w:val="30"/>
          <w:szCs w:val="30"/>
        </w:rPr>
        <w:t>3</w:t>
      </w:r>
      <w:r w:rsidR="00225E36" w:rsidRPr="00161E24">
        <w:rPr>
          <w:rFonts w:asciiTheme="majorBidi" w:eastAsia="MS Mincho" w:hAnsiTheme="majorBidi" w:cstheme="majorBidi"/>
          <w:bCs/>
          <w:sz w:val="30"/>
          <w:szCs w:val="30"/>
          <w:cs/>
        </w:rPr>
        <w:t xml:space="preserve"> </w:t>
      </w:r>
      <w:r w:rsidR="00225E36" w:rsidRPr="00161E24">
        <w:rPr>
          <w:rFonts w:asciiTheme="majorBidi" w:eastAsia="MS Mincho" w:hAnsiTheme="majorBidi" w:cstheme="majorBidi"/>
          <w:bCs/>
          <w:sz w:val="30"/>
          <w:szCs w:val="30"/>
        </w:rPr>
        <w:t>(</w:t>
      </w:r>
      <w:r w:rsidR="00225E36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ง)</w:t>
      </w:r>
    </w:p>
    <w:p w14:paraId="35BE1EC7" w14:textId="79ECB8F4" w:rsidR="001D2055" w:rsidRPr="00161E24" w:rsidRDefault="001D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DF319E6" w14:textId="77777777" w:rsidR="002A2AA4" w:rsidRPr="00161E24" w:rsidRDefault="002A2AA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2355876" w14:textId="77777777" w:rsidR="002A2AA4" w:rsidRPr="00161E24" w:rsidRDefault="002A2AA4" w:rsidP="002A2AA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8F5A6B" w14:textId="381FA1FD" w:rsidR="002A2AA4" w:rsidRPr="00161E24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A702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93A2588" w14:textId="77777777" w:rsidR="003F3BFD" w:rsidRPr="00161E24" w:rsidRDefault="003F3BFD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F4DC" w14:textId="482FFECE" w:rsidR="002A2AA4" w:rsidRPr="00161E24" w:rsidRDefault="002A2AA4" w:rsidP="00F948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06F00"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161E2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682FE7" w:rsidRPr="00161E24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161E2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C25A9A0" w14:textId="77777777" w:rsidR="002A2AA4" w:rsidRPr="00161E24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E96147" w14:textId="71F1EBBE" w:rsidR="002A2AA4" w:rsidRPr="00161E24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A2D9F2" w14:textId="77777777" w:rsidR="002A2AA4" w:rsidRPr="00161E24" w:rsidRDefault="002A2AA4" w:rsidP="002A2AA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253850" w14:textId="314442AE" w:rsidR="001D2055" w:rsidRPr="00161E24" w:rsidRDefault="002A2AA4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D9B64F0" w14:textId="4C83999D" w:rsidR="001F2BB6" w:rsidRPr="00161E24" w:rsidRDefault="001F2BB6" w:rsidP="001F2BB6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24"/>
          <w:szCs w:val="24"/>
          <w:lang w:val="th-TH"/>
        </w:rPr>
      </w:pPr>
    </w:p>
    <w:p w14:paraId="52ED1EAD" w14:textId="77777777" w:rsidR="00BA188F" w:rsidRPr="00161E24" w:rsidRDefault="00BA1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288D6C3" w14:textId="01FC9BAE" w:rsidR="00527A7A" w:rsidRPr="00161E24" w:rsidRDefault="0053308C" w:rsidP="0053308C">
      <w:pPr>
        <w:pStyle w:val="ListParagraph"/>
        <w:numPr>
          <w:ilvl w:val="1"/>
          <w:numId w:val="6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161E24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</w:t>
      </w:r>
    </w:p>
    <w:p w14:paraId="322E10D5" w14:textId="77777777" w:rsidR="00527A7A" w:rsidRPr="00161E24" w:rsidRDefault="00527A7A" w:rsidP="00527A7A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34D04261" w14:textId="134D2A53" w:rsidR="00B00CAB" w:rsidRPr="00161E24" w:rsidRDefault="001F2BB6" w:rsidP="001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00CAB"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074C818" w14:textId="77777777" w:rsidR="00A65F4A" w:rsidRPr="00161E24" w:rsidRDefault="00A65F4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1E6609" w14:textId="07346020" w:rsidR="0018275E" w:rsidRPr="00161E24" w:rsidRDefault="00CD63C2" w:rsidP="00E84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</w:t>
      </w:r>
      <w:r w:rsidR="00A83CDC" w:rsidRPr="00161E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76D9325" w14:textId="77777777" w:rsidR="005D7698" w:rsidRPr="00161E24" w:rsidRDefault="005D7698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E33B7D" w14:textId="176AD293" w:rsidR="00BA44B3" w:rsidRPr="00161E24" w:rsidRDefault="00B00CAB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81D1266" w14:textId="77777777" w:rsidR="00A65F4A" w:rsidRPr="00161E24" w:rsidRDefault="00A65F4A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4A253A" w14:textId="610CD9E0" w:rsidR="00BA44B3" w:rsidRPr="00161E24" w:rsidRDefault="00527A7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632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</w:t>
      </w:r>
      <w:r w:rsidR="0055145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ที่ประมาณการไว้</w:t>
      </w:r>
    </w:p>
    <w:p w14:paraId="7BDCD839" w14:textId="77777777" w:rsidR="00D8294D" w:rsidRPr="00161E24" w:rsidRDefault="00D8294D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6350A" w14:textId="793F4ADC" w:rsidR="00CD63C2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ต้นปีโดยคำนึงถึงการเปลี่ยนแปลงใด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58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2E72CE20" w14:textId="4E68FFEB" w:rsidR="00BA44B3" w:rsidRPr="00161E24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DD6A4B" w14:textId="4CD48FDC" w:rsidR="00306C8D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24D93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03D5596" w14:textId="77777777" w:rsidR="00755475" w:rsidRPr="00161E24" w:rsidRDefault="00755475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092839" w14:textId="77777777" w:rsidR="00043DB1" w:rsidRPr="00161E24" w:rsidRDefault="00CD63C2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658C62F" w14:textId="6DBEC317" w:rsidR="00BA188F" w:rsidRPr="00161E24" w:rsidRDefault="00BA1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6B7CABF" w14:textId="77777777" w:rsidR="00AC0F1F" w:rsidRPr="00161E24" w:rsidRDefault="00AC0F1F" w:rsidP="007A3F82">
      <w:pPr>
        <w:pStyle w:val="Heading8"/>
        <w:numPr>
          <w:ilvl w:val="1"/>
          <w:numId w:val="6"/>
        </w:numPr>
        <w:tabs>
          <w:tab w:val="left" w:pos="135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3E9DAC6" w14:textId="77777777" w:rsidR="00AC0F1F" w:rsidRPr="00161E24" w:rsidRDefault="00AC0F1F" w:rsidP="00FC67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D7AD284" w14:textId="18733F6B" w:rsidR="00973CF1" w:rsidRPr="00161E24" w:rsidRDefault="000B307C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2A1C28" w:rsidRPr="00161E2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23105" w:rsidRPr="00161E24">
        <w:rPr>
          <w:rFonts w:asciiTheme="majorBidi" w:hAnsiTheme="majorBidi" w:cstheme="majorBidi"/>
          <w:i/>
          <w:sz w:val="30"/>
          <w:szCs w:val="30"/>
          <w:cs/>
        </w:rPr>
        <w:t>ผูกพัน</w:t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ดังกล่าว</w:t>
      </w:r>
      <w:bookmarkStart w:id="2" w:name="_Hlk37163182"/>
      <w:r w:rsidR="00D312CB" w:rsidRPr="00161E24">
        <w:rPr>
          <w:rFonts w:asciiTheme="majorBidi" w:hAnsiTheme="majorBidi" w:cstheme="majorBidi"/>
          <w:i/>
          <w:sz w:val="30"/>
          <w:szCs w:val="30"/>
          <w:cs/>
        </w:rPr>
        <w:br/>
      </w:r>
      <w:bookmarkEnd w:id="2"/>
      <w:r w:rsidRPr="00161E24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D188730" w14:textId="77777777" w:rsidR="00527A7A" w:rsidRPr="00161E24" w:rsidRDefault="00527A7A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7F298" w14:textId="77777777" w:rsidR="00D64682" w:rsidRPr="00161E24" w:rsidRDefault="00D6468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F272B5" w14:textId="77777777" w:rsidR="00D64682" w:rsidRPr="00161E24" w:rsidRDefault="00D64682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275A26" w14:textId="6274D8DF" w:rsidR="003D1B66" w:rsidRPr="00161E24" w:rsidRDefault="003D1B66" w:rsidP="003D1B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4DB712F" w14:textId="77777777" w:rsidR="00265C1A" w:rsidRPr="00161E24" w:rsidRDefault="00265C1A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921AC0" w14:textId="65D8A988" w:rsidR="00D64682" w:rsidRPr="00161E24" w:rsidRDefault="00D64682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</w:t>
      </w:r>
      <w:r w:rsidR="00DA68F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3ECA44B" w14:textId="77777777" w:rsidR="00C36BF8" w:rsidRPr="00161E24" w:rsidRDefault="00C36BF8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90932" w14:textId="412AAD1A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47B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82AE03" w14:textId="12BAA0B6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5A83D3" w14:textId="4F309DF8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803494" w14:textId="77777777" w:rsidR="003862D8" w:rsidRPr="00161E24" w:rsidRDefault="003862D8" w:rsidP="00947A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C6F80" w14:textId="571E6DDF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D769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5A3409" w14:textId="77777777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B3D6B" w14:textId="3CE67A7D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B17FA1C" w14:textId="77777777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73CED6F" w14:textId="4804615D" w:rsidR="00133731" w:rsidRPr="00161E24" w:rsidRDefault="008D375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133731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B9517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706C5AF" w14:textId="244C0134" w:rsidR="00BA44B3" w:rsidRPr="00161E24" w:rsidRDefault="00BA44B3" w:rsidP="00803157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560" w14:textId="2605A4CB" w:rsidR="00B9517A" w:rsidRPr="00161E24" w:rsidRDefault="00B9517A" w:rsidP="00002F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452D3D2" w14:textId="77777777" w:rsidR="00C36BF8" w:rsidRPr="00002F8D" w:rsidRDefault="00C36BF8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92ABD3" w14:textId="78031947" w:rsidR="00E30B22" w:rsidRPr="00161E24" w:rsidRDefault="00E30B22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002F8D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663D8B44" w14:textId="2D2EC931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ECA04E7" w14:textId="4BB1D2AB" w:rsidR="00BA44B3" w:rsidRPr="00161E24" w:rsidRDefault="00E15C53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74024" w14:textId="77777777" w:rsidR="00356D2F" w:rsidRPr="00161E24" w:rsidRDefault="00356D2F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55BE988" w14:textId="333BA0F0" w:rsidR="0036314A" w:rsidRPr="00161E24" w:rsidRDefault="0036314A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 ได้แก่ รายได้จากการวิจัยส่วนผสมในอาหาร และการตรวจสอบสิ่งปนเปื้อนในอาหาร</w:t>
      </w:r>
      <w:r w:rsidR="00093D18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DC834E" w14:textId="77777777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7AC3B69" w14:textId="4ABC5BE0" w:rsidR="00F90E89" w:rsidRPr="00161E24" w:rsidRDefault="00E15C53" w:rsidP="006D1CF4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C36BF8" w:rsidRPr="00161E24">
        <w:rPr>
          <w:rFonts w:asciiTheme="majorBidi" w:hAnsiTheme="majorBidi" w:cstheme="majorBidi"/>
          <w:sz w:val="30"/>
          <w:szCs w:val="30"/>
          <w:cs/>
        </w:rPr>
        <w:t>รั</w:t>
      </w:r>
      <w:r w:rsidRPr="00161E24">
        <w:rPr>
          <w:rFonts w:asciiTheme="majorBidi" w:hAnsiTheme="majorBidi" w:cstheme="majorBidi"/>
          <w:sz w:val="30"/>
          <w:szCs w:val="30"/>
          <w:cs/>
        </w:rPr>
        <w:t>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002F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A188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1F72C41A" w14:textId="77777777" w:rsidR="00BA188F" w:rsidRPr="00161E24" w:rsidRDefault="00BA188F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6C9B" w14:textId="24B82EC0" w:rsidR="005B3F34" w:rsidRPr="00161E24" w:rsidRDefault="006F52D2" w:rsidP="00A5736C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5B3F34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2646295" w14:textId="77777777" w:rsidR="005B3F34" w:rsidRPr="00161E24" w:rsidRDefault="005B3F3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6B3AA" w14:textId="7AE9D4B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C17164" w:rsidRPr="00161E24">
        <w:rPr>
          <w:rFonts w:asciiTheme="majorBidi" w:hAnsiTheme="majorBidi" w:cstheme="majorBidi"/>
          <w:sz w:val="30"/>
          <w:szCs w:val="30"/>
          <w:cs/>
        </w:rPr>
        <w:t>ซึ่ง</w:t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7C749D0" w14:textId="77777777" w:rsidR="00950204" w:rsidRPr="00161E24" w:rsidRDefault="0095020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678E3A" w14:textId="6C237F5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D03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D0E26" w:rsidRPr="00161E24">
        <w:rPr>
          <w:rFonts w:asciiTheme="majorBidi" w:hAnsiTheme="majorBidi" w:cstheme="majorBidi"/>
          <w:sz w:val="30"/>
          <w:szCs w:val="30"/>
          <w:cs/>
        </w:rPr>
        <w:t>บันทึ</w:t>
      </w:r>
      <w:r w:rsidR="00FD03AD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1D5D6869" w14:textId="77777777" w:rsidR="00ED0E26" w:rsidRPr="00161E24" w:rsidRDefault="00ED0E2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C61F4" w14:textId="7F851360" w:rsidR="00384876" w:rsidRDefault="00384876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="00112CC1" w:rsidRPr="00161E24">
        <w:rPr>
          <w:rFonts w:asciiTheme="majorBidi" w:hAnsiTheme="majorBidi" w:cstheme="majorBidi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6DC353C" w14:textId="1199EB56" w:rsidR="00112CC1" w:rsidRPr="00161E24" w:rsidRDefault="00112CC1" w:rsidP="00112C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F324A0" w14:textId="77777777" w:rsidR="00112CC1" w:rsidRPr="00161E24" w:rsidRDefault="00112CC1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2FD3C6" w14:textId="02D0E233" w:rsidR="00112CC1" w:rsidRPr="00161E24" w:rsidRDefault="00112CC1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37A062" w14:textId="77777777" w:rsidR="00F40D6A" w:rsidRPr="00161E24" w:rsidRDefault="00F40D6A" w:rsidP="00C5476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CB1E3" w14:textId="0AEBF878" w:rsidR="009A7AEA" w:rsidRPr="00161E24" w:rsidRDefault="009A7AE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24135A5" w14:textId="77777777" w:rsidR="009A7AEA" w:rsidRPr="00161E24" w:rsidRDefault="009A7AEA" w:rsidP="00C547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A5CBF" w14:textId="3B291444" w:rsidR="00F40D6A" w:rsidRPr="00161E24" w:rsidRDefault="00112CC1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E15CB3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89AA731" w14:textId="470C289A" w:rsidR="00783E76" w:rsidRPr="00161E24" w:rsidRDefault="00783E76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E70855" w14:textId="33FFF59E" w:rsidR="005D131F" w:rsidRPr="00161E24" w:rsidRDefault="005D131F" w:rsidP="00093D18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369244D" w14:textId="77777777" w:rsidR="00F9148B" w:rsidRPr="00161E24" w:rsidRDefault="00F9148B" w:rsidP="00F91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15382D" w14:textId="5C31F27A" w:rsidR="004B30F2" w:rsidRPr="00161E24" w:rsidRDefault="00F9148B" w:rsidP="00AE2F0E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ในการตัดสินใจทางการเงินและการบริหารต่อบุคคลหรือกิจการนั้น </w:t>
      </w:r>
    </w:p>
    <w:p w14:paraId="46CF8F05" w14:textId="77777777" w:rsidR="00AC7CD1" w:rsidRPr="00161E24" w:rsidRDefault="00AC7CD1" w:rsidP="00AE2F0E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190431" w14:textId="002AE603" w:rsidR="00CA1DD0" w:rsidRPr="00161E24" w:rsidRDefault="00CA1DD0" w:rsidP="00093D18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7C2B0BB" w14:textId="77777777" w:rsidR="00CA1DD0" w:rsidRPr="00161E24" w:rsidRDefault="00CA1DD0" w:rsidP="00093D18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02C31D" w14:textId="77777777" w:rsidR="00831D5C" w:rsidRPr="00161E24" w:rsidRDefault="00CA1DD0" w:rsidP="00831D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D312CB" w:rsidRPr="00161E24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การปันส่วนอย่างสมเหตุสมผล</w:t>
      </w:r>
    </w:p>
    <w:p w14:paraId="4A06CCD5" w14:textId="77777777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4C28AA" w14:textId="5D3C2F43" w:rsidR="00C70195" w:rsidRPr="00161E24" w:rsidRDefault="000026FF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24D4096E" w14:textId="77777777" w:rsidR="00250F44" w:rsidRPr="00E50445" w:rsidRDefault="00250F44" w:rsidP="00C54765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59A5BE67" w14:textId="5040A87C" w:rsidR="004165B4" w:rsidRPr="00161E24" w:rsidRDefault="00AF26F7" w:rsidP="00452EB0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B70A89" w:rsidRPr="00161E24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0632C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D7DF0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452E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920DA">
        <w:rPr>
          <w:rFonts w:asciiTheme="majorBidi" w:hAnsiTheme="majorBidi" w:cstheme="majorBidi"/>
          <w:bCs/>
          <w:sz w:val="30"/>
          <w:szCs w:val="30"/>
        </w:rPr>
        <w:t>9</w:t>
      </w:r>
      <w:r w:rsidR="00ED1EC3"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8920DA">
        <w:rPr>
          <w:rFonts w:asciiTheme="majorBidi" w:hAnsiTheme="majorBidi" w:cstheme="majorBidi"/>
          <w:bCs/>
          <w:sz w:val="30"/>
          <w:szCs w:val="30"/>
        </w:rPr>
        <w:t>0</w:t>
      </w: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สำหรั</w:t>
      </w:r>
      <w:r w:rsidR="00452EB0">
        <w:rPr>
          <w:rFonts w:asciiTheme="majorBidi" w:hAnsiTheme="majorBidi" w:cstheme="majorBidi" w:hint="cs"/>
          <w:sz w:val="30"/>
          <w:szCs w:val="30"/>
          <w:cs/>
        </w:rPr>
        <w:t>บ</w:t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6866D4E" w14:textId="77777777" w:rsidR="002B66E9" w:rsidRPr="00E50445" w:rsidRDefault="002B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4221"/>
      </w:tblGrid>
      <w:tr w:rsidR="00C661AC" w:rsidRPr="00161E24" w14:paraId="590FEC8C" w14:textId="77777777" w:rsidTr="00805099">
        <w:trPr>
          <w:trHeight w:val="20"/>
          <w:tblHeader/>
        </w:trPr>
        <w:tc>
          <w:tcPr>
            <w:tcW w:w="3798" w:type="dxa"/>
            <w:shd w:val="clear" w:color="auto" w:fill="auto"/>
          </w:tcPr>
          <w:p w14:paraId="2E1C14CA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565FDB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21" w:type="dxa"/>
            <w:shd w:val="clear" w:color="auto" w:fill="auto"/>
          </w:tcPr>
          <w:p w14:paraId="3AA7F933" w14:textId="77777777" w:rsidR="00C661AC" w:rsidRPr="00161E24" w:rsidRDefault="00C661AC" w:rsidP="00D1440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88" w:rsidRPr="00161E24" w14:paraId="50D841DC" w14:textId="77777777" w:rsidTr="00805099">
        <w:trPr>
          <w:trHeight w:val="20"/>
          <w:tblHeader/>
        </w:trPr>
        <w:tc>
          <w:tcPr>
            <w:tcW w:w="3798" w:type="dxa"/>
            <w:shd w:val="clear" w:color="auto" w:fill="auto"/>
          </w:tcPr>
          <w:p w14:paraId="52F29A97" w14:textId="77777777" w:rsidR="00A55488" w:rsidRPr="00161E24" w:rsidRDefault="00A50A5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A5548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02163A1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221" w:type="dxa"/>
            <w:shd w:val="clear" w:color="auto" w:fill="auto"/>
          </w:tcPr>
          <w:p w14:paraId="5BF7E9FC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221D" w:rsidRPr="00161E24" w14:paraId="35F3F044" w14:textId="77777777" w:rsidTr="00805099">
        <w:trPr>
          <w:trHeight w:val="20"/>
        </w:trPr>
        <w:tc>
          <w:tcPr>
            <w:tcW w:w="3798" w:type="dxa"/>
            <w:shd w:val="clear" w:color="auto" w:fill="auto"/>
          </w:tcPr>
          <w:p w14:paraId="331867EA" w14:textId="77777777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4A574CEE" w14:textId="6DA0A911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22F26E6" w14:textId="308A91EA" w:rsidR="005A3CF8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  <w:tr w:rsidR="00867246" w:rsidRPr="00161E24" w14:paraId="0EBAD5DC" w14:textId="77777777" w:rsidTr="006D422C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CB10D44" w14:textId="4C8EC8FF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4F56A57F" w14:textId="21DF94D5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4A17D107" w14:textId="4566BAE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6863D39D" w14:textId="77777777" w:rsidTr="006D422C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4303059" w14:textId="1CC1B39C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350" w:type="dxa"/>
            <w:shd w:val="clear" w:color="auto" w:fill="auto"/>
          </w:tcPr>
          <w:p w14:paraId="17BB90F7" w14:textId="195D846D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1B503EA" w14:textId="6BF87B57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3D15BC0B" w14:textId="77777777" w:rsidTr="006D422C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27D60FA" w14:textId="2C42C8CE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EFE4019" w14:textId="33AE034B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AEDBA6C" w14:textId="36A0A06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3B5AF24E" w14:textId="77777777" w:rsidTr="006D422C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CC5E373" w14:textId="6E938715" w:rsidR="00C7258E" w:rsidRPr="005F5485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แลนด์ จำกัด</w:t>
            </w:r>
          </w:p>
        </w:tc>
        <w:tc>
          <w:tcPr>
            <w:tcW w:w="1350" w:type="dxa"/>
            <w:shd w:val="clear" w:color="auto" w:fill="auto"/>
          </w:tcPr>
          <w:p w14:paraId="1EB36D86" w14:textId="5AA35A9C" w:rsidR="00C7258E" w:rsidRPr="0020313E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47D70BD" w14:textId="47D803AA" w:rsidR="00C7258E" w:rsidRPr="00C20C24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15149558" w14:textId="77777777" w:rsidTr="006D422C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DCB946D" w14:textId="3499BB4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บริษัท โพลาร์ แบร์ มิชชั่น จำกัด </w:t>
            </w:r>
          </w:p>
        </w:tc>
        <w:tc>
          <w:tcPr>
            <w:tcW w:w="1350" w:type="dxa"/>
            <w:shd w:val="clear" w:color="auto" w:fill="auto"/>
          </w:tcPr>
          <w:p w14:paraId="6609F263" w14:textId="35C128D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26A4A32C" w14:textId="697D382E" w:rsidR="00C7258E" w:rsidRPr="00161E24" w:rsidRDefault="005F7561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บริษัทใหญ่ถือเงินลงทุน</w:t>
            </w:r>
          </w:p>
        </w:tc>
      </w:tr>
    </w:tbl>
    <w:p w14:paraId="1C083A61" w14:textId="77777777" w:rsidR="00E334B8" w:rsidRPr="00E50445" w:rsidRDefault="00E3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75"/>
        <w:gridCol w:w="23"/>
        <w:gridCol w:w="246"/>
        <w:gridCol w:w="27"/>
        <w:gridCol w:w="1057"/>
        <w:gridCol w:w="269"/>
        <w:gridCol w:w="1077"/>
        <w:gridCol w:w="254"/>
        <w:gridCol w:w="21"/>
        <w:gridCol w:w="1165"/>
      </w:tblGrid>
      <w:tr w:rsidR="000E11B1" w:rsidRPr="00C57846" w14:paraId="2406E2B7" w14:textId="77777777" w:rsidTr="00E50445">
        <w:trPr>
          <w:tblHeader/>
        </w:trPr>
        <w:tc>
          <w:tcPr>
            <w:tcW w:w="2247" w:type="pct"/>
          </w:tcPr>
          <w:p w14:paraId="2337F9D5" w14:textId="7B94987A" w:rsidR="0022480B" w:rsidRPr="000E11B1" w:rsidRDefault="0022480B" w:rsidP="000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2" w:type="pct"/>
            <w:gridSpan w:val="5"/>
          </w:tcPr>
          <w:p w14:paraId="35782FE1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ED199DC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2A0885EF" w14:textId="2546D562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C57846" w14:paraId="7ED80FAE" w14:textId="77777777" w:rsidTr="00E50445">
        <w:trPr>
          <w:tblHeader/>
        </w:trPr>
        <w:tc>
          <w:tcPr>
            <w:tcW w:w="2247" w:type="pct"/>
          </w:tcPr>
          <w:p w14:paraId="3734457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0" w:type="pct"/>
            <w:gridSpan w:val="2"/>
            <w:shd w:val="clear" w:color="auto" w:fill="auto"/>
          </w:tcPr>
          <w:p w14:paraId="6B5AE9C2" w14:textId="26BC45AB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19C6A267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45104AF" w14:textId="0F2A5078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32DA169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8963274" w14:textId="58FF0122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</w:tcPr>
          <w:p w14:paraId="651A68E6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1373AD0" w14:textId="7D20C07A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C57846" w14:paraId="6CE1C398" w14:textId="77777777" w:rsidTr="00E50445">
        <w:trPr>
          <w:trHeight w:val="434"/>
          <w:tblHeader/>
        </w:trPr>
        <w:tc>
          <w:tcPr>
            <w:tcW w:w="2247" w:type="pct"/>
          </w:tcPr>
          <w:p w14:paraId="41DE8969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10"/>
          </w:tcPr>
          <w:p w14:paraId="114A5D16" w14:textId="381F22EC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445" w:rsidRPr="00C57846" w14:paraId="46CD394A" w14:textId="77777777" w:rsidTr="00E50445">
        <w:tc>
          <w:tcPr>
            <w:tcW w:w="2247" w:type="pct"/>
          </w:tcPr>
          <w:p w14:paraId="2C199DAC" w14:textId="224E424C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  <w:gridSpan w:val="2"/>
          </w:tcPr>
          <w:p w14:paraId="6DC2A84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FBE68A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6C0FB9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47FFF6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75294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22BE022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E657F3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0445" w:rsidRPr="00C57846" w14:paraId="24682787" w14:textId="77777777" w:rsidTr="00E50445">
        <w:tc>
          <w:tcPr>
            <w:tcW w:w="2247" w:type="pct"/>
            <w:shd w:val="clear" w:color="auto" w:fill="auto"/>
          </w:tcPr>
          <w:p w14:paraId="18C676F1" w14:textId="3CBDC39A" w:rsidR="00DD4388" w:rsidRPr="00DD4388" w:rsidRDefault="00DD4388" w:rsidP="00AD7F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2916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</w:t>
            </w:r>
            <w:r w:rsidRPr="00DD4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580" w:type="pct"/>
            <w:gridSpan w:val="2"/>
            <w:shd w:val="clear" w:color="auto" w:fill="auto"/>
          </w:tcPr>
          <w:p w14:paraId="10CDC3EF" w14:textId="16B9CD6F" w:rsidR="00DD4388" w:rsidRPr="00B056C3" w:rsidRDefault="00DD4388" w:rsidP="000E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E26D22" w14:textId="77777777" w:rsidR="00DD4388" w:rsidRPr="00B056C3" w:rsidRDefault="00DD4388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49818BDD" w14:textId="4013A7C6" w:rsidR="00DD4388" w:rsidRPr="00B056C3" w:rsidRDefault="00DD4388" w:rsidP="00DD4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DF8750" w14:textId="77777777" w:rsidR="00DD4388" w:rsidRPr="00B056C3" w:rsidRDefault="00DD4388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F56BC5C" w14:textId="1E32ADCA" w:rsidR="00DD4388" w:rsidRPr="00B056C3" w:rsidRDefault="004807E9" w:rsidP="0048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D850D62" w14:textId="77777777" w:rsidR="00DD4388" w:rsidRPr="00B056C3" w:rsidRDefault="00DD4388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45F3B07" w14:textId="31B54287" w:rsidR="00DD4388" w:rsidRPr="00B056C3" w:rsidRDefault="00DD4388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1E0D0313" w14:textId="77777777" w:rsidTr="00E50445">
        <w:tc>
          <w:tcPr>
            <w:tcW w:w="2247" w:type="pct"/>
          </w:tcPr>
          <w:p w14:paraId="2F145FD0" w14:textId="7AF04474" w:rsidR="00AD7F6D" w:rsidRPr="00B056C3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  <w:gridSpan w:val="2"/>
          </w:tcPr>
          <w:p w14:paraId="3BAC7C44" w14:textId="48A36983" w:rsidR="00AD7F6D" w:rsidRPr="00B056C3" w:rsidRDefault="00DD4388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6327FE0A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1049AE76" w14:textId="099A66AA" w:rsidR="00AD7F6D" w:rsidRPr="00B056C3" w:rsidRDefault="00AD7F6D" w:rsidP="0054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2" w:type="pct"/>
          </w:tcPr>
          <w:p w14:paraId="75B69CC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A8D202" w14:textId="5A20717A" w:rsidR="00AD7F6D" w:rsidRPr="00B056C3" w:rsidRDefault="00416EE2" w:rsidP="000E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5C8D899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CE4513A" w14:textId="2CE23817" w:rsidR="00AD7F6D" w:rsidRPr="00B056C3" w:rsidRDefault="00AD7F6D" w:rsidP="000E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50445" w:rsidRPr="00C7258E" w14:paraId="0EA5EF63" w14:textId="77777777" w:rsidTr="00E50445">
        <w:tc>
          <w:tcPr>
            <w:tcW w:w="2247" w:type="pct"/>
          </w:tcPr>
          <w:p w14:paraId="2A594C3C" w14:textId="77777777" w:rsidR="00AD7F6D" w:rsidRPr="00E50445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3ECE5F8E" w14:textId="77777777" w:rsidR="00AD7F6D" w:rsidRPr="00C7258E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0E34A88D" w14:textId="77777777" w:rsidR="00AD7F6D" w:rsidRPr="00C7258E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1532D429" w14:textId="77777777" w:rsidR="00AD7F6D" w:rsidRPr="00C7258E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01DF71" w14:textId="77777777" w:rsidR="00AD7F6D" w:rsidRPr="00C7258E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</w:tcPr>
          <w:p w14:paraId="14E5D4E2" w14:textId="77777777" w:rsidR="00AD7F6D" w:rsidRPr="00C7258E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14:paraId="5024ABFB" w14:textId="77777777" w:rsidR="00AD7F6D" w:rsidRPr="00C7258E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</w:tcPr>
          <w:p w14:paraId="29E699C5" w14:textId="77777777" w:rsidR="00AD7F6D" w:rsidRPr="00C7258E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445" w:rsidRPr="00C57846" w14:paraId="78AC9A22" w14:textId="77777777" w:rsidTr="00E50445">
        <w:tc>
          <w:tcPr>
            <w:tcW w:w="2247" w:type="pct"/>
          </w:tcPr>
          <w:p w14:paraId="7235E79A" w14:textId="10A207A3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</w:tcPr>
          <w:p w14:paraId="1902F616" w14:textId="77777777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1A7564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2BA5A2AF" w14:textId="77777777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ED29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CC1BB7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F42223F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728861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72B65A9B" w14:textId="77777777" w:rsidTr="00E50445">
        <w:tc>
          <w:tcPr>
            <w:tcW w:w="2247" w:type="pct"/>
          </w:tcPr>
          <w:p w14:paraId="662C7940" w14:textId="58BED881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  <w:gridSpan w:val="2"/>
          </w:tcPr>
          <w:p w14:paraId="53347A3E" w14:textId="7B0B0F0C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F428F3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577DF485" w14:textId="03614DD2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61A7899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9136BD" w14:textId="3D04C51F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36,579</w:t>
            </w:r>
          </w:p>
        </w:tc>
        <w:tc>
          <w:tcPr>
            <w:tcW w:w="145" w:type="pct"/>
            <w:gridSpan w:val="2"/>
          </w:tcPr>
          <w:p w14:paraId="2DEDAA2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1A49A0B" w14:textId="7D8EA1DE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29,816</w:t>
            </w:r>
          </w:p>
        </w:tc>
      </w:tr>
      <w:tr w:rsidR="00E50445" w:rsidRPr="00C57846" w14:paraId="769EBD6A" w14:textId="77777777" w:rsidTr="00E50445">
        <w:tc>
          <w:tcPr>
            <w:tcW w:w="2247" w:type="pct"/>
          </w:tcPr>
          <w:p w14:paraId="2D7888CF" w14:textId="29BBB7A5" w:rsidR="004807E9" w:rsidRPr="004807E9" w:rsidRDefault="004807E9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ขายที่ดิน อาคารและอุปกรณ์</w:t>
            </w:r>
          </w:p>
        </w:tc>
        <w:tc>
          <w:tcPr>
            <w:tcW w:w="580" w:type="pct"/>
            <w:gridSpan w:val="2"/>
          </w:tcPr>
          <w:p w14:paraId="04253536" w14:textId="724F7926" w:rsidR="004807E9" w:rsidRDefault="004807E9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276FB16" w14:textId="77777777" w:rsidR="004807E9" w:rsidRPr="00B056C3" w:rsidRDefault="004807E9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498B43BF" w14:textId="6DE79399" w:rsidR="004807E9" w:rsidRPr="00161E24" w:rsidRDefault="004807E9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B2DE89" w14:textId="77777777" w:rsidR="004807E9" w:rsidRPr="00B056C3" w:rsidRDefault="004807E9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101A0B" w14:textId="3CDB65AD" w:rsidR="004807E9" w:rsidRDefault="00452E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5" w:type="pct"/>
            <w:gridSpan w:val="2"/>
          </w:tcPr>
          <w:p w14:paraId="17C3DD9B" w14:textId="77777777" w:rsidR="004807E9" w:rsidRPr="00B056C3" w:rsidRDefault="004807E9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0195355" w14:textId="47D8621B" w:rsidR="004807E9" w:rsidRPr="00161E24" w:rsidRDefault="00452EB0" w:rsidP="00452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540CB9CE" w14:textId="77777777" w:rsidTr="00E50445">
        <w:tc>
          <w:tcPr>
            <w:tcW w:w="2247" w:type="pct"/>
          </w:tcPr>
          <w:p w14:paraId="78CE989D" w14:textId="0740FE8A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0" w:type="pct"/>
            <w:gridSpan w:val="2"/>
          </w:tcPr>
          <w:p w14:paraId="28C1A814" w14:textId="0AA888D4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859C4EF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16E4CB1C" w14:textId="46F31E65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250B32F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F6ECE3" w14:textId="313A7958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5" w:type="pct"/>
            <w:gridSpan w:val="2"/>
          </w:tcPr>
          <w:p w14:paraId="37EAA00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F08EA2E" w14:textId="63E4C7D8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E50445" w:rsidRPr="00C57846" w14:paraId="0012F5D5" w14:textId="77777777" w:rsidTr="00E50445">
        <w:tc>
          <w:tcPr>
            <w:tcW w:w="2247" w:type="pct"/>
          </w:tcPr>
          <w:p w14:paraId="474ED11E" w14:textId="726D9EE1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0" w:type="pct"/>
            <w:gridSpan w:val="2"/>
          </w:tcPr>
          <w:p w14:paraId="35B9382D" w14:textId="4C6E8BDE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DACECB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0E02F910" w14:textId="77E1EFDD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3198B9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0D0336" w14:textId="79AF12BB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  <w:tc>
          <w:tcPr>
            <w:tcW w:w="145" w:type="pct"/>
            <w:gridSpan w:val="2"/>
          </w:tcPr>
          <w:p w14:paraId="5C4102E9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5198BBF" w14:textId="5AD38F98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E50445" w:rsidRPr="00C57846" w14:paraId="2B79FBB5" w14:textId="77777777" w:rsidTr="00E50445">
        <w:tc>
          <w:tcPr>
            <w:tcW w:w="2247" w:type="pct"/>
          </w:tcPr>
          <w:p w14:paraId="7B5B4561" w14:textId="01BA1D5C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0" w:type="pct"/>
            <w:gridSpan w:val="2"/>
          </w:tcPr>
          <w:p w14:paraId="77819365" w14:textId="628E5B77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1007EF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4B133AD2" w14:textId="31BBF60F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BC45E8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6A815B" w14:textId="40283BE3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5" w:type="pct"/>
            <w:gridSpan w:val="2"/>
          </w:tcPr>
          <w:p w14:paraId="4BF181FC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147931" w14:textId="0138AA2A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E50445" w:rsidRPr="00C57846" w14:paraId="693B64E5" w14:textId="77777777" w:rsidTr="00E50445">
        <w:tc>
          <w:tcPr>
            <w:tcW w:w="2247" w:type="pct"/>
          </w:tcPr>
          <w:p w14:paraId="2DBF0701" w14:textId="269A8F5E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0" w:type="pct"/>
            <w:gridSpan w:val="2"/>
          </w:tcPr>
          <w:p w14:paraId="147C71A8" w14:textId="1A5FD20F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520E7A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5A642FFC" w14:textId="12DB7232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091BE79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44FF54" w14:textId="68623388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3,044</w:t>
            </w:r>
          </w:p>
        </w:tc>
        <w:tc>
          <w:tcPr>
            <w:tcW w:w="145" w:type="pct"/>
            <w:gridSpan w:val="2"/>
          </w:tcPr>
          <w:p w14:paraId="2C03E50D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C76EBA8" w14:textId="75E4CEF8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2,377</w:t>
            </w:r>
          </w:p>
        </w:tc>
      </w:tr>
      <w:tr w:rsidR="005F7561" w:rsidRPr="00C57846" w14:paraId="6725DFE2" w14:textId="77777777" w:rsidTr="00E50445">
        <w:tc>
          <w:tcPr>
            <w:tcW w:w="2247" w:type="pct"/>
          </w:tcPr>
          <w:p w14:paraId="44D7B68C" w14:textId="77777777" w:rsidR="005F7561" w:rsidRPr="00161E24" w:rsidRDefault="005F7561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</w:tcPr>
          <w:p w14:paraId="2282F2C7" w14:textId="77777777" w:rsidR="005F7561" w:rsidRDefault="005F7561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4A86E93" w14:textId="77777777" w:rsidR="005F7561" w:rsidRPr="00B056C3" w:rsidRDefault="005F756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1CA6AC4F" w14:textId="77777777" w:rsidR="005F7561" w:rsidRPr="00161E24" w:rsidRDefault="005F7561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12D214D" w14:textId="77777777" w:rsidR="005F7561" w:rsidRPr="00B056C3" w:rsidRDefault="005F756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634F33" w14:textId="77777777" w:rsidR="005F7561" w:rsidRDefault="005F756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BE25BA1" w14:textId="77777777" w:rsidR="005F7561" w:rsidRPr="00B056C3" w:rsidRDefault="005F756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1EBF5" w14:textId="77777777" w:rsidR="005F7561" w:rsidRPr="00161E24" w:rsidRDefault="005F756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01239327" w14:textId="77777777" w:rsidTr="00E50445">
        <w:tc>
          <w:tcPr>
            <w:tcW w:w="2247" w:type="pct"/>
          </w:tcPr>
          <w:p w14:paraId="2D7EAA81" w14:textId="5A6AE092" w:rsidR="00E50445" w:rsidRPr="00161E24" w:rsidRDefault="00E50445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6D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ย่อย</w:t>
            </w:r>
          </w:p>
        </w:tc>
        <w:tc>
          <w:tcPr>
            <w:tcW w:w="580" w:type="pct"/>
            <w:gridSpan w:val="2"/>
          </w:tcPr>
          <w:p w14:paraId="6F5FE409" w14:textId="77777777" w:rsidR="00E50445" w:rsidRDefault="00E50445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BC30EB" w14:textId="77777777" w:rsidR="00E50445" w:rsidRPr="00B056C3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AD86C1" w14:textId="77777777" w:rsidR="00E50445" w:rsidRPr="00161E24" w:rsidRDefault="00E50445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E177CB9" w14:textId="77777777" w:rsidR="00E50445" w:rsidRPr="00B056C3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187A2F" w14:textId="77777777" w:rsid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41420A8" w14:textId="77777777" w:rsidR="00E50445" w:rsidRPr="00B056C3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335C717" w14:textId="77777777" w:rsidR="00E50445" w:rsidRPr="00161E24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5F61EAD7" w14:textId="77777777" w:rsidTr="00E50445">
        <w:tc>
          <w:tcPr>
            <w:tcW w:w="2247" w:type="pct"/>
          </w:tcPr>
          <w:p w14:paraId="4F7F3B39" w14:textId="4A7B2FAB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  <w:gridSpan w:val="2"/>
          </w:tcPr>
          <w:p w14:paraId="5F0FC875" w14:textId="6FA0599D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B8A06A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792EC9F9" w14:textId="07B8AC5A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3075F6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CE3B555" w14:textId="4976DA45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5" w:type="pct"/>
            <w:gridSpan w:val="2"/>
          </w:tcPr>
          <w:p w14:paraId="66B0393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1901428" w14:textId="65E4E565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E50445" w:rsidRPr="00C57846" w14:paraId="4431A3AB" w14:textId="77777777" w:rsidTr="00E50445">
        <w:tc>
          <w:tcPr>
            <w:tcW w:w="2247" w:type="pct"/>
          </w:tcPr>
          <w:p w14:paraId="27CD81BD" w14:textId="3F60B741" w:rsidR="00AD7F6D" w:rsidRPr="00161E24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0" w:type="pct"/>
            <w:gridSpan w:val="2"/>
          </w:tcPr>
          <w:p w14:paraId="11F6F738" w14:textId="01B7C801" w:rsidR="00AD7F6D" w:rsidRPr="00B056C3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A76E4BA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4E31950D" w14:textId="13611243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F2FF9A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884A2A" w14:textId="1E667E64" w:rsidR="00AD7F6D" w:rsidRPr="00B056C3" w:rsidRDefault="00452E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  <w:gridSpan w:val="2"/>
          </w:tcPr>
          <w:p w14:paraId="5D91FB5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463D00F" w14:textId="798A11E1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50445" w:rsidRPr="00E50445" w14:paraId="76FA34F2" w14:textId="77777777" w:rsidTr="00E50445">
        <w:tc>
          <w:tcPr>
            <w:tcW w:w="2247" w:type="pct"/>
          </w:tcPr>
          <w:p w14:paraId="6DCC904B" w14:textId="77777777" w:rsidR="00E50445" w:rsidRPr="00E50445" w:rsidRDefault="00E50445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5BC88368" w14:textId="77777777" w:rsidR="00E50445" w:rsidRPr="00E50445" w:rsidRDefault="00E50445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366617DB" w14:textId="77777777" w:rsidR="00E50445" w:rsidRP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05ADF5B1" w14:textId="77777777" w:rsidR="00E50445" w:rsidRPr="00E50445" w:rsidRDefault="00E50445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7DB74590" w14:textId="77777777" w:rsidR="00E50445" w:rsidRP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7AF4A357" w14:textId="77777777" w:rsidR="00E50445" w:rsidRP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162B2E87" w14:textId="77777777" w:rsidR="00E50445" w:rsidRP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11A4B681" w14:textId="77777777" w:rsidR="00E50445" w:rsidRPr="00E50445" w:rsidRDefault="00E50445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C57846" w14:paraId="529865F3" w14:textId="77777777" w:rsidTr="00E50445">
        <w:tc>
          <w:tcPr>
            <w:tcW w:w="2247" w:type="pct"/>
            <w:shd w:val="clear" w:color="auto" w:fill="auto"/>
          </w:tcPr>
          <w:p w14:paraId="06B6A072" w14:textId="0E3F16BE" w:rsidR="00AD7F6D" w:rsidRPr="00E06D03" w:rsidRDefault="00C70B76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6D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0" w:type="pct"/>
            <w:gridSpan w:val="2"/>
          </w:tcPr>
          <w:p w14:paraId="2735DE54" w14:textId="77777777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89EF6BC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56C694E" w14:textId="77777777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10BB7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F48DD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FF1264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5630BC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212874CE" w14:textId="77777777" w:rsidTr="00E50445">
        <w:tc>
          <w:tcPr>
            <w:tcW w:w="2247" w:type="pct"/>
            <w:shd w:val="clear" w:color="auto" w:fill="auto"/>
          </w:tcPr>
          <w:p w14:paraId="00F26DEB" w14:textId="7E5687B6" w:rsidR="00E06D03" w:rsidRP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  <w:gridSpan w:val="2"/>
          </w:tcPr>
          <w:p w14:paraId="6F6F8BA3" w14:textId="66DCEB04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144" w:type="pct"/>
            <w:gridSpan w:val="2"/>
          </w:tcPr>
          <w:p w14:paraId="254CE00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3C576D" w14:textId="6A87F700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2" w:type="pct"/>
          </w:tcPr>
          <w:p w14:paraId="52F2980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BE7365" w14:textId="652D6CC0" w:rsidR="00E06D03" w:rsidRPr="00B056C3" w:rsidRDefault="00315110" w:rsidP="0031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85DCE66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1C3D754" w14:textId="3B8408A9" w:rsidR="00E06D03" w:rsidRPr="00B056C3" w:rsidRDefault="00315110" w:rsidP="00315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04DA33CC" w14:textId="77777777" w:rsidTr="00E50445">
        <w:tc>
          <w:tcPr>
            <w:tcW w:w="2247" w:type="pct"/>
            <w:shd w:val="clear" w:color="auto" w:fill="auto"/>
          </w:tcPr>
          <w:p w14:paraId="00858168" w14:textId="32B84400" w:rsidR="00E06D03" w:rsidRP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0" w:type="pct"/>
            <w:gridSpan w:val="2"/>
          </w:tcPr>
          <w:p w14:paraId="1CC22343" w14:textId="65027A2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ECF88D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AC0D091" w14:textId="7D1BB66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320E3EF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925FF9" w14:textId="6A4DF537" w:rsidR="00E06D03" w:rsidRPr="00B056C3" w:rsidRDefault="00315110" w:rsidP="0031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578AFEA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201A9C2" w14:textId="5AC6D0FA" w:rsidR="00E06D03" w:rsidRPr="00B056C3" w:rsidRDefault="00315110" w:rsidP="001C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7A24FFE6" w14:textId="77777777" w:rsidTr="00E50445">
        <w:tc>
          <w:tcPr>
            <w:tcW w:w="2247" w:type="pct"/>
            <w:shd w:val="clear" w:color="auto" w:fill="auto"/>
          </w:tcPr>
          <w:p w14:paraId="62A7D48F" w14:textId="5D6CE9C2" w:rsidR="00E06D03" w:rsidRP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  <w:gridSpan w:val="2"/>
          </w:tcPr>
          <w:p w14:paraId="5B925694" w14:textId="35AD89C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1810436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2F7C0BB" w14:textId="2B3193D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35A9A3B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7FB99BF" w14:textId="76B71FDA" w:rsidR="00E06D03" w:rsidRPr="00B056C3" w:rsidRDefault="00315110" w:rsidP="0031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A46198B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E4EA538" w14:textId="184BEED3" w:rsidR="00E06D03" w:rsidRPr="00B056C3" w:rsidRDefault="00315110" w:rsidP="00315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07EAD662" w14:textId="77777777" w:rsidTr="00E50445">
        <w:tc>
          <w:tcPr>
            <w:tcW w:w="2247" w:type="pct"/>
            <w:shd w:val="clear" w:color="auto" w:fill="auto"/>
          </w:tcPr>
          <w:p w14:paraId="43F27DE6" w14:textId="2AA98FDA" w:rsidR="00E06D03" w:rsidRP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0" w:type="pct"/>
            <w:gridSpan w:val="2"/>
          </w:tcPr>
          <w:p w14:paraId="48D4AB1C" w14:textId="5D8C28B4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21B520B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CB6157B" w14:textId="280173DA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3062DE36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F37EE1" w14:textId="06AEB089" w:rsidR="00E06D03" w:rsidRPr="00B056C3" w:rsidRDefault="00315110" w:rsidP="0031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7575F99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DFB2C99" w14:textId="3415CCA0" w:rsidR="00E06D03" w:rsidRPr="00B056C3" w:rsidRDefault="00315110" w:rsidP="001C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E50445" w14:paraId="31C62890" w14:textId="77777777" w:rsidTr="00E50445">
        <w:tc>
          <w:tcPr>
            <w:tcW w:w="2247" w:type="pct"/>
          </w:tcPr>
          <w:p w14:paraId="155406DC" w14:textId="77777777" w:rsidR="00E06D03" w:rsidRPr="00E50445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</w:tcPr>
          <w:p w14:paraId="5397D7E6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03427251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27284626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4F17E68A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62F41898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49605E9A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111A1C8E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C57846" w14:paraId="7B1BB925" w14:textId="77777777" w:rsidTr="00E50445">
        <w:tc>
          <w:tcPr>
            <w:tcW w:w="2247" w:type="pct"/>
          </w:tcPr>
          <w:p w14:paraId="2411DDFD" w14:textId="3FEE5593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  <w:gridSpan w:val="2"/>
          </w:tcPr>
          <w:p w14:paraId="5C7DF55F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73B1BC5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1A541BC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D7BC1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577C5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D4937F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CF416CE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472DE376" w14:textId="77777777" w:rsidTr="00E50445">
        <w:tc>
          <w:tcPr>
            <w:tcW w:w="2247" w:type="pct"/>
          </w:tcPr>
          <w:p w14:paraId="19058D9B" w14:textId="467BF5AA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  <w:gridSpan w:val="2"/>
          </w:tcPr>
          <w:p w14:paraId="051638B2" w14:textId="063C6936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44" w:type="pct"/>
            <w:gridSpan w:val="2"/>
          </w:tcPr>
          <w:p w14:paraId="4089BFC8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7F8F418E" w14:textId="0E064306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  <w:tc>
          <w:tcPr>
            <w:tcW w:w="142" w:type="pct"/>
          </w:tcPr>
          <w:p w14:paraId="35D2E5FD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CDE90F" w14:textId="7D85AE8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5472CF99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92F0D4" w14:textId="40DCD774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384247D2" w14:textId="77777777" w:rsidTr="00E50445">
        <w:tc>
          <w:tcPr>
            <w:tcW w:w="2247" w:type="pct"/>
          </w:tcPr>
          <w:p w14:paraId="04FD602C" w14:textId="61CA19FB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0" w:type="pct"/>
            <w:gridSpan w:val="2"/>
          </w:tcPr>
          <w:p w14:paraId="075F17FC" w14:textId="5DC4D99D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4" w:type="pct"/>
            <w:gridSpan w:val="2"/>
          </w:tcPr>
          <w:p w14:paraId="6627C129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1E2A3EF4" w14:textId="2145F6E0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14:paraId="55BDD02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E88818" w14:textId="1CB52FB6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CB9E593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2A8FEC2" w14:textId="73425A93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00C852B4" w14:textId="77777777" w:rsidTr="00E50445">
        <w:tc>
          <w:tcPr>
            <w:tcW w:w="2247" w:type="pct"/>
          </w:tcPr>
          <w:p w14:paraId="6CD2EC30" w14:textId="201976DE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0" w:type="pct"/>
            <w:gridSpan w:val="2"/>
          </w:tcPr>
          <w:p w14:paraId="72BBCF11" w14:textId="198E482D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A03B31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FA5331" w14:textId="5301C76A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05676D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019C948" w14:textId="3A628D49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5" w:type="pct"/>
            <w:gridSpan w:val="2"/>
          </w:tcPr>
          <w:p w14:paraId="684BAB5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F82C4D" w14:textId="489B01D9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E50445" w:rsidRPr="00C57846" w14:paraId="16F893B6" w14:textId="77777777" w:rsidTr="00E50445">
        <w:tc>
          <w:tcPr>
            <w:tcW w:w="2247" w:type="pct"/>
          </w:tcPr>
          <w:p w14:paraId="3068EBB4" w14:textId="59476E3B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0" w:type="pct"/>
            <w:gridSpan w:val="2"/>
          </w:tcPr>
          <w:p w14:paraId="442735AD" w14:textId="4CF39AFD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F430D28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3A5C932B" w14:textId="3D67337B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C86B815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50C0D7" w14:textId="388DC7B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002CF5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6D8671C" w14:textId="6A11841B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544B0FEB" w14:textId="77777777" w:rsidTr="00E50445">
        <w:tc>
          <w:tcPr>
            <w:tcW w:w="2247" w:type="pct"/>
          </w:tcPr>
          <w:p w14:paraId="1CBEF4CA" w14:textId="5EAE869B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0" w:type="pct"/>
            <w:gridSpan w:val="2"/>
          </w:tcPr>
          <w:p w14:paraId="64C1BB34" w14:textId="0BBAF905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4" w:type="pct"/>
            <w:gridSpan w:val="2"/>
          </w:tcPr>
          <w:p w14:paraId="7737A13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C30A754" w14:textId="3B2ED1E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2" w:type="pct"/>
          </w:tcPr>
          <w:p w14:paraId="61900E2A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E7C5A7D" w14:textId="1EEFD902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33A8699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E6B8C4" w14:textId="3D05FB5E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7207B871" w14:textId="77777777" w:rsidTr="00E50445">
        <w:tc>
          <w:tcPr>
            <w:tcW w:w="2247" w:type="pct"/>
          </w:tcPr>
          <w:p w14:paraId="66C159A0" w14:textId="2D3BC6E2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0" w:type="pct"/>
            <w:gridSpan w:val="2"/>
          </w:tcPr>
          <w:p w14:paraId="22982A17" w14:textId="7264F14C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42937B76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2EF4462B" w14:textId="0E38153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6C34B37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D5BFE3" w14:textId="2589ED11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F2F316B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87BA6E" w14:textId="29890CC8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E50445" w14:paraId="7E63E04D" w14:textId="77777777" w:rsidTr="00E50445">
        <w:tc>
          <w:tcPr>
            <w:tcW w:w="2247" w:type="pct"/>
          </w:tcPr>
          <w:p w14:paraId="5B585A5D" w14:textId="77777777" w:rsidR="00E06D03" w:rsidRPr="00E50445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</w:tcPr>
          <w:p w14:paraId="678F8882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0874E48E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0770E2B2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10B5889B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1F464FCB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676FDC09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49593570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C57846" w14:paraId="66800D9D" w14:textId="77777777" w:rsidTr="00E50445">
        <w:tc>
          <w:tcPr>
            <w:tcW w:w="2247" w:type="pct"/>
          </w:tcPr>
          <w:p w14:paraId="3DC56DEE" w14:textId="59972DCE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</w:tcPr>
          <w:p w14:paraId="5A17174E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  <w:gridSpan w:val="2"/>
          </w:tcPr>
          <w:p w14:paraId="42E5EEFE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A0E5015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22E5E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FD9E80A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5A7B8C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68688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355EABF3" w14:textId="77777777" w:rsidTr="00E50445">
        <w:tc>
          <w:tcPr>
            <w:tcW w:w="2247" w:type="pct"/>
          </w:tcPr>
          <w:p w14:paraId="01AD60C0" w14:textId="561763FC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  <w:gridSpan w:val="2"/>
          </w:tcPr>
          <w:p w14:paraId="73656164" w14:textId="5A6390A3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4" w:type="pct"/>
            <w:gridSpan w:val="2"/>
          </w:tcPr>
          <w:p w14:paraId="135629A7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B889A7F" w14:textId="38B0B21B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9BE82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252CB4" w14:textId="6DAD7712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730D2D3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14D5E6" w14:textId="32BDCF66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3C40407E" w14:textId="77777777" w:rsidTr="00E50445">
        <w:tc>
          <w:tcPr>
            <w:tcW w:w="2247" w:type="pct"/>
          </w:tcPr>
          <w:p w14:paraId="03AD8982" w14:textId="0C107C57" w:rsid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0" w:type="pct"/>
            <w:gridSpan w:val="2"/>
          </w:tcPr>
          <w:p w14:paraId="3380F13B" w14:textId="6F7EC256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74B33654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A3822D0" w14:textId="27E23313" w:rsidR="00E06D03" w:rsidRDefault="00684D52" w:rsidP="0068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9C476C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46CED79" w14:textId="25BEB534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1DF22E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84A0F78" w14:textId="203A5ED7" w:rsidR="00E06D0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31EBB615" w14:textId="77777777" w:rsidTr="00E50445">
        <w:tc>
          <w:tcPr>
            <w:tcW w:w="2247" w:type="pct"/>
          </w:tcPr>
          <w:p w14:paraId="7D694D66" w14:textId="3A64902D" w:rsid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80" w:type="pct"/>
            <w:gridSpan w:val="2"/>
          </w:tcPr>
          <w:p w14:paraId="4BCB35E5" w14:textId="3EFBD0B7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4" w:type="pct"/>
            <w:gridSpan w:val="2"/>
          </w:tcPr>
          <w:p w14:paraId="4DDF7C1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A764E8" w14:textId="5D82DBA3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2" w:type="pct"/>
          </w:tcPr>
          <w:p w14:paraId="5DD6CBC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53A327" w14:textId="41C6EB36" w:rsidR="00E06D0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5" w:type="pct"/>
            <w:gridSpan w:val="2"/>
          </w:tcPr>
          <w:p w14:paraId="67A6C23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374C665" w14:textId="707EBB7E" w:rsidR="00E06D0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680464B7" w14:textId="77777777" w:rsidTr="00E50445">
        <w:tc>
          <w:tcPr>
            <w:tcW w:w="2247" w:type="pct"/>
          </w:tcPr>
          <w:p w14:paraId="4A585D37" w14:textId="0B98ADE1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0" w:type="pct"/>
            <w:gridSpan w:val="2"/>
          </w:tcPr>
          <w:p w14:paraId="3AFCD3DC" w14:textId="0F7F0230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0586056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9748CAC" w14:textId="4D33FFB5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77457C9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CACD4F" w14:textId="491FB078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23318C1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D4981C6" w14:textId="114B271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277B1E0F" w14:textId="77777777" w:rsidTr="00E50445">
        <w:tc>
          <w:tcPr>
            <w:tcW w:w="2247" w:type="pct"/>
          </w:tcPr>
          <w:p w14:paraId="37E3BDC3" w14:textId="777402B9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  <w:gridSpan w:val="2"/>
          </w:tcPr>
          <w:p w14:paraId="36F3B78F" w14:textId="3B18BEA1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  <w:gridSpan w:val="2"/>
          </w:tcPr>
          <w:p w14:paraId="3ED5BAFF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8739E82" w14:textId="79DE248B" w:rsidR="00E06D03" w:rsidRPr="00161E24" w:rsidRDefault="00684D52" w:rsidP="0068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949AD8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054475" w14:textId="7A6AB2E1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B201D3C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A0E73BE" w14:textId="6A5D568D" w:rsidR="00E06D03" w:rsidRPr="00161E24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70E2CEC8" w14:textId="77777777" w:rsidTr="00E50445">
        <w:tc>
          <w:tcPr>
            <w:tcW w:w="2247" w:type="pct"/>
          </w:tcPr>
          <w:p w14:paraId="1C35C35A" w14:textId="1EE5BC8C" w:rsidR="00E06D03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0" w:type="pct"/>
            <w:gridSpan w:val="2"/>
          </w:tcPr>
          <w:p w14:paraId="55940572" w14:textId="6E7EF9F5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4" w:type="pct"/>
            <w:gridSpan w:val="2"/>
          </w:tcPr>
          <w:p w14:paraId="2AA1D7A2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DDA26F0" w14:textId="18482790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148ACC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1D8423" w14:textId="23228705" w:rsidR="00E06D0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5762E5E4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1A37FE" w14:textId="7EA29E22" w:rsidR="00E06D0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4791AB94" w14:textId="77777777" w:rsidTr="00E50445">
        <w:tc>
          <w:tcPr>
            <w:tcW w:w="2247" w:type="pct"/>
          </w:tcPr>
          <w:p w14:paraId="62B96301" w14:textId="3A703524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0" w:type="pct"/>
            <w:gridSpan w:val="2"/>
          </w:tcPr>
          <w:p w14:paraId="7D17FC12" w14:textId="0180A874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4" w:type="pct"/>
            <w:gridSpan w:val="2"/>
          </w:tcPr>
          <w:p w14:paraId="1C2E2F29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2D3EBAC" w14:textId="41C72AF0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2" w:type="pct"/>
          </w:tcPr>
          <w:p w14:paraId="0704ECAC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F82506" w14:textId="3FCB0CAF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64B14D44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EE0DBD" w14:textId="0423396D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50445" w:rsidRPr="00E50445" w14:paraId="16715550" w14:textId="77777777" w:rsidTr="00E50445">
        <w:tc>
          <w:tcPr>
            <w:tcW w:w="2247" w:type="pct"/>
          </w:tcPr>
          <w:p w14:paraId="162A3DAA" w14:textId="77777777" w:rsidR="00E06D03" w:rsidRPr="00E50445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80" w:type="pct"/>
            <w:gridSpan w:val="2"/>
          </w:tcPr>
          <w:p w14:paraId="6D8C648B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3DFA14C5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3DFB8F2D" w14:textId="77777777" w:rsidR="00E06D03" w:rsidRPr="00E50445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6B0815E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6C5FF30C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37FC15F6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5CE348EB" w14:textId="77777777" w:rsidR="00E06D03" w:rsidRPr="00E50445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E50445" w14:paraId="4CD4F202" w14:textId="77777777" w:rsidTr="00E50445">
        <w:tc>
          <w:tcPr>
            <w:tcW w:w="2247" w:type="pct"/>
          </w:tcPr>
          <w:p w14:paraId="278E62AE" w14:textId="77777777" w:rsidR="00E50445" w:rsidRPr="00E50445" w:rsidRDefault="00E50445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80" w:type="pct"/>
            <w:gridSpan w:val="2"/>
          </w:tcPr>
          <w:p w14:paraId="1C6C7BD0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08D6A2CC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2D30237C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2ACE0871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3D2699F6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0CED5414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07BF315A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E50445" w14:paraId="179A4716" w14:textId="77777777" w:rsidTr="00E50445">
        <w:tc>
          <w:tcPr>
            <w:tcW w:w="2247" w:type="pct"/>
          </w:tcPr>
          <w:p w14:paraId="09A56454" w14:textId="77777777" w:rsidR="00E50445" w:rsidRPr="00E50445" w:rsidRDefault="00E50445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80" w:type="pct"/>
            <w:gridSpan w:val="2"/>
          </w:tcPr>
          <w:p w14:paraId="2906936E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7C529D2D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0864CCB9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1E0E94F9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3075DE0A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34D3E759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405F0046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E50445" w14:paraId="2A74DD5D" w14:textId="77777777" w:rsidTr="00E50445">
        <w:tc>
          <w:tcPr>
            <w:tcW w:w="2247" w:type="pct"/>
          </w:tcPr>
          <w:p w14:paraId="4800B6AB" w14:textId="77777777" w:rsidR="00E50445" w:rsidRPr="00E50445" w:rsidRDefault="00E50445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80" w:type="pct"/>
            <w:gridSpan w:val="2"/>
          </w:tcPr>
          <w:p w14:paraId="5E6CA8BE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09926D13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516F2288" w14:textId="77777777" w:rsidR="00E50445" w:rsidRPr="00E50445" w:rsidRDefault="00E50445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2F8C90D3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3E9CCB30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202BD6CB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pct"/>
          </w:tcPr>
          <w:p w14:paraId="4CDBE1DE" w14:textId="77777777" w:rsidR="00E50445" w:rsidRPr="00E50445" w:rsidRDefault="00E50445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0445" w:rsidRPr="00C57846" w14:paraId="203242E8" w14:textId="77777777" w:rsidTr="00E50445">
        <w:tc>
          <w:tcPr>
            <w:tcW w:w="2247" w:type="pct"/>
          </w:tcPr>
          <w:p w14:paraId="04E96654" w14:textId="433D8444" w:rsidR="00E06D03" w:rsidRPr="00161E24" w:rsidRDefault="00E06D03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0" w:type="pct"/>
            <w:gridSpan w:val="2"/>
          </w:tcPr>
          <w:p w14:paraId="09075BF7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A5FD616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9A51582" w14:textId="77777777" w:rsidR="00E06D03" w:rsidRPr="00B056C3" w:rsidRDefault="00E06D03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36FE75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CCAD5E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423A0FA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368A5" w14:textId="77777777" w:rsidR="00E06D03" w:rsidRPr="00B056C3" w:rsidRDefault="00E06D03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31879122" w14:textId="77777777" w:rsidTr="00E50445">
        <w:tc>
          <w:tcPr>
            <w:tcW w:w="2247" w:type="pct"/>
          </w:tcPr>
          <w:p w14:paraId="678F67EF" w14:textId="21D2CD30" w:rsidR="00E06D03" w:rsidRPr="00161E24" w:rsidRDefault="0078219C" w:rsidP="0078219C">
            <w:pPr>
              <w:pStyle w:val="block"/>
              <w:spacing w:after="0" w:line="240" w:lineRule="auto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06D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0" w:type="pct"/>
            <w:gridSpan w:val="2"/>
            <w:vAlign w:val="bottom"/>
          </w:tcPr>
          <w:p w14:paraId="039338F5" w14:textId="17CDE039" w:rsidR="00E06D03" w:rsidRPr="00CF7800" w:rsidRDefault="00E06D03" w:rsidP="0078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4" w:type="pct"/>
            <w:gridSpan w:val="2"/>
            <w:vAlign w:val="bottom"/>
          </w:tcPr>
          <w:p w14:paraId="41FCCF84" w14:textId="77777777" w:rsidR="00E06D03" w:rsidRPr="00CF7800" w:rsidRDefault="00E06D03" w:rsidP="0078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AB1E3DB" w14:textId="45DCCA9C" w:rsidR="00E06D03" w:rsidRPr="00CF7800" w:rsidRDefault="00E06D03" w:rsidP="00E5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2" w:type="pct"/>
            <w:vAlign w:val="bottom"/>
          </w:tcPr>
          <w:p w14:paraId="357F076D" w14:textId="77777777" w:rsidR="00E06D03" w:rsidRPr="00CF7800" w:rsidRDefault="00E06D03" w:rsidP="0078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54CA348" w14:textId="3ADF27D9" w:rsidR="00E06D03" w:rsidRPr="00CF7800" w:rsidRDefault="00E06D03" w:rsidP="00E50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5" w:type="pct"/>
            <w:gridSpan w:val="2"/>
            <w:vAlign w:val="bottom"/>
          </w:tcPr>
          <w:p w14:paraId="4820F452" w14:textId="77777777" w:rsidR="00E06D03" w:rsidRPr="00CF7800" w:rsidRDefault="00E06D03" w:rsidP="0078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349CE99" w14:textId="3DE41E8A" w:rsidR="00E06D03" w:rsidRPr="00CF7800" w:rsidRDefault="00E06D03" w:rsidP="00E50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</w:tr>
      <w:tr w:rsidR="00E50445" w:rsidRPr="00C57846" w14:paraId="569B71E6" w14:textId="77777777" w:rsidTr="00E50445">
        <w:trPr>
          <w:trHeight w:val="296"/>
        </w:trPr>
        <w:tc>
          <w:tcPr>
            <w:tcW w:w="2247" w:type="pct"/>
          </w:tcPr>
          <w:p w14:paraId="2D2F803C" w14:textId="3E690D94" w:rsidR="00CF7800" w:rsidRPr="00161E24" w:rsidRDefault="00CF7800" w:rsidP="00E06D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12574C8D" w14:textId="77777777" w:rsidR="00BE5F88" w:rsidRPr="00416EE2" w:rsidRDefault="00BE5F88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A206D07" w14:textId="77777777" w:rsidR="00BE5F88" w:rsidRPr="00B056C3" w:rsidRDefault="00BE5F88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09037B0A" w14:textId="77777777" w:rsidR="00BE5F88" w:rsidRDefault="00BE5F88" w:rsidP="00E0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593EBC6" w14:textId="77777777" w:rsidR="00BE5F88" w:rsidRPr="00B056C3" w:rsidRDefault="00BE5F88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6C8ED28" w14:textId="77777777" w:rsidR="00BE5F88" w:rsidRPr="00416EE2" w:rsidRDefault="00BE5F88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53F1CC2" w14:textId="77777777" w:rsidR="00BE5F88" w:rsidRPr="00B056C3" w:rsidRDefault="00BE5F88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313EF074" w14:textId="77777777" w:rsidR="00BE5F88" w:rsidRDefault="00BE5F88" w:rsidP="00E06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480B" w:rsidRPr="00C57846" w14:paraId="5272619C" w14:textId="77777777" w:rsidTr="00E50445">
        <w:trPr>
          <w:tblHeader/>
        </w:trPr>
        <w:tc>
          <w:tcPr>
            <w:tcW w:w="2247" w:type="pct"/>
          </w:tcPr>
          <w:p w14:paraId="00F4E24A" w14:textId="017631A3" w:rsidR="0022480B" w:rsidRPr="0063485F" w:rsidRDefault="0063485F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2" w:type="pct"/>
            <w:gridSpan w:val="5"/>
          </w:tcPr>
          <w:p w14:paraId="4D99D419" w14:textId="77777777" w:rsidR="0022480B" w:rsidRPr="00B056C3" w:rsidRDefault="0022480B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16AAB29" w14:textId="77777777" w:rsidR="0022480B" w:rsidRPr="00B056C3" w:rsidRDefault="0022480B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14350E4D" w14:textId="77777777" w:rsidR="0022480B" w:rsidRPr="00B056C3" w:rsidRDefault="0022480B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0445" w:rsidRPr="00C57846" w14:paraId="11F731A1" w14:textId="77777777" w:rsidTr="00E50445">
        <w:trPr>
          <w:tblHeader/>
        </w:trPr>
        <w:tc>
          <w:tcPr>
            <w:tcW w:w="2247" w:type="pct"/>
          </w:tcPr>
          <w:p w14:paraId="09177C03" w14:textId="443B32BB" w:rsidR="00AD7F6D" w:rsidRPr="0063485F" w:rsidRDefault="0063485F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48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8" w:type="pct"/>
            <w:shd w:val="clear" w:color="auto" w:fill="auto"/>
          </w:tcPr>
          <w:p w14:paraId="64FD2680" w14:textId="52582B44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5EBAEB2B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43DCB553" w14:textId="3405F35F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05250FCA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9DB7BAA" w14:textId="048FC8A1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74242D4E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2AEAEF9D" w14:textId="60F51579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C57846" w14:paraId="2F36D8E5" w14:textId="77777777" w:rsidTr="00E50445">
        <w:trPr>
          <w:trHeight w:val="434"/>
          <w:tblHeader/>
        </w:trPr>
        <w:tc>
          <w:tcPr>
            <w:tcW w:w="2247" w:type="pct"/>
          </w:tcPr>
          <w:p w14:paraId="5337ADED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10"/>
          </w:tcPr>
          <w:p w14:paraId="1A183F08" w14:textId="152F10D9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445" w:rsidRPr="00C57846" w14:paraId="44E12FF0" w14:textId="77777777" w:rsidTr="00E50445">
        <w:tc>
          <w:tcPr>
            <w:tcW w:w="2247" w:type="pct"/>
          </w:tcPr>
          <w:p w14:paraId="662B8B80" w14:textId="291DC798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8" w:type="pct"/>
          </w:tcPr>
          <w:p w14:paraId="2F93A43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4E0E947C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20634B1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C44765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7DB2C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3640C38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D99EB3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0445" w:rsidRPr="00C57846" w14:paraId="3F6B5546" w14:textId="77777777" w:rsidTr="00E50445">
        <w:tc>
          <w:tcPr>
            <w:tcW w:w="2247" w:type="pct"/>
          </w:tcPr>
          <w:p w14:paraId="0DF8E262" w14:textId="7C332423" w:rsidR="00AD7F6D" w:rsidRPr="00B056C3" w:rsidRDefault="00AD7F6D" w:rsidP="00AD7F6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20117510" w14:textId="5C58AFCB" w:rsidR="00AD7F6D" w:rsidRPr="00B056C3" w:rsidRDefault="00416EE2" w:rsidP="008C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8C4A7C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0B654348" w14:textId="57E26AEE" w:rsidR="00AD7F6D" w:rsidRPr="00B056C3" w:rsidRDefault="00AD7F6D" w:rsidP="00AD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6D2C74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34738C" w14:textId="5638CE8C" w:rsidR="00AD7F6D" w:rsidRPr="00B056C3" w:rsidRDefault="00416EE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34" w:type="pct"/>
          </w:tcPr>
          <w:p w14:paraId="3A41798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7CE02EAB" w14:textId="21D03F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2,717</w:t>
            </w:r>
          </w:p>
        </w:tc>
      </w:tr>
      <w:tr w:rsidR="00E50445" w:rsidRPr="00C57846" w14:paraId="35F2CE9D" w14:textId="77777777" w:rsidTr="00E50445">
        <w:tc>
          <w:tcPr>
            <w:tcW w:w="2247" w:type="pct"/>
          </w:tcPr>
          <w:p w14:paraId="0F034AF2" w14:textId="4B4E2CB6" w:rsidR="00815C39" w:rsidRPr="00161E24" w:rsidRDefault="00815C39" w:rsidP="00815C3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68" w:type="pct"/>
          </w:tcPr>
          <w:p w14:paraId="0C5EE708" w14:textId="11162EB1" w:rsidR="00815C39" w:rsidRDefault="00815C39" w:rsidP="0081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42" w:type="pct"/>
            <w:gridSpan w:val="2"/>
          </w:tcPr>
          <w:p w14:paraId="2FD1CB77" w14:textId="77777777" w:rsidR="00815C39" w:rsidRPr="00B056C3" w:rsidRDefault="00815C39" w:rsidP="00815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1E77587E" w14:textId="1B09F759" w:rsidR="00815C39" w:rsidRPr="00161E24" w:rsidRDefault="00815C39" w:rsidP="0081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7FB1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2" w:type="pct"/>
          </w:tcPr>
          <w:p w14:paraId="638A9F74" w14:textId="77777777" w:rsidR="00815C39" w:rsidRPr="00B056C3" w:rsidRDefault="00815C39" w:rsidP="00815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814227F" w14:textId="0A4EC34A" w:rsidR="00815C39" w:rsidRDefault="006A6DED" w:rsidP="006A6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77C378F" w14:textId="77777777" w:rsidR="00815C39" w:rsidRPr="00B056C3" w:rsidRDefault="00815C39" w:rsidP="00815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36C1F20" w14:textId="0AA6B751" w:rsidR="00815C39" w:rsidRPr="00161E24" w:rsidRDefault="006A6DED" w:rsidP="006A6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1CD86FB6" w14:textId="77777777" w:rsidTr="00E50445">
        <w:tc>
          <w:tcPr>
            <w:tcW w:w="2247" w:type="pct"/>
          </w:tcPr>
          <w:p w14:paraId="2BEE9CEC" w14:textId="6FF201FE" w:rsidR="00C70B76" w:rsidRPr="00161E24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8" w:type="pct"/>
          </w:tcPr>
          <w:p w14:paraId="7C06CC58" w14:textId="32436203" w:rsidR="00C70B76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2" w:type="pct"/>
            <w:gridSpan w:val="2"/>
          </w:tcPr>
          <w:p w14:paraId="2BDA382B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6DA9882F" w14:textId="5E13E6ED" w:rsidR="00C70B76" w:rsidRPr="00161E24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1BDA669E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49F7279" w14:textId="3C8F0A22" w:rsidR="00C70B7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3F752D8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231D581" w14:textId="568493BD" w:rsidR="00C70B76" w:rsidRPr="00161E24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753DCA8C" w14:textId="77777777" w:rsidTr="00E50445">
        <w:tc>
          <w:tcPr>
            <w:tcW w:w="2247" w:type="pct"/>
          </w:tcPr>
          <w:p w14:paraId="13B341B6" w14:textId="5DE8E3C7" w:rsidR="00C70B76" w:rsidRPr="00B056C3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2D36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EECB071" w14:textId="3781566C" w:rsidR="00C70B76" w:rsidRPr="00B056C3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3939CA46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11B67E" w14:textId="2BB6884F" w:rsidR="00C70B76" w:rsidRPr="00D97FB1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97F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930286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DD4A72C" w14:textId="7E422BE8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021E0A52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557E9C44" w14:textId="4C6AAE49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445" w:rsidRPr="00C57846" w14:paraId="7BA56F38" w14:textId="77777777" w:rsidTr="00E50445">
        <w:tc>
          <w:tcPr>
            <w:tcW w:w="2247" w:type="pct"/>
          </w:tcPr>
          <w:p w14:paraId="555FCC2F" w14:textId="3ECA2D37" w:rsidR="00C70B76" w:rsidRPr="00DB1602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16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90C00" w14:textId="588A108A" w:rsidR="00C70B76" w:rsidRPr="003B0EB2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5CBE4F8A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3E6C" w14:textId="103DCF23" w:rsidR="00C70B76" w:rsidRPr="00D97FB1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42" w:type="pct"/>
          </w:tcPr>
          <w:p w14:paraId="33AD6E2E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F68B65A" w14:textId="0029BF98" w:rsidR="00C70B76" w:rsidRPr="003B0EB2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3,541</w:t>
            </w:r>
          </w:p>
        </w:tc>
        <w:tc>
          <w:tcPr>
            <w:tcW w:w="134" w:type="pct"/>
          </w:tcPr>
          <w:p w14:paraId="0F2853CB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2355F6" w14:textId="33ACF220" w:rsidR="00C70B76" w:rsidRPr="00161E24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2,717</w:t>
            </w:r>
          </w:p>
        </w:tc>
      </w:tr>
      <w:tr w:rsidR="00E50445" w:rsidRPr="00C57846" w14:paraId="4AEDF667" w14:textId="77777777" w:rsidTr="00E50445">
        <w:tc>
          <w:tcPr>
            <w:tcW w:w="2247" w:type="pct"/>
          </w:tcPr>
          <w:p w14:paraId="4E09054B" w14:textId="77777777" w:rsidR="00C70B76" w:rsidRPr="00161E24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1CFA38" w14:textId="77777777" w:rsidR="00C70B76" w:rsidRPr="00B056C3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1B814C1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</w:tcPr>
          <w:p w14:paraId="7E0104DB" w14:textId="77777777" w:rsidR="00C70B76" w:rsidRPr="00161E24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24301C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F566109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FD57F51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1C8239BE" w14:textId="77777777" w:rsidR="00C70B76" w:rsidRPr="00161E24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1DCED9BB" w14:textId="77777777" w:rsidTr="00E50445">
        <w:tc>
          <w:tcPr>
            <w:tcW w:w="2247" w:type="pct"/>
          </w:tcPr>
          <w:p w14:paraId="673548F7" w14:textId="23838DBD" w:rsidR="00C70B76" w:rsidRPr="00161E24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8" w:type="pct"/>
          </w:tcPr>
          <w:p w14:paraId="023D08CC" w14:textId="77777777" w:rsidR="00C70B76" w:rsidRPr="00B056C3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A871E26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2C9C7FCF" w14:textId="77777777" w:rsidR="00C70B76" w:rsidRPr="00161E24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DFF741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1D1DED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111F878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5975F899" w14:textId="77777777" w:rsidR="00C70B76" w:rsidRPr="00161E24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C57846" w14:paraId="4B10B9D4" w14:textId="77777777" w:rsidTr="00E50445">
        <w:tc>
          <w:tcPr>
            <w:tcW w:w="2247" w:type="pct"/>
          </w:tcPr>
          <w:p w14:paraId="3AB3B468" w14:textId="5BB5D08E" w:rsidR="00C70B76" w:rsidRPr="00161E24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B1CC3AA" w14:textId="3004BAEC" w:rsidR="00C70B76" w:rsidRPr="008C689F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98B07FB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</w:tcPr>
          <w:p w14:paraId="25BDFD01" w14:textId="2229ABC6" w:rsidR="00C70B76" w:rsidRPr="00161E24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49FDA85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38EDAEA" w14:textId="13734050" w:rsidR="00C70B76" w:rsidRPr="003B0EB2" w:rsidRDefault="005E69DB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34" w:type="pct"/>
          </w:tcPr>
          <w:p w14:paraId="1A70F822" w14:textId="77777777" w:rsidR="00C70B76" w:rsidRPr="00B056C3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7AEC01DF" w14:textId="0CD173AB" w:rsidR="00C70B76" w:rsidRPr="00161E24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</w:tbl>
    <w:p w14:paraId="74BA161E" w14:textId="76DF1602" w:rsidR="0011134C" w:rsidRPr="00572967" w:rsidRDefault="0011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B17992" w14:textId="0C9A45CE" w:rsidR="001E0310" w:rsidRPr="00161E24" w:rsidRDefault="001E0310" w:rsidP="00AC6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รายการเคลื่อนไหวของเงินให้กู้ยืมระยะสั้น</w:t>
      </w:r>
      <w:r w:rsidR="00786C0D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591B2A6" w14:textId="77777777" w:rsidR="001E0310" w:rsidRPr="00161E24" w:rsidRDefault="001E0310" w:rsidP="001E031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432"/>
        <w:gridCol w:w="236"/>
        <w:gridCol w:w="1233"/>
        <w:gridCol w:w="236"/>
        <w:gridCol w:w="1089"/>
        <w:gridCol w:w="236"/>
        <w:gridCol w:w="1298"/>
        <w:gridCol w:w="270"/>
        <w:gridCol w:w="1260"/>
      </w:tblGrid>
      <w:tr w:rsidR="00E638D0" w:rsidRPr="00161E24" w14:paraId="051AAFD9" w14:textId="77777777" w:rsidTr="007F085B">
        <w:trPr>
          <w:tblHeader/>
        </w:trPr>
        <w:tc>
          <w:tcPr>
            <w:tcW w:w="1890" w:type="dxa"/>
          </w:tcPr>
          <w:p w14:paraId="217F77A1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21D0F7D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FE80A80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23E78D0B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38D0" w:rsidRPr="00161E24" w14:paraId="30DE80EE" w14:textId="77777777" w:rsidTr="007F085B">
        <w:trPr>
          <w:tblHeader/>
        </w:trPr>
        <w:tc>
          <w:tcPr>
            <w:tcW w:w="1890" w:type="dxa"/>
          </w:tcPr>
          <w:p w14:paraId="6BD8CAEE" w14:textId="77777777" w:rsidR="00E638D0" w:rsidRPr="00161E24" w:rsidRDefault="00E638D0" w:rsidP="003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6EE0804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4B66F86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5E13B14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CA4281D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A39CB4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F79C3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FAEF58C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ECF2E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2EF0F3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638D0" w:rsidRPr="00161E24" w14:paraId="1C0F3B79" w14:textId="77777777" w:rsidTr="007F085B">
        <w:trPr>
          <w:tblHeader/>
        </w:trPr>
        <w:tc>
          <w:tcPr>
            <w:tcW w:w="1890" w:type="dxa"/>
          </w:tcPr>
          <w:p w14:paraId="6304FE9B" w14:textId="77777777" w:rsidR="00E638D0" w:rsidRPr="00161E24" w:rsidRDefault="00E638D0" w:rsidP="003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51A85979" w14:textId="7E3E5355" w:rsidR="00E638D0" w:rsidRPr="00161E24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27D56A4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D71A9B1" w14:textId="1303885B" w:rsidR="00E638D0" w:rsidRPr="00161E24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C87DC84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3239F67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8A6F82C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388BB44F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2910C25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BD249" w14:textId="5645F903" w:rsidR="00E638D0" w:rsidRPr="00161E24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38D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38D0" w:rsidRPr="00161E24" w14:paraId="43F2A2B5" w14:textId="77777777" w:rsidTr="007F085B">
        <w:trPr>
          <w:tblHeader/>
        </w:trPr>
        <w:tc>
          <w:tcPr>
            <w:tcW w:w="1890" w:type="dxa"/>
          </w:tcPr>
          <w:p w14:paraId="0F695BAA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57EE3FE7" w14:textId="77777777" w:rsidR="00E638D0" w:rsidRPr="00161E24" w:rsidRDefault="00E638D0" w:rsidP="00E63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A167521" w14:textId="77777777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7A98689F" w14:textId="1C86C115" w:rsidR="00E638D0" w:rsidRPr="00161E24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3A25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46572" w:rsidRPr="00161E24" w14:paraId="3D6DB354" w14:textId="77777777" w:rsidTr="00423A25">
        <w:tc>
          <w:tcPr>
            <w:tcW w:w="1890" w:type="dxa"/>
            <w:vAlign w:val="bottom"/>
          </w:tcPr>
          <w:p w14:paraId="7CEF54FE" w14:textId="1941C68A" w:rsidR="00C46572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48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32" w:type="dxa"/>
            <w:vAlign w:val="bottom"/>
          </w:tcPr>
          <w:p w14:paraId="049C7E3A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A3248E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7BE18E1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D398B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25771D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5789C6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74D3CAF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DD18E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FCEF1A" w14:textId="77777777" w:rsidR="00C46572" w:rsidRPr="00161E24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480B" w:rsidRPr="00161E24" w14:paraId="3A88D4BE" w14:textId="77777777" w:rsidTr="00423A25">
        <w:tc>
          <w:tcPr>
            <w:tcW w:w="1890" w:type="dxa"/>
          </w:tcPr>
          <w:p w14:paraId="34857329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32" w:type="dxa"/>
          </w:tcPr>
          <w:p w14:paraId="7E9FB6F8" w14:textId="1F0FD3AD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B4872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D571D1A" w14:textId="35FD8B54" w:rsidR="0022480B" w:rsidRPr="00161E24" w:rsidRDefault="0022480B" w:rsidP="00E6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042032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40F61" w14:textId="039D9CBE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5ADEE7AF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46B108C" w14:textId="2BB6A19D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70" w:type="dxa"/>
          </w:tcPr>
          <w:p w14:paraId="0A669AE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0A9A5" w14:textId="22EC974D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EE081A" w14:textId="452EF63B" w:rsidR="00F9636C" w:rsidRDefault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A9157E" w14:textId="32AA575E" w:rsidR="00E50445" w:rsidRDefault="00E5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E68DC2" w14:textId="77777777" w:rsidR="00E50445" w:rsidRDefault="00E5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440"/>
        <w:gridCol w:w="236"/>
        <w:gridCol w:w="1204"/>
        <w:gridCol w:w="236"/>
        <w:gridCol w:w="1108"/>
        <w:gridCol w:w="236"/>
        <w:gridCol w:w="1240"/>
        <w:gridCol w:w="236"/>
        <w:gridCol w:w="1285"/>
      </w:tblGrid>
      <w:tr w:rsidR="00263935" w:rsidRPr="00161E24" w14:paraId="4F7E65CC" w14:textId="77777777" w:rsidTr="00E50445">
        <w:trPr>
          <w:tblHeader/>
        </w:trPr>
        <w:tc>
          <w:tcPr>
            <w:tcW w:w="2088" w:type="dxa"/>
          </w:tcPr>
          <w:p w14:paraId="37ABA5F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0B397E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A9702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0B40C9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35" w:rsidRPr="00161E24" w14:paraId="4B3C9004" w14:textId="77777777" w:rsidTr="003810EE">
        <w:trPr>
          <w:tblHeader/>
        </w:trPr>
        <w:tc>
          <w:tcPr>
            <w:tcW w:w="2088" w:type="dxa"/>
          </w:tcPr>
          <w:p w14:paraId="3F14357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35DA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A3CF0E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316A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CF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06AC6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FBE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10B6C3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2892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93EEC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935" w:rsidRPr="00161E24" w14:paraId="63A0983D" w14:textId="77777777" w:rsidTr="003810EE">
        <w:trPr>
          <w:tblHeader/>
        </w:trPr>
        <w:tc>
          <w:tcPr>
            <w:tcW w:w="2088" w:type="dxa"/>
          </w:tcPr>
          <w:p w14:paraId="6D6DB65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F89C4B" w14:textId="5FE9E94F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90B2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2650DB" w14:textId="3178492C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AF8CAF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58FEEE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CCE717" w14:textId="466A5D13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8CA28A8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86A3E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E4B8E57" w14:textId="74CF3654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935" w:rsidRPr="00161E24" w14:paraId="390734D4" w14:textId="77777777" w:rsidTr="00E50445">
        <w:trPr>
          <w:tblHeader/>
        </w:trPr>
        <w:tc>
          <w:tcPr>
            <w:tcW w:w="2088" w:type="dxa"/>
          </w:tcPr>
          <w:p w14:paraId="22FD4716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9CD22F" w14:textId="77777777" w:rsidR="0016253B" w:rsidRPr="00161E24" w:rsidRDefault="0016253B" w:rsidP="0030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3841F2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4946B7D5" w14:textId="143D539A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35" w:rsidRPr="00161E24" w14:paraId="26A97B4C" w14:textId="77777777" w:rsidTr="003810EE">
        <w:tc>
          <w:tcPr>
            <w:tcW w:w="2088" w:type="dxa"/>
            <w:vAlign w:val="bottom"/>
          </w:tcPr>
          <w:p w14:paraId="648289AC" w14:textId="0619FDCB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48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EE87175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559D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66455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3CF11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7BB63E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B0DB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8F66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87C1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54F0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161E24" w14:paraId="38DE4284" w14:textId="77777777" w:rsidTr="007124E7">
        <w:tc>
          <w:tcPr>
            <w:tcW w:w="2088" w:type="dxa"/>
          </w:tcPr>
          <w:p w14:paraId="7B1339C8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B9CACE3" w14:textId="08ED4F64" w:rsidR="007725C8" w:rsidRPr="00161E24" w:rsidRDefault="007124E7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0.9 </w:t>
            </w:r>
            <w:r w:rsidR="00ED6F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2.6</w:t>
            </w:r>
          </w:p>
        </w:tc>
        <w:tc>
          <w:tcPr>
            <w:tcW w:w="236" w:type="dxa"/>
          </w:tcPr>
          <w:p w14:paraId="34A1446D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9CAD9C6" w14:textId="23F66176" w:rsidR="007725C8" w:rsidRPr="00161E24" w:rsidRDefault="003B0EB2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17,656</w:t>
            </w:r>
          </w:p>
        </w:tc>
        <w:tc>
          <w:tcPr>
            <w:tcW w:w="236" w:type="dxa"/>
          </w:tcPr>
          <w:p w14:paraId="6611420A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3F1F73EB" w14:textId="5C7E871D" w:rsidR="007725C8" w:rsidRPr="00161E24" w:rsidRDefault="00CD66F8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90,637</w:t>
            </w:r>
          </w:p>
        </w:tc>
        <w:tc>
          <w:tcPr>
            <w:tcW w:w="236" w:type="dxa"/>
            <w:shd w:val="clear" w:color="auto" w:fill="auto"/>
          </w:tcPr>
          <w:p w14:paraId="34AEC2A2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6D8689" w14:textId="60ACA132" w:rsidR="007725C8" w:rsidRPr="00161E24" w:rsidRDefault="00CD66F8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(92,347)</w:t>
            </w:r>
          </w:p>
        </w:tc>
        <w:tc>
          <w:tcPr>
            <w:tcW w:w="236" w:type="dxa"/>
          </w:tcPr>
          <w:p w14:paraId="17CF0CC4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7D296A41" w14:textId="70F3BD3C" w:rsidR="007725C8" w:rsidRPr="00161E24" w:rsidRDefault="003B0EB2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</w:t>
            </w:r>
            <w:r w:rsidR="00AC6B7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22480B" w:rsidRPr="00161E24" w14:paraId="04220628" w14:textId="77777777" w:rsidTr="003810EE">
        <w:tc>
          <w:tcPr>
            <w:tcW w:w="2088" w:type="dxa"/>
            <w:vAlign w:val="bottom"/>
          </w:tcPr>
          <w:p w14:paraId="5C5828D6" w14:textId="54E224FC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238484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9F8F9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53C92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8B355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CE4BFBC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C89C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5F7D0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B48A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B3039B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7AE21F29" w14:textId="77777777" w:rsidTr="003810EE">
        <w:tc>
          <w:tcPr>
            <w:tcW w:w="2088" w:type="dxa"/>
            <w:vAlign w:val="bottom"/>
          </w:tcPr>
          <w:p w14:paraId="76AD0093" w14:textId="02B1BBA8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65FC1158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32463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BD9A3B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29DE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FF8F69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A4B5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8148D72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831226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A5C1D7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80B" w:rsidRPr="00161E24" w14:paraId="7DED123C" w14:textId="77777777" w:rsidTr="003810EE">
        <w:tc>
          <w:tcPr>
            <w:tcW w:w="2088" w:type="dxa"/>
          </w:tcPr>
          <w:p w14:paraId="021BB752" w14:textId="69590E30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7C547FFB" w14:textId="18824000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BEAD0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01E002" w14:textId="57DDFD71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B721C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1557DA8" w14:textId="7A50AFCA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17C2559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5599D14" w14:textId="0474CD20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36" w:type="dxa"/>
          </w:tcPr>
          <w:p w14:paraId="29EBD65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8AABC9" w14:textId="0FEDF81B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480B" w:rsidRPr="00161E24" w14:paraId="1618CF33" w14:textId="77777777" w:rsidTr="003810EE">
        <w:tc>
          <w:tcPr>
            <w:tcW w:w="2088" w:type="dxa"/>
          </w:tcPr>
          <w:p w14:paraId="071061A9" w14:textId="3753CF1E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A7F3C15" w14:textId="253D8B4A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0.8 - 2.5</w:t>
            </w:r>
          </w:p>
        </w:tc>
        <w:tc>
          <w:tcPr>
            <w:tcW w:w="236" w:type="dxa"/>
          </w:tcPr>
          <w:p w14:paraId="1E30A12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A27556" w14:textId="4515641C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15,146</w:t>
            </w:r>
          </w:p>
        </w:tc>
        <w:tc>
          <w:tcPr>
            <w:tcW w:w="236" w:type="dxa"/>
          </w:tcPr>
          <w:p w14:paraId="557C31D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91F262" w14:textId="60AE51EC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57,690</w:t>
            </w:r>
          </w:p>
        </w:tc>
        <w:tc>
          <w:tcPr>
            <w:tcW w:w="236" w:type="dxa"/>
          </w:tcPr>
          <w:p w14:paraId="320C602F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D2C8F6" w14:textId="1A89BD14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(55,180)</w:t>
            </w:r>
          </w:p>
        </w:tc>
        <w:tc>
          <w:tcPr>
            <w:tcW w:w="236" w:type="dxa"/>
          </w:tcPr>
          <w:p w14:paraId="74744FB1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D2240B3" w14:textId="312762C9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17,656</w:t>
            </w:r>
          </w:p>
        </w:tc>
      </w:tr>
      <w:tr w:rsidR="0022480B" w:rsidRPr="00161E24" w14:paraId="214A5793" w14:textId="77777777" w:rsidTr="003810EE">
        <w:tc>
          <w:tcPr>
            <w:tcW w:w="2088" w:type="dxa"/>
          </w:tcPr>
          <w:p w14:paraId="0694988E" w14:textId="4F058D8A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DAD3457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BD9C49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D217C94" w14:textId="2313BCC7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15,146</w:t>
            </w:r>
          </w:p>
        </w:tc>
        <w:tc>
          <w:tcPr>
            <w:tcW w:w="236" w:type="dxa"/>
          </w:tcPr>
          <w:p w14:paraId="78B50E5B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F4BC0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E6C3A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EEAC76F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F1C96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79C8A40C" w14:textId="473DE95F" w:rsidR="0022480B" w:rsidRPr="00161E24" w:rsidRDefault="002248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17,656</w:t>
            </w:r>
          </w:p>
        </w:tc>
      </w:tr>
    </w:tbl>
    <w:p w14:paraId="1FA7F854" w14:textId="77777777" w:rsidR="00682FE7" w:rsidRPr="00572967" w:rsidRDefault="00682FE7" w:rsidP="0030722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AB2DB5" w14:textId="5C4F6D88" w:rsidR="00307222" w:rsidRPr="00161E24" w:rsidRDefault="00307222" w:rsidP="00C73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</w:t>
      </w:r>
      <w:r w:rsidR="00E660A7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="00C725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2055118" w14:textId="77777777" w:rsidR="00307222" w:rsidRPr="00572967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444"/>
        <w:gridCol w:w="240"/>
        <w:gridCol w:w="1200"/>
        <w:gridCol w:w="240"/>
        <w:gridCol w:w="1110"/>
        <w:gridCol w:w="240"/>
        <w:gridCol w:w="1227"/>
        <w:gridCol w:w="243"/>
        <w:gridCol w:w="1260"/>
        <w:gridCol w:w="18"/>
      </w:tblGrid>
      <w:tr w:rsidR="00EC580E" w:rsidRPr="00161E24" w14:paraId="4843D198" w14:textId="77777777" w:rsidTr="00006F9B">
        <w:trPr>
          <w:gridAfter w:val="1"/>
          <w:wAfter w:w="18" w:type="dxa"/>
          <w:tblHeader/>
        </w:trPr>
        <w:tc>
          <w:tcPr>
            <w:tcW w:w="2084" w:type="dxa"/>
          </w:tcPr>
          <w:p w14:paraId="3104E57A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3E45868" w14:textId="77777777" w:rsidR="00EC580E" w:rsidRPr="00161E24" w:rsidRDefault="00EC580E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0A205484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7"/>
          </w:tcPr>
          <w:p w14:paraId="1557116A" w14:textId="52FAF18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161E24" w14:paraId="5068D960" w14:textId="77777777" w:rsidTr="00006F9B">
        <w:trPr>
          <w:gridAfter w:val="1"/>
          <w:wAfter w:w="18" w:type="dxa"/>
          <w:tblHeader/>
        </w:trPr>
        <w:tc>
          <w:tcPr>
            <w:tcW w:w="2084" w:type="dxa"/>
          </w:tcPr>
          <w:p w14:paraId="6CCC95F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FA35969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8AA021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1DEF7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0785E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DE9B0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EDB807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B9BAA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39CDB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96B34A" w14:textId="389F91FD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50445" w:rsidRPr="00161E24" w14:paraId="2EB89398" w14:textId="77777777" w:rsidTr="00006F9B">
        <w:trPr>
          <w:gridAfter w:val="1"/>
          <w:wAfter w:w="18" w:type="dxa"/>
          <w:tblHeader/>
        </w:trPr>
        <w:tc>
          <w:tcPr>
            <w:tcW w:w="2084" w:type="dxa"/>
          </w:tcPr>
          <w:p w14:paraId="61681A4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71C41C68" w14:textId="5CE6AA03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0B82B81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DD435E" w14:textId="2181EAC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</w:tcPr>
          <w:p w14:paraId="336E2E0A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4E8F4A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7FE54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0CF30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72D3E85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7162" w14:textId="7633287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580E" w:rsidRPr="00161E24" w14:paraId="4DA0B310" w14:textId="77777777" w:rsidTr="00006F9B">
        <w:trPr>
          <w:tblHeader/>
        </w:trPr>
        <w:tc>
          <w:tcPr>
            <w:tcW w:w="2084" w:type="dxa"/>
          </w:tcPr>
          <w:p w14:paraId="7A0303A2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0AF60C0" w14:textId="77777777" w:rsidR="00EC580E" w:rsidRPr="00161E24" w:rsidRDefault="00EC580E" w:rsidP="005F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1F8C2D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8" w:type="dxa"/>
            <w:gridSpan w:val="8"/>
          </w:tcPr>
          <w:p w14:paraId="2C517FCD" w14:textId="634DB91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0445" w:rsidRPr="00161E24" w14:paraId="17C45A4A" w14:textId="77777777" w:rsidTr="00006F9B">
        <w:trPr>
          <w:gridAfter w:val="1"/>
          <w:wAfter w:w="18" w:type="dxa"/>
        </w:trPr>
        <w:tc>
          <w:tcPr>
            <w:tcW w:w="2084" w:type="dxa"/>
            <w:vAlign w:val="bottom"/>
          </w:tcPr>
          <w:p w14:paraId="2902539E" w14:textId="555ED1E1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4" w:type="dxa"/>
            <w:vAlign w:val="bottom"/>
          </w:tcPr>
          <w:p w14:paraId="594E8FF7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F5E01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A247F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AEB8E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F7386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C794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055DC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EC668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70A55" w14:textId="5AB5A9D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33A483D3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62C882A7" w14:textId="072747CE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auto"/>
          </w:tcPr>
          <w:p w14:paraId="41491C3B" w14:textId="31F6C65C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0.9 - 3.7</w:t>
            </w:r>
          </w:p>
        </w:tc>
        <w:tc>
          <w:tcPr>
            <w:tcW w:w="240" w:type="dxa"/>
            <w:shd w:val="clear" w:color="auto" w:fill="auto"/>
          </w:tcPr>
          <w:p w14:paraId="2CCCDBE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A1DDA6E" w14:textId="0F3DB930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</w:t>
            </w:r>
          </w:p>
        </w:tc>
        <w:tc>
          <w:tcPr>
            <w:tcW w:w="240" w:type="dxa"/>
            <w:shd w:val="clear" w:color="auto" w:fill="auto"/>
          </w:tcPr>
          <w:p w14:paraId="765184C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0609A52" w14:textId="2082F3F9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037FF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40" w:type="dxa"/>
            <w:shd w:val="clear" w:color="auto" w:fill="auto"/>
          </w:tcPr>
          <w:p w14:paraId="050CFA5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DED423C" w14:textId="5C27F225" w:rsidR="00E50445" w:rsidRPr="00161E24" w:rsidRDefault="00E50445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37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02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7FF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212D51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8565F0" w14:textId="04A5DC5C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D25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  <w:tr w:rsidR="00E50445" w:rsidRPr="00161E24" w14:paraId="588EBE22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3DF10A3B" w14:textId="2140D0FE" w:rsidR="00E50445" w:rsidRPr="00161E24" w:rsidRDefault="00E50445" w:rsidP="00EC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44" w:type="dxa"/>
          </w:tcPr>
          <w:p w14:paraId="632253F2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FB54F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2F655D9" w14:textId="5292F405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(344)</w:t>
            </w:r>
          </w:p>
        </w:tc>
        <w:tc>
          <w:tcPr>
            <w:tcW w:w="240" w:type="dxa"/>
          </w:tcPr>
          <w:p w14:paraId="1F485DCB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43072B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76CEF8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ECB79" w14:textId="77777777" w:rsidR="00E50445" w:rsidRPr="00161E24" w:rsidRDefault="00E50445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00B07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E47A2" w14:textId="25CDB27A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</w:tr>
      <w:tr w:rsidR="00E50445" w:rsidRPr="00161E24" w14:paraId="383B7C0A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6620F435" w14:textId="61F6E86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19457251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F57D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1194804" w14:textId="46DFBAB2" w:rsidR="00E50445" w:rsidRPr="00161E24" w:rsidRDefault="00E50445" w:rsidP="00E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240" w:type="dxa"/>
          </w:tcPr>
          <w:p w14:paraId="51EC9FC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BAD628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B6AB3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1D2A84F" w14:textId="77777777" w:rsidR="00E50445" w:rsidRPr="00161E24" w:rsidRDefault="00E50445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8F9DF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AE5B6" w14:textId="6D1C16C6" w:rsidR="00E50445" w:rsidRPr="00161E24" w:rsidRDefault="00D25E51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</w:tr>
      <w:tr w:rsidR="00E50445" w:rsidRPr="00307E6A" w14:paraId="3548941E" w14:textId="77777777" w:rsidTr="00006F9B">
        <w:trPr>
          <w:gridAfter w:val="1"/>
          <w:wAfter w:w="18" w:type="dxa"/>
        </w:trPr>
        <w:tc>
          <w:tcPr>
            <w:tcW w:w="2084" w:type="dxa"/>
            <w:vAlign w:val="bottom"/>
          </w:tcPr>
          <w:p w14:paraId="1DFD8691" w14:textId="77777777" w:rsidR="00E50445" w:rsidRPr="003810EE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2203AA6" w14:textId="77777777" w:rsidR="00E50445" w:rsidRPr="00F9636C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976C134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00" w:type="dxa"/>
          </w:tcPr>
          <w:p w14:paraId="6BDECBFE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</w:tcPr>
          <w:p w14:paraId="5D44C2E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0" w:type="dxa"/>
          </w:tcPr>
          <w:p w14:paraId="31F562CC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2DDBE7E7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7" w:type="dxa"/>
          </w:tcPr>
          <w:p w14:paraId="685C60CF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3AFAC18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</w:tcPr>
          <w:p w14:paraId="40DE900A" w14:textId="79469F1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50445" w:rsidRPr="00161E24" w14:paraId="6DE924FA" w14:textId="77777777" w:rsidTr="00006F9B">
        <w:trPr>
          <w:gridAfter w:val="1"/>
          <w:wAfter w:w="18" w:type="dxa"/>
        </w:trPr>
        <w:tc>
          <w:tcPr>
            <w:tcW w:w="2084" w:type="dxa"/>
            <w:vAlign w:val="bottom"/>
          </w:tcPr>
          <w:p w14:paraId="220CC458" w14:textId="20957B8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4" w:type="dxa"/>
            <w:vAlign w:val="bottom"/>
          </w:tcPr>
          <w:p w14:paraId="5ED51EA3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10535A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8D4E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23BD44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C4C1432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AF789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FB1013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88206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EDFB5" w14:textId="5AAA45A1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445" w:rsidRPr="00161E24" w14:paraId="1D9C5DE6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0A870CC2" w14:textId="4287506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</w:tcPr>
          <w:p w14:paraId="7A011EF4" w14:textId="6299157D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0.8 - 3.7</w:t>
            </w:r>
          </w:p>
        </w:tc>
        <w:tc>
          <w:tcPr>
            <w:tcW w:w="240" w:type="dxa"/>
          </w:tcPr>
          <w:p w14:paraId="180D647D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D4CDF9" w14:textId="408DD958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</w:t>
            </w:r>
          </w:p>
        </w:tc>
        <w:tc>
          <w:tcPr>
            <w:tcW w:w="240" w:type="dxa"/>
          </w:tcPr>
          <w:p w14:paraId="02EEBD0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D55FED" w14:textId="1EDF3025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40" w:type="dxa"/>
          </w:tcPr>
          <w:p w14:paraId="63CDC00B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4D58A2" w14:textId="79A89F6D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43" w:type="dxa"/>
          </w:tcPr>
          <w:p w14:paraId="1D4E3B9C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193B5" w14:textId="54148963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</w:t>
            </w:r>
          </w:p>
        </w:tc>
      </w:tr>
      <w:tr w:rsidR="00E50445" w:rsidRPr="00161E24" w14:paraId="60B6B5CC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74954C7F" w14:textId="2DC9EF99" w:rsidR="00E50445" w:rsidRPr="00161E24" w:rsidRDefault="00E50445" w:rsidP="00EC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44" w:type="dxa"/>
          </w:tcPr>
          <w:p w14:paraId="1EA4A7F0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CB6925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F8D8ACD" w14:textId="56C5004A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(324)</w:t>
            </w:r>
          </w:p>
        </w:tc>
        <w:tc>
          <w:tcPr>
            <w:tcW w:w="240" w:type="dxa"/>
            <w:vAlign w:val="bottom"/>
          </w:tcPr>
          <w:p w14:paraId="2412DCED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B22CB8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86A404D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3178F4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7FA1534" w14:textId="77777777" w:rsidR="00E50445" w:rsidRPr="00161E24" w:rsidRDefault="00E50445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C3E17" w14:textId="7367C0CA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(344)</w:t>
            </w:r>
          </w:p>
        </w:tc>
      </w:tr>
      <w:tr w:rsidR="00E50445" w:rsidRPr="00161E24" w14:paraId="604DA84F" w14:textId="77777777" w:rsidTr="00006F9B">
        <w:trPr>
          <w:gridAfter w:val="1"/>
          <w:wAfter w:w="18" w:type="dxa"/>
        </w:trPr>
        <w:tc>
          <w:tcPr>
            <w:tcW w:w="2084" w:type="dxa"/>
          </w:tcPr>
          <w:p w14:paraId="6DF29E17" w14:textId="45ABD655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0FA7D244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3A428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A184935" w14:textId="1722EDEF" w:rsidR="00E50445" w:rsidRPr="00161E24" w:rsidRDefault="00E50445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40" w:type="dxa"/>
          </w:tcPr>
          <w:p w14:paraId="50BD474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6349A8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0D589E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0D9424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F914B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DE456" w14:textId="5C6BB082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</w:tr>
    </w:tbl>
    <w:p w14:paraId="28CBB8B1" w14:textId="16C4F30A" w:rsidR="002340C7" w:rsidRDefault="002340C7" w:rsidP="00257CE5">
      <w:pPr>
        <w:pStyle w:val="NoSpacing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1"/>
        <w:gridCol w:w="260"/>
        <w:gridCol w:w="1090"/>
        <w:gridCol w:w="260"/>
        <w:gridCol w:w="1103"/>
        <w:gridCol w:w="258"/>
        <w:gridCol w:w="1098"/>
        <w:gridCol w:w="9"/>
      </w:tblGrid>
      <w:tr w:rsidR="00DB1602" w:rsidRPr="00C57846" w14:paraId="2886066B" w14:textId="77777777" w:rsidTr="00DB1602">
        <w:trPr>
          <w:gridAfter w:val="1"/>
          <w:wAfter w:w="5" w:type="pct"/>
          <w:tblHeader/>
        </w:trPr>
        <w:tc>
          <w:tcPr>
            <w:tcW w:w="2150" w:type="pct"/>
          </w:tcPr>
          <w:p w14:paraId="729D5D61" w14:textId="583A875C" w:rsidR="003C57E4" w:rsidRPr="00DB1602" w:rsidRDefault="00234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lastRenderedPageBreak/>
              <w:br w:type="page"/>
            </w:r>
            <w:r w:rsidR="00DB1602"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1A14456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6B7614E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C9B7F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1602" w:rsidRPr="00C57846" w14:paraId="154900B7" w14:textId="77777777" w:rsidTr="00DB1602">
        <w:trPr>
          <w:tblHeader/>
        </w:trPr>
        <w:tc>
          <w:tcPr>
            <w:tcW w:w="2150" w:type="pct"/>
          </w:tcPr>
          <w:p w14:paraId="38B101F3" w14:textId="4B6BA1F8" w:rsidR="003C57E4" w:rsidRPr="00DB1602" w:rsidRDefault="00DB1602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1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6" w:type="pct"/>
            <w:shd w:val="clear" w:color="auto" w:fill="auto"/>
          </w:tcPr>
          <w:p w14:paraId="79A4A143" w14:textId="7180E819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F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3BCB8D50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AF90737" w14:textId="4A8A355B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F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0E9671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C9098EE" w14:textId="7F9292ED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F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247AB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628EA47B" w14:textId="7D23723C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F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57E4" w:rsidRPr="00C57846" w14:paraId="704F8C27" w14:textId="77777777" w:rsidTr="00DB1602">
        <w:trPr>
          <w:gridAfter w:val="1"/>
          <w:wAfter w:w="5" w:type="pct"/>
          <w:trHeight w:val="434"/>
          <w:tblHeader/>
        </w:trPr>
        <w:tc>
          <w:tcPr>
            <w:tcW w:w="2150" w:type="pct"/>
          </w:tcPr>
          <w:p w14:paraId="2CAD33E3" w14:textId="77777777" w:rsidR="003C57E4" w:rsidRPr="00B056C3" w:rsidRDefault="003C57E4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0BAC6947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1602" w:rsidRPr="00C57846" w14:paraId="6692A900" w14:textId="77777777" w:rsidTr="00DB1602">
        <w:tc>
          <w:tcPr>
            <w:tcW w:w="2150" w:type="pct"/>
          </w:tcPr>
          <w:p w14:paraId="36C09952" w14:textId="00CFE602" w:rsidR="003C57E4" w:rsidRPr="00B056C3" w:rsidRDefault="003C57E4" w:rsidP="003C57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6" w:type="pct"/>
          </w:tcPr>
          <w:p w14:paraId="15C6C106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4E7BBAE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17B40A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D62B57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D80A78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116639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52F6F144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1602" w:rsidRPr="00C57846" w14:paraId="21314DBF" w14:textId="77777777" w:rsidTr="00DB1602">
        <w:tc>
          <w:tcPr>
            <w:tcW w:w="2150" w:type="pct"/>
          </w:tcPr>
          <w:p w14:paraId="0E961A54" w14:textId="42B788BC" w:rsidR="003C57E4" w:rsidRPr="00B056C3" w:rsidRDefault="003C57E4" w:rsidP="003C57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</w:tcPr>
          <w:p w14:paraId="2F7CB58D" w14:textId="23E3D797" w:rsidR="003C57E4" w:rsidRPr="001B3F5B" w:rsidRDefault="003B0EB2" w:rsidP="003B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4D9C11" w14:textId="77777777" w:rsidR="003C57E4" w:rsidRPr="001B3F5B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691AB4" w14:textId="677DEE57" w:rsidR="003C57E4" w:rsidRPr="001B3F5B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32661F" w14:textId="77777777" w:rsidR="003C57E4" w:rsidRPr="001B3F5B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84A155" w14:textId="63CEA680" w:rsidR="003C57E4" w:rsidRPr="001B3F5B" w:rsidRDefault="003B0EB2" w:rsidP="003B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40" w:type="pct"/>
          </w:tcPr>
          <w:p w14:paraId="602E0D46" w14:textId="77777777" w:rsidR="003C57E4" w:rsidRPr="001B3F5B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1C016A3" w14:textId="4FFEBA47" w:rsidR="003C57E4" w:rsidRPr="001B3F5B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C70B76" w:rsidRPr="00C57846" w14:paraId="7B05F101" w14:textId="77777777" w:rsidTr="00DB1602">
        <w:tc>
          <w:tcPr>
            <w:tcW w:w="2150" w:type="pct"/>
          </w:tcPr>
          <w:p w14:paraId="0CE78C2C" w14:textId="6E9EB472" w:rsidR="00C70B76" w:rsidRPr="00161E24" w:rsidRDefault="00C70B76" w:rsidP="00C70B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6" w:type="pct"/>
          </w:tcPr>
          <w:p w14:paraId="29F92597" w14:textId="597D61DD" w:rsidR="00C70B76" w:rsidRPr="001B3F5B" w:rsidRDefault="00C70B76" w:rsidP="001C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5623CEC5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C04F42" w14:textId="3A203D38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AD5BD7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A8F7CF" w14:textId="01D95055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8379C95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87EFEE9" w14:textId="08EB8F32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B76" w:rsidRPr="00C57846" w14:paraId="215F3B97" w14:textId="77777777" w:rsidTr="002340C7">
        <w:tc>
          <w:tcPr>
            <w:tcW w:w="2150" w:type="pct"/>
          </w:tcPr>
          <w:p w14:paraId="2CD75129" w14:textId="16055C02" w:rsidR="00C70B76" w:rsidRPr="00B056C3" w:rsidRDefault="00C70B76" w:rsidP="00C70B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  <w:shd w:val="clear" w:color="auto" w:fill="auto"/>
          </w:tcPr>
          <w:p w14:paraId="5B515C72" w14:textId="780B15C5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" w:type="pct"/>
          </w:tcPr>
          <w:p w14:paraId="5B54775A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8DCA" w14:textId="652D5F70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14:paraId="36134CE9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7A47E9" w14:textId="35D47F1B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7257122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2722E18" w14:textId="7A3D0510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B76" w:rsidRPr="00C57846" w14:paraId="69B8CFBA" w14:textId="77777777" w:rsidTr="00DB1602">
        <w:tc>
          <w:tcPr>
            <w:tcW w:w="2150" w:type="pct"/>
          </w:tcPr>
          <w:p w14:paraId="353992C8" w14:textId="66A77125" w:rsidR="00C70B76" w:rsidRPr="00B056C3" w:rsidRDefault="00C70B76" w:rsidP="00C70B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CC0D79F" w14:textId="1BDAA9AF" w:rsidR="00C70B76" w:rsidRPr="001B3F5B" w:rsidRDefault="0014655F" w:rsidP="001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D1CEE38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9EB8CC6" w14:textId="18B331BE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1" w:type="pct"/>
          </w:tcPr>
          <w:p w14:paraId="4C8444C5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94F264B" w14:textId="110F4A4F" w:rsidR="00C70B76" w:rsidRPr="001B3F5B" w:rsidRDefault="0014655F" w:rsidP="001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C7CADDD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1626CDFB" w14:textId="11F83DC3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B76" w:rsidRPr="00C57846" w14:paraId="2A9E1D6B" w14:textId="77777777" w:rsidTr="00DB1602">
        <w:tc>
          <w:tcPr>
            <w:tcW w:w="2150" w:type="pct"/>
          </w:tcPr>
          <w:p w14:paraId="0BCEE7CF" w14:textId="40AC9007" w:rsidR="00C70B76" w:rsidRPr="00B056C3" w:rsidRDefault="00C70B76" w:rsidP="00C70B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B9FAF5E" w14:textId="5F42A122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B3F5B"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58176158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3FE4FA7" w14:textId="2D8808A3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1" w:type="pct"/>
          </w:tcPr>
          <w:p w14:paraId="1E42759D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6A6C77F" w14:textId="36E8EE82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1B3F5B"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7404D91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ECAC62" w14:textId="7B661A8F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  <w:tr w:rsidR="00C70B76" w:rsidRPr="00307E6A" w14:paraId="1E784D63" w14:textId="77777777" w:rsidTr="003D3544">
        <w:trPr>
          <w:trHeight w:val="134"/>
        </w:trPr>
        <w:tc>
          <w:tcPr>
            <w:tcW w:w="2150" w:type="pct"/>
          </w:tcPr>
          <w:p w14:paraId="236A4E80" w14:textId="3202FDBD" w:rsidR="00C70B76" w:rsidRPr="00572967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405254C0" w14:textId="77777777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318A11D5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8DAE82E" w14:textId="7C35AB8B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2109F159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157CA57F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pct"/>
          </w:tcPr>
          <w:p w14:paraId="69E5BB85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2D57DAF9" w14:textId="18FEA611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0B76" w:rsidRPr="00C57846" w14:paraId="4218932E" w14:textId="77777777" w:rsidTr="00DB1602">
        <w:tc>
          <w:tcPr>
            <w:tcW w:w="2150" w:type="pct"/>
          </w:tcPr>
          <w:p w14:paraId="083D9B05" w14:textId="371E327D" w:rsidR="00C70B76" w:rsidRPr="00B056C3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6" w:type="pct"/>
          </w:tcPr>
          <w:p w14:paraId="3E70D04E" w14:textId="77777777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F410BD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32D251" w14:textId="527C58A3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BB34FC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6EC6CEE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1BC7F1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FD24E73" w14:textId="37CD1A72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B76" w:rsidRPr="00C57846" w14:paraId="76777B41" w14:textId="77777777" w:rsidTr="002340C7">
        <w:tc>
          <w:tcPr>
            <w:tcW w:w="2150" w:type="pct"/>
          </w:tcPr>
          <w:p w14:paraId="6E990767" w14:textId="18F93532" w:rsidR="00C70B76" w:rsidRPr="00161E24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7FBDDBD2" w14:textId="066A1D85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A70C96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9AB5B9" w14:textId="2B7A6CF2" w:rsidR="00C70B76" w:rsidRPr="001B3F5B" w:rsidRDefault="00C70B76" w:rsidP="004E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3A753C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FB088E4" w14:textId="3DEB8428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28063AE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27CBD50" w14:textId="12B25915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C70B76" w:rsidRPr="00C57846" w14:paraId="5DA82DDB" w14:textId="77777777" w:rsidTr="002340C7">
        <w:tc>
          <w:tcPr>
            <w:tcW w:w="2150" w:type="pct"/>
          </w:tcPr>
          <w:p w14:paraId="4AD9E5BF" w14:textId="4EE7A755" w:rsidR="00C70B76" w:rsidRPr="00C739AC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44FA894" w14:textId="4A85B47E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F030797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246ECD1" w14:textId="2C59F87E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F7FA47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5491BEF" w14:textId="662369B8" w:rsidR="00C70B76" w:rsidRPr="001B3F5B" w:rsidRDefault="0014655F" w:rsidP="001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30C164C2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06434484" w14:textId="6D0FFA6B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B76" w:rsidRPr="00C57846" w14:paraId="3C139E2A" w14:textId="77777777" w:rsidTr="002340C7">
        <w:tc>
          <w:tcPr>
            <w:tcW w:w="2150" w:type="pct"/>
          </w:tcPr>
          <w:p w14:paraId="661F4407" w14:textId="166B47C1" w:rsidR="00C70B76" w:rsidRPr="00D27475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AE63" w14:textId="03C9E8BC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020BF0BF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1F8EA1" w14:textId="0F42CF08" w:rsidR="00C70B76" w:rsidRPr="001B3F5B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8AF75A8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7D3C" w14:textId="6108C1B7" w:rsidR="00C70B76" w:rsidRPr="001B3F5B" w:rsidRDefault="0014655F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516E1A0C" w14:textId="77777777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EA217E" w14:textId="110D229A" w:rsidR="00C70B76" w:rsidRPr="001B3F5B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C70B76" w:rsidRPr="00C57846" w14:paraId="264D6003" w14:textId="77777777" w:rsidTr="002340C7">
        <w:trPr>
          <w:trHeight w:val="269"/>
        </w:trPr>
        <w:tc>
          <w:tcPr>
            <w:tcW w:w="2150" w:type="pct"/>
          </w:tcPr>
          <w:p w14:paraId="39029D7C" w14:textId="77777777" w:rsidR="00C70B76" w:rsidRPr="00572967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34607364" w14:textId="77777777" w:rsidR="00C70B76" w:rsidRPr="001E56D6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733798E5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36F173AA" w14:textId="77777777" w:rsidR="00C70B76" w:rsidRPr="001E56D6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67EF1EF1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5B82E9C0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pct"/>
          </w:tcPr>
          <w:p w14:paraId="484E61A9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0205745A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0B76" w:rsidRPr="00C57846" w14:paraId="55D06114" w14:textId="77777777" w:rsidTr="00BA6551">
        <w:trPr>
          <w:trHeight w:val="299"/>
        </w:trPr>
        <w:tc>
          <w:tcPr>
            <w:tcW w:w="2150" w:type="pct"/>
          </w:tcPr>
          <w:p w14:paraId="0C369B6C" w14:textId="029FAE66" w:rsidR="00C70B76" w:rsidRPr="00D27475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6" w:type="pct"/>
            <w:shd w:val="clear" w:color="auto" w:fill="auto"/>
          </w:tcPr>
          <w:p w14:paraId="25F53CE0" w14:textId="77777777" w:rsidR="00C70B76" w:rsidRPr="00B056C3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C2D3185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7CD1947A" w14:textId="77777777" w:rsidR="00C70B76" w:rsidRPr="001E56D6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0F3A125F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41DF7857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3518736E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061103ED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70B76" w:rsidRPr="00C57846" w14:paraId="742A11AB" w14:textId="77777777" w:rsidTr="008802A8">
        <w:tc>
          <w:tcPr>
            <w:tcW w:w="2150" w:type="pct"/>
          </w:tcPr>
          <w:p w14:paraId="35BFEA0C" w14:textId="604FE4F8" w:rsidR="00C70B76" w:rsidRPr="00C739AC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1E82B0E4" w14:textId="782E723F" w:rsidR="00C70B76" w:rsidRPr="00B056C3" w:rsidRDefault="00C0295B" w:rsidP="00C0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6C8EF33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358D3F3C" w14:textId="2CABFCF0" w:rsidR="00C70B76" w:rsidRPr="008802A8" w:rsidRDefault="00C0295B" w:rsidP="00C0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BFB41F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036DBC24" w14:textId="323DD2D8" w:rsidR="00C70B76" w:rsidRPr="008802A8" w:rsidRDefault="0054026E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23D7715E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1B24F725" w14:textId="728CE359" w:rsidR="00C70B76" w:rsidRPr="008802A8" w:rsidRDefault="0054026E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70B76" w:rsidRPr="00C57846" w14:paraId="7C5D36EA" w14:textId="77777777" w:rsidTr="008802A8">
        <w:tc>
          <w:tcPr>
            <w:tcW w:w="2150" w:type="pct"/>
          </w:tcPr>
          <w:p w14:paraId="101839CA" w14:textId="740FECE9" w:rsidR="00C70B76" w:rsidRPr="00C739AC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0C6DBB0D" w14:textId="67AD3937" w:rsidR="00C70B76" w:rsidRPr="00B056C3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1" w:type="pct"/>
            <w:shd w:val="clear" w:color="auto" w:fill="auto"/>
          </w:tcPr>
          <w:p w14:paraId="68AD8BD5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4DA475D" w14:textId="4B3CF287" w:rsidR="00C70B76" w:rsidRPr="008802A8" w:rsidRDefault="00C70B76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802A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24F0A496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EE6D440" w14:textId="6F873DCB" w:rsidR="00C70B76" w:rsidRPr="008802A8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802A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0" w:type="pct"/>
            <w:shd w:val="clear" w:color="auto" w:fill="auto"/>
          </w:tcPr>
          <w:p w14:paraId="38697936" w14:textId="77777777" w:rsidR="00C70B76" w:rsidRPr="001E56D6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BDDEA" w14:textId="13244E2C" w:rsidR="00C70B76" w:rsidRPr="008802A8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802A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70B76" w:rsidRPr="00C57846" w14:paraId="05F03183" w14:textId="77777777" w:rsidTr="008802A8">
        <w:tc>
          <w:tcPr>
            <w:tcW w:w="2150" w:type="pct"/>
          </w:tcPr>
          <w:p w14:paraId="43D319DC" w14:textId="20E5DE2E" w:rsidR="00C70B76" w:rsidRPr="00D27475" w:rsidRDefault="00C70B76" w:rsidP="00C70B7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3F813" w14:textId="3B407B91" w:rsidR="00C70B76" w:rsidRPr="00D008B1" w:rsidRDefault="00C0295B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1" w:type="pct"/>
            <w:shd w:val="clear" w:color="auto" w:fill="auto"/>
          </w:tcPr>
          <w:p w14:paraId="0BA09AA4" w14:textId="77777777" w:rsidR="00C70B76" w:rsidRPr="00D008B1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93FB9" w14:textId="7E5CED85" w:rsidR="00C70B76" w:rsidRPr="00D008B1" w:rsidRDefault="00C0295B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19EE7440" w14:textId="77777777" w:rsidR="00C70B76" w:rsidRPr="00D008B1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F22" w14:textId="2689B2D8" w:rsidR="00C70B76" w:rsidRPr="00D008B1" w:rsidRDefault="0054026E" w:rsidP="00C7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0" w:type="pct"/>
            <w:shd w:val="clear" w:color="auto" w:fill="auto"/>
          </w:tcPr>
          <w:p w14:paraId="37902AEC" w14:textId="77777777" w:rsidR="00C70B76" w:rsidRPr="00D008B1" w:rsidRDefault="00C70B76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650B" w14:textId="65D62AFA" w:rsidR="00C70B76" w:rsidRPr="00D008B1" w:rsidRDefault="0054026E" w:rsidP="00C7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EE8BAF5" w14:textId="4436D302" w:rsidR="00D27475" w:rsidRDefault="00D27475" w:rsidP="001E56D6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6AC2D9" w14:textId="26B1D297" w:rsidR="003233D2" w:rsidRPr="00161E24" w:rsidRDefault="00DC51BF" w:rsidP="00307E6A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รายการเคลื่อนไหวของเงินกู้ยืมระยะสั้น</w:t>
      </w:r>
      <w:r w:rsidR="00140E6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51C642B" w14:textId="77777777" w:rsidR="008A22EF" w:rsidRPr="00AD7F6D" w:rsidRDefault="008A22EF" w:rsidP="00DC51BF">
      <w:pPr>
        <w:tabs>
          <w:tab w:val="clear" w:pos="227"/>
          <w:tab w:val="clear" w:pos="454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1"/>
        <w:gridCol w:w="123"/>
        <w:gridCol w:w="1182"/>
        <w:gridCol w:w="165"/>
        <w:gridCol w:w="68"/>
        <w:gridCol w:w="166"/>
        <w:gridCol w:w="1000"/>
        <w:gridCol w:w="164"/>
        <w:gridCol w:w="70"/>
        <w:gridCol w:w="166"/>
        <w:gridCol w:w="1089"/>
        <w:gridCol w:w="132"/>
        <w:gridCol w:w="102"/>
        <w:gridCol w:w="133"/>
        <w:gridCol w:w="1240"/>
        <w:gridCol w:w="14"/>
        <w:gridCol w:w="221"/>
        <w:gridCol w:w="13"/>
        <w:gridCol w:w="1222"/>
      </w:tblGrid>
      <w:tr w:rsidR="00916E03" w:rsidRPr="00161E24" w14:paraId="53C85C89" w14:textId="77777777" w:rsidTr="00FD4919">
        <w:trPr>
          <w:tblHeader/>
        </w:trPr>
        <w:tc>
          <w:tcPr>
            <w:tcW w:w="2304" w:type="dxa"/>
            <w:gridSpan w:val="2"/>
          </w:tcPr>
          <w:p w14:paraId="2A27AE06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F4BD68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gridSpan w:val="2"/>
          </w:tcPr>
          <w:p w14:paraId="2B72A5C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6" w:type="dxa"/>
            <w:gridSpan w:val="13"/>
          </w:tcPr>
          <w:p w14:paraId="684FADB8" w14:textId="695B0AB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6E03" w:rsidRPr="00161E24" w14:paraId="1BD096FC" w14:textId="77777777" w:rsidTr="00FD4919">
        <w:trPr>
          <w:tblHeader/>
        </w:trPr>
        <w:tc>
          <w:tcPr>
            <w:tcW w:w="2304" w:type="dxa"/>
            <w:gridSpan w:val="2"/>
          </w:tcPr>
          <w:p w14:paraId="4892D4CD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3FA9EE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  <w:gridSpan w:val="2"/>
          </w:tcPr>
          <w:p w14:paraId="00AFDDD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5DF331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14:paraId="0EB8B27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</w:tcPr>
          <w:p w14:paraId="5EA4010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4C97743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F124D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1206F8D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04646DA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16E03" w:rsidRPr="00161E24" w14:paraId="5B6D4469" w14:textId="77777777" w:rsidTr="00FD4919">
        <w:trPr>
          <w:tblHeader/>
        </w:trPr>
        <w:tc>
          <w:tcPr>
            <w:tcW w:w="2304" w:type="dxa"/>
            <w:gridSpan w:val="2"/>
          </w:tcPr>
          <w:p w14:paraId="2C3D152B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E61E15F" w14:textId="4633CEEB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gridSpan w:val="2"/>
          </w:tcPr>
          <w:p w14:paraId="4C0FCFA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59F1BB5" w14:textId="3A04171F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</w:tcPr>
          <w:p w14:paraId="13F6ABE6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792D526B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vAlign w:val="bottom"/>
          </w:tcPr>
          <w:p w14:paraId="5ABFD818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CD1E910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gridSpan w:val="2"/>
          </w:tcPr>
          <w:p w14:paraId="6BE6C435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0F020457" w14:textId="2D60D977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16E03" w:rsidRPr="00161E24" w14:paraId="59D33F4E" w14:textId="77777777" w:rsidTr="00FD4919">
        <w:trPr>
          <w:tblHeader/>
        </w:trPr>
        <w:tc>
          <w:tcPr>
            <w:tcW w:w="2304" w:type="dxa"/>
            <w:gridSpan w:val="2"/>
          </w:tcPr>
          <w:p w14:paraId="09E662F0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66E4F27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  <w:gridSpan w:val="2"/>
          </w:tcPr>
          <w:p w14:paraId="30DF6D53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6" w:type="dxa"/>
            <w:gridSpan w:val="13"/>
          </w:tcPr>
          <w:p w14:paraId="0671E10C" w14:textId="6719C936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6E03" w:rsidRPr="00161E24" w14:paraId="7E14DBE6" w14:textId="77777777" w:rsidTr="00FD4919">
        <w:tc>
          <w:tcPr>
            <w:tcW w:w="2304" w:type="dxa"/>
            <w:gridSpan w:val="2"/>
            <w:vAlign w:val="bottom"/>
          </w:tcPr>
          <w:p w14:paraId="18308B26" w14:textId="65238C9F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7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7" w:type="dxa"/>
            <w:gridSpan w:val="2"/>
            <w:vAlign w:val="bottom"/>
          </w:tcPr>
          <w:p w14:paraId="1956F54B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gridSpan w:val="2"/>
          </w:tcPr>
          <w:p w14:paraId="380CF279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3BED695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B3B0F09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</w:tcPr>
          <w:p w14:paraId="13BC9E3E" w14:textId="77777777" w:rsidR="00916E03" w:rsidRPr="00161E24" w:rsidRDefault="00916E03" w:rsidP="0061337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gridSpan w:val="2"/>
          </w:tcPr>
          <w:p w14:paraId="460F7F6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B983656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96974DA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5DB4D9D0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B6" w:rsidRPr="00161E24" w14:paraId="6A1C9E45" w14:textId="77777777" w:rsidTr="00FD4919">
        <w:tc>
          <w:tcPr>
            <w:tcW w:w="2304" w:type="dxa"/>
            <w:gridSpan w:val="2"/>
          </w:tcPr>
          <w:p w14:paraId="199ADB0A" w14:textId="5FB477FB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4D1D88C" w14:textId="1EA67999" w:rsidR="002A0FB6" w:rsidRPr="003B0EB2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56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gridSpan w:val="2"/>
          </w:tcPr>
          <w:p w14:paraId="616D671C" w14:textId="77777777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</w:tcPr>
          <w:p w14:paraId="3D198313" w14:textId="54C6FA55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6" w:type="dxa"/>
            <w:gridSpan w:val="2"/>
          </w:tcPr>
          <w:p w14:paraId="16C64AF1" w14:textId="77777777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14:paraId="5035CDA0" w14:textId="744159BD" w:rsidR="002A0FB6" w:rsidRPr="00161E24" w:rsidRDefault="002A0FB6" w:rsidP="002A0F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B1E574E" w14:textId="77777777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6081F8F" w14:textId="0A1CA17F" w:rsidR="002A0FB6" w:rsidRPr="00161E24" w:rsidRDefault="002A0FB6" w:rsidP="002A0F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235" w:type="dxa"/>
            <w:gridSpan w:val="2"/>
          </w:tcPr>
          <w:p w14:paraId="50AF6AB8" w14:textId="77777777" w:rsidR="002A0FB6" w:rsidRPr="00161E24" w:rsidRDefault="002A0FB6" w:rsidP="002A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9DF067" w14:textId="713C6154" w:rsidR="002A0FB6" w:rsidRPr="00161E24" w:rsidRDefault="002A0FB6" w:rsidP="002A0FB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56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B1D" w:rsidRPr="00161E24" w14:paraId="528EFC89" w14:textId="77777777" w:rsidTr="00FD4919">
        <w:tc>
          <w:tcPr>
            <w:tcW w:w="2304" w:type="dxa"/>
            <w:gridSpan w:val="2"/>
          </w:tcPr>
          <w:p w14:paraId="319FD532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BC2B315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" w:type="dxa"/>
            <w:gridSpan w:val="2"/>
          </w:tcPr>
          <w:p w14:paraId="575D1740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gridSpan w:val="2"/>
          </w:tcPr>
          <w:p w14:paraId="2951DE4C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4C9E09A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14:paraId="0FBA495E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789D5152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6459D24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77AA4CB6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gridSpan w:val="2"/>
          </w:tcPr>
          <w:p w14:paraId="5B4DCBC4" w14:textId="77777777" w:rsidR="00AC6B1D" w:rsidRPr="00161E24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57F2" w:rsidRPr="00161E24" w14:paraId="003AED9C" w14:textId="77777777" w:rsidTr="00FD4919">
        <w:tc>
          <w:tcPr>
            <w:tcW w:w="2304" w:type="dxa"/>
            <w:gridSpan w:val="2"/>
          </w:tcPr>
          <w:p w14:paraId="0EA8C506" w14:textId="447E6374" w:rsidR="007F57F2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7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47" w:type="dxa"/>
            <w:gridSpan w:val="2"/>
            <w:vAlign w:val="bottom"/>
          </w:tcPr>
          <w:p w14:paraId="7B9B306C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gridSpan w:val="2"/>
          </w:tcPr>
          <w:p w14:paraId="0B9D96C0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7ACEC70" w14:textId="381D5938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FF7505D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</w:tcPr>
          <w:p w14:paraId="4DD2EB28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F94429C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5CC35C8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6383510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155886E0" w14:textId="77777777" w:rsidR="007F57F2" w:rsidRPr="00161E24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E6A" w:rsidRPr="00161E24" w14:paraId="35BC485D" w14:textId="77777777" w:rsidTr="00FD4919">
        <w:tc>
          <w:tcPr>
            <w:tcW w:w="2304" w:type="dxa"/>
            <w:gridSpan w:val="2"/>
          </w:tcPr>
          <w:p w14:paraId="324C0048" w14:textId="11516D9A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7" w:type="dxa"/>
            <w:gridSpan w:val="2"/>
            <w:vAlign w:val="bottom"/>
          </w:tcPr>
          <w:p w14:paraId="28B38846" w14:textId="1BAD4B9A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1.1 - 2.4</w:t>
            </w:r>
          </w:p>
        </w:tc>
        <w:tc>
          <w:tcPr>
            <w:tcW w:w="234" w:type="dxa"/>
            <w:gridSpan w:val="2"/>
          </w:tcPr>
          <w:p w14:paraId="0A7FAF2A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</w:tcPr>
          <w:p w14:paraId="5F6F878B" w14:textId="6AFAA20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4AFBC8E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</w:tcPr>
          <w:p w14:paraId="74E1845A" w14:textId="69C87211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  <w:tc>
          <w:tcPr>
            <w:tcW w:w="235" w:type="dxa"/>
            <w:gridSpan w:val="2"/>
          </w:tcPr>
          <w:p w14:paraId="0A9F58B3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1A8300" w14:textId="55CFE786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(6,265)</w:t>
            </w:r>
          </w:p>
        </w:tc>
        <w:tc>
          <w:tcPr>
            <w:tcW w:w="235" w:type="dxa"/>
            <w:gridSpan w:val="2"/>
          </w:tcPr>
          <w:p w14:paraId="7A2064C6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47C6EE99" w14:textId="10ED6C96" w:rsidR="00307E6A" w:rsidRPr="00161E24" w:rsidRDefault="00307E6A" w:rsidP="001E5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00117D" w:rsidRPr="00161E24" w14:paraId="5B8F369F" w14:textId="77777777" w:rsidTr="00FD4919">
        <w:trPr>
          <w:tblHeader/>
        </w:trPr>
        <w:tc>
          <w:tcPr>
            <w:tcW w:w="2181" w:type="dxa"/>
          </w:tcPr>
          <w:p w14:paraId="7E28A78B" w14:textId="2753A09C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8B08996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gridSpan w:val="2"/>
          </w:tcPr>
          <w:p w14:paraId="279B36B4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1" w:type="dxa"/>
            <w:gridSpan w:val="14"/>
          </w:tcPr>
          <w:p w14:paraId="088E70EF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EF0" w:rsidRPr="00161E24" w14:paraId="3328E251" w14:textId="77777777" w:rsidTr="00FD4919">
        <w:trPr>
          <w:tblHeader/>
        </w:trPr>
        <w:tc>
          <w:tcPr>
            <w:tcW w:w="2181" w:type="dxa"/>
          </w:tcPr>
          <w:p w14:paraId="202F5BA3" w14:textId="77777777" w:rsidR="00AE5EF0" w:rsidRPr="00161E24" w:rsidRDefault="00AE5EF0" w:rsidP="0021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3DB48F1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3" w:type="dxa"/>
            <w:gridSpan w:val="2"/>
          </w:tcPr>
          <w:p w14:paraId="1E8A1F64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3E31100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  <w:gridSpan w:val="2"/>
          </w:tcPr>
          <w:p w14:paraId="29100664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66D1F88D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20392B57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4C407495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5FC55902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30F49C9C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E5EF0" w:rsidRPr="00161E24" w14:paraId="75FC4D68" w14:textId="77777777" w:rsidTr="00FD4919">
        <w:trPr>
          <w:tblHeader/>
        </w:trPr>
        <w:tc>
          <w:tcPr>
            <w:tcW w:w="2181" w:type="dxa"/>
          </w:tcPr>
          <w:p w14:paraId="427F0881" w14:textId="77777777" w:rsidR="00AE5EF0" w:rsidRPr="00161E24" w:rsidRDefault="00AE5EF0" w:rsidP="0021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E7616DB" w14:textId="6B2889A7" w:rsidR="00AE5EF0" w:rsidRPr="00161E24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gridSpan w:val="2"/>
          </w:tcPr>
          <w:p w14:paraId="335788CE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02817FC" w14:textId="28FDE940" w:rsidR="00AE5EF0" w:rsidRPr="00161E24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" w:type="dxa"/>
            <w:gridSpan w:val="2"/>
          </w:tcPr>
          <w:p w14:paraId="5D2CED85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1FA0F264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gridSpan w:val="2"/>
            <w:vAlign w:val="bottom"/>
          </w:tcPr>
          <w:p w14:paraId="7C7FAF74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  <w:vAlign w:val="bottom"/>
          </w:tcPr>
          <w:p w14:paraId="497B0022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gridSpan w:val="2"/>
          </w:tcPr>
          <w:p w14:paraId="0EC0F019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1AC79719" w14:textId="5EAAF781" w:rsidR="00AE5EF0" w:rsidRPr="00161E24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5EF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0117D" w:rsidRPr="00161E24" w14:paraId="4490AA78" w14:textId="77777777" w:rsidTr="00FD4919">
        <w:trPr>
          <w:tblHeader/>
        </w:trPr>
        <w:tc>
          <w:tcPr>
            <w:tcW w:w="2181" w:type="dxa"/>
          </w:tcPr>
          <w:p w14:paraId="6B3278E1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543160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gridSpan w:val="2"/>
          </w:tcPr>
          <w:p w14:paraId="5AF6D710" w14:textId="7777777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1" w:type="dxa"/>
            <w:gridSpan w:val="14"/>
          </w:tcPr>
          <w:p w14:paraId="4AA55A94" w14:textId="7089D4F7" w:rsidR="00AE5EF0" w:rsidRPr="00161E24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15B8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22EF" w:rsidRPr="00161E24" w14:paraId="69A1D618" w14:textId="77777777" w:rsidTr="00FD4919">
        <w:tc>
          <w:tcPr>
            <w:tcW w:w="2181" w:type="dxa"/>
            <w:vAlign w:val="bottom"/>
          </w:tcPr>
          <w:p w14:paraId="393543CD" w14:textId="3D45F405" w:rsidR="008A22EF" w:rsidRPr="00161E24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7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05" w:type="dxa"/>
            <w:gridSpan w:val="2"/>
            <w:vAlign w:val="bottom"/>
          </w:tcPr>
          <w:p w14:paraId="4B76D742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</w:tcPr>
          <w:p w14:paraId="292CC9E8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64A9556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664FC5BA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1D616756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3CC5FDE6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12AA281D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24D1A5EC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9D709DB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2EF" w:rsidRPr="00161E24" w14:paraId="0D8E75A0" w14:textId="77777777" w:rsidTr="00FD4919">
        <w:tc>
          <w:tcPr>
            <w:tcW w:w="2181" w:type="dxa"/>
          </w:tcPr>
          <w:p w14:paraId="21C9C516" w14:textId="69243525" w:rsidR="008A22EF" w:rsidRPr="00161E24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549A969C" w14:textId="2EFFAFE3" w:rsidR="008A22EF" w:rsidRPr="00161E24" w:rsidRDefault="00B712F6" w:rsidP="00437E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gridSpan w:val="2"/>
          </w:tcPr>
          <w:p w14:paraId="4990D2A9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3EE7E20" w14:textId="36C38F7D" w:rsidR="008A22EF" w:rsidRPr="00161E24" w:rsidRDefault="003B0EB2" w:rsidP="003B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4" w:type="dxa"/>
            <w:gridSpan w:val="2"/>
          </w:tcPr>
          <w:p w14:paraId="7F697E91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0D2984ED" w14:textId="70AFE6EB" w:rsidR="008A22EF" w:rsidRPr="00161E24" w:rsidRDefault="00CD66F8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0CDD4281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  <w:shd w:val="clear" w:color="auto" w:fill="auto"/>
          </w:tcPr>
          <w:p w14:paraId="1F4D1081" w14:textId="40A29E12" w:rsidR="008A22EF" w:rsidRPr="00161E24" w:rsidRDefault="00CD66F8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234" w:type="dxa"/>
            <w:gridSpan w:val="2"/>
          </w:tcPr>
          <w:p w14:paraId="6A7EDCD5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1FEACB85" w14:textId="0252A383" w:rsidR="008A22EF" w:rsidRPr="00161E24" w:rsidRDefault="00B712F6" w:rsidP="00B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22EF" w:rsidRPr="00161E24" w14:paraId="3239B61B" w14:textId="77777777" w:rsidTr="00FD4919">
        <w:tc>
          <w:tcPr>
            <w:tcW w:w="2181" w:type="dxa"/>
          </w:tcPr>
          <w:p w14:paraId="6F4B4F5A" w14:textId="4963DD3F" w:rsidR="008A22EF" w:rsidRPr="00161E24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730106E" w14:textId="73B6CFC5" w:rsidR="008A22EF" w:rsidRPr="00161E24" w:rsidRDefault="00ED6F4A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0.9 - 2.6</w:t>
            </w:r>
          </w:p>
        </w:tc>
        <w:tc>
          <w:tcPr>
            <w:tcW w:w="233" w:type="dxa"/>
            <w:gridSpan w:val="2"/>
          </w:tcPr>
          <w:p w14:paraId="49F3129E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0D1E1C41" w14:textId="2175DD85" w:rsidR="008A22EF" w:rsidRPr="00161E24" w:rsidRDefault="003B0EB2" w:rsidP="003B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  <w:tc>
          <w:tcPr>
            <w:tcW w:w="234" w:type="dxa"/>
            <w:gridSpan w:val="2"/>
          </w:tcPr>
          <w:p w14:paraId="572EAFD2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351BECB2" w14:textId="29FEE337" w:rsidR="008A22EF" w:rsidRPr="00161E24" w:rsidRDefault="00CD66F8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12,948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0B54479A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  <w:shd w:val="clear" w:color="auto" w:fill="auto"/>
          </w:tcPr>
          <w:p w14:paraId="3B4B97BE" w14:textId="529A69FF" w:rsidR="008A22EF" w:rsidRPr="00161E24" w:rsidRDefault="00CD66F8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(13,813)</w:t>
            </w:r>
          </w:p>
        </w:tc>
        <w:tc>
          <w:tcPr>
            <w:tcW w:w="234" w:type="dxa"/>
            <w:gridSpan w:val="2"/>
          </w:tcPr>
          <w:p w14:paraId="5E0921B9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F5F9DE9" w14:textId="0FD89180" w:rsidR="008A22EF" w:rsidRPr="00161E24" w:rsidRDefault="00B712F6" w:rsidP="00B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8A22EF" w:rsidRPr="00161E24" w14:paraId="22DF6B7C" w14:textId="77777777" w:rsidTr="00FD4919">
        <w:tc>
          <w:tcPr>
            <w:tcW w:w="2181" w:type="dxa"/>
          </w:tcPr>
          <w:p w14:paraId="2AB68D11" w14:textId="54DA4A67" w:rsidR="008A22EF" w:rsidRPr="00161E24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gridSpan w:val="2"/>
            <w:vAlign w:val="bottom"/>
          </w:tcPr>
          <w:p w14:paraId="384E9AE5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</w:tcPr>
          <w:p w14:paraId="3A99153D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09B08" w14:textId="5BAC5E3B" w:rsidR="008A22EF" w:rsidRPr="00161E24" w:rsidRDefault="003B0EB2" w:rsidP="003B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2,634</w:t>
            </w:r>
          </w:p>
        </w:tc>
        <w:tc>
          <w:tcPr>
            <w:tcW w:w="234" w:type="dxa"/>
            <w:gridSpan w:val="2"/>
          </w:tcPr>
          <w:p w14:paraId="66D83B86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107077AC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45ABBBDA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68528724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41174DF7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C70F" w14:textId="74879317" w:rsidR="008A22EF" w:rsidRPr="00161E24" w:rsidRDefault="00B712F6" w:rsidP="00B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</w:tr>
      <w:tr w:rsidR="008A22EF" w:rsidRPr="00161E24" w14:paraId="316378C6" w14:textId="77777777" w:rsidTr="00FD4919">
        <w:tc>
          <w:tcPr>
            <w:tcW w:w="2181" w:type="dxa"/>
          </w:tcPr>
          <w:p w14:paraId="4F083D03" w14:textId="77777777" w:rsidR="008A22EF" w:rsidRPr="00161E24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19733C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</w:tcPr>
          <w:p w14:paraId="0D6681CB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double" w:sz="4" w:space="0" w:color="auto"/>
            </w:tcBorders>
          </w:tcPr>
          <w:p w14:paraId="308DF6AE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513D31F3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33B20EB8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50EB81B5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75DBE6ED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1036FAB3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83C6E62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2EF" w:rsidRPr="00161E24" w14:paraId="108257F8" w14:textId="77777777" w:rsidTr="00FD4919">
        <w:tc>
          <w:tcPr>
            <w:tcW w:w="2181" w:type="dxa"/>
          </w:tcPr>
          <w:p w14:paraId="3DDB0360" w14:textId="0871A5BF" w:rsidR="008A22EF" w:rsidRPr="00161E24" w:rsidDel="005765CD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7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gridSpan w:val="2"/>
            <w:vAlign w:val="bottom"/>
          </w:tcPr>
          <w:p w14:paraId="161D4328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</w:tcPr>
          <w:p w14:paraId="7BA621BB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F68F8B9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691A995C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3C7A5B8D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3D17171A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39DE02FB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15253C6A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08B7131" w14:textId="77777777" w:rsidR="008A22EF" w:rsidRPr="00161E24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E6A" w:rsidRPr="00161E24" w14:paraId="135338E4" w14:textId="77777777" w:rsidTr="00FD4919">
        <w:tc>
          <w:tcPr>
            <w:tcW w:w="2181" w:type="dxa"/>
          </w:tcPr>
          <w:p w14:paraId="009F5820" w14:textId="41343200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5" w:type="dxa"/>
            <w:gridSpan w:val="2"/>
          </w:tcPr>
          <w:p w14:paraId="7C046B55" w14:textId="1A10B237" w:rsidR="00307E6A" w:rsidRPr="00161E24" w:rsidRDefault="00307E6A" w:rsidP="00307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1.1 - 2.4</w:t>
            </w:r>
          </w:p>
        </w:tc>
        <w:tc>
          <w:tcPr>
            <w:tcW w:w="233" w:type="dxa"/>
            <w:gridSpan w:val="2"/>
          </w:tcPr>
          <w:p w14:paraId="5096A66C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E7B5D11" w14:textId="283BEFB3" w:rsidR="00307E6A" w:rsidRPr="00161E24" w:rsidRDefault="00307E6A" w:rsidP="00307E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gridSpan w:val="2"/>
          </w:tcPr>
          <w:p w14:paraId="1DAE3B3B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4023090C" w14:textId="02A164D6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  <w:tc>
          <w:tcPr>
            <w:tcW w:w="234" w:type="dxa"/>
            <w:gridSpan w:val="2"/>
          </w:tcPr>
          <w:p w14:paraId="1B1ED732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093257BC" w14:textId="708A48E4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(6,265)</w:t>
            </w:r>
          </w:p>
        </w:tc>
        <w:tc>
          <w:tcPr>
            <w:tcW w:w="234" w:type="dxa"/>
            <w:gridSpan w:val="2"/>
          </w:tcPr>
          <w:p w14:paraId="6B5C6E1B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3F90575" w14:textId="23DD3738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307E6A" w:rsidRPr="00161E24" w14:paraId="77B42E58" w14:textId="77777777" w:rsidTr="00FD4919">
        <w:tc>
          <w:tcPr>
            <w:tcW w:w="2181" w:type="dxa"/>
          </w:tcPr>
          <w:p w14:paraId="7ABA3F11" w14:textId="5D1341E2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</w:tcPr>
          <w:p w14:paraId="561270E0" w14:textId="1676B4DE" w:rsidR="00307E6A" w:rsidRPr="00161E24" w:rsidRDefault="00307E6A" w:rsidP="00307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  <w:gridSpan w:val="2"/>
          </w:tcPr>
          <w:p w14:paraId="1C812B67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226AC2B8" w14:textId="63F0582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34" w:type="dxa"/>
            <w:gridSpan w:val="2"/>
          </w:tcPr>
          <w:p w14:paraId="74BCDE70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0CAE677A" w14:textId="48E8154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19,450</w:t>
            </w:r>
          </w:p>
        </w:tc>
        <w:tc>
          <w:tcPr>
            <w:tcW w:w="234" w:type="dxa"/>
            <w:gridSpan w:val="2"/>
          </w:tcPr>
          <w:p w14:paraId="19C45F4E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1D88FEB7" w14:textId="2E850F14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(19,604)</w:t>
            </w:r>
          </w:p>
        </w:tc>
        <w:tc>
          <w:tcPr>
            <w:tcW w:w="234" w:type="dxa"/>
            <w:gridSpan w:val="2"/>
          </w:tcPr>
          <w:p w14:paraId="2BA081FB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7A7494F" w14:textId="3C134AD0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</w:tr>
      <w:tr w:rsidR="00307E6A" w:rsidRPr="00161E24" w14:paraId="1A54E946" w14:textId="77777777" w:rsidTr="00FD4919">
        <w:tc>
          <w:tcPr>
            <w:tcW w:w="2181" w:type="dxa"/>
          </w:tcPr>
          <w:p w14:paraId="5662CD38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gridSpan w:val="2"/>
            <w:vAlign w:val="bottom"/>
          </w:tcPr>
          <w:p w14:paraId="2767C2E0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</w:tcPr>
          <w:p w14:paraId="52ABC392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9AB9" w14:textId="1E12D4F6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34" w:type="dxa"/>
            <w:gridSpan w:val="2"/>
          </w:tcPr>
          <w:p w14:paraId="548E6726" w14:textId="7969BA9B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gridSpan w:val="2"/>
          </w:tcPr>
          <w:p w14:paraId="761802A1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1229D4ED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gridSpan w:val="3"/>
          </w:tcPr>
          <w:p w14:paraId="69DA3414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</w:tcPr>
          <w:p w14:paraId="730CD501" w14:textId="77777777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4E547D3A" w14:textId="0679388B" w:rsidR="00307E6A" w:rsidRPr="00161E24" w:rsidRDefault="00307E6A" w:rsidP="0030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2,634</w:t>
            </w:r>
          </w:p>
        </w:tc>
      </w:tr>
    </w:tbl>
    <w:p w14:paraId="770A88D0" w14:textId="77777777" w:rsidR="00180B45" w:rsidRPr="00161E24" w:rsidRDefault="00180B45" w:rsidP="00D95D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E4AAB" w14:textId="2406524A" w:rsidR="00466460" w:rsidRPr="00161E24" w:rsidRDefault="00D371F7" w:rsidP="00461EE9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466460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614359EF" w14:textId="1C60BD6A" w:rsidR="00864D03" w:rsidRDefault="00864D03" w:rsidP="00D95D1F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47BA17FB" w14:textId="77777777" w:rsidTr="00763091">
        <w:trPr>
          <w:tblHeader/>
        </w:trPr>
        <w:tc>
          <w:tcPr>
            <w:tcW w:w="2099" w:type="pct"/>
          </w:tcPr>
          <w:p w14:paraId="3FF543F6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3F3D075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34E64D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17EC78D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C57846" w14:paraId="4AA5E221" w14:textId="77777777" w:rsidTr="00763091">
        <w:trPr>
          <w:tblHeader/>
        </w:trPr>
        <w:tc>
          <w:tcPr>
            <w:tcW w:w="2099" w:type="pct"/>
          </w:tcPr>
          <w:p w14:paraId="4936D505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5796FCAD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6686D36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F328DD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177D65B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6740E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7D3150E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7F8B0D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C57846" w14:paraId="334AB401" w14:textId="77777777" w:rsidTr="00763091">
        <w:trPr>
          <w:trHeight w:val="434"/>
          <w:tblHeader/>
        </w:trPr>
        <w:tc>
          <w:tcPr>
            <w:tcW w:w="2099" w:type="pct"/>
          </w:tcPr>
          <w:p w14:paraId="58E0EFA4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485656BF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7F6D" w:rsidRPr="00C57846" w14:paraId="1A4D2410" w14:textId="77777777" w:rsidTr="00763091">
        <w:tc>
          <w:tcPr>
            <w:tcW w:w="2099" w:type="pct"/>
          </w:tcPr>
          <w:p w14:paraId="55208E48" w14:textId="7FB1E3D7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09" w:type="pct"/>
          </w:tcPr>
          <w:p w14:paraId="5CFF325A" w14:textId="2C421D06" w:rsidR="00AD7F6D" w:rsidRPr="00B056C3" w:rsidRDefault="00B750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3" w:type="pct"/>
          </w:tcPr>
          <w:p w14:paraId="453B8A8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3D283E" w14:textId="165C920D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3" w:type="pct"/>
          </w:tcPr>
          <w:p w14:paraId="7D3DA0E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52713F" w14:textId="47855FB4" w:rsidR="00AD7F6D" w:rsidRPr="00B056C3" w:rsidRDefault="00B750B0" w:rsidP="00B750B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5CF41B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B183243" w14:textId="705A46EB" w:rsidR="00AD7F6D" w:rsidRPr="00B056C3" w:rsidRDefault="00AD7F6D" w:rsidP="00B75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F6D" w:rsidRPr="00C57846" w14:paraId="41B5B1C1" w14:textId="77777777" w:rsidTr="00763091">
        <w:tc>
          <w:tcPr>
            <w:tcW w:w="2099" w:type="pct"/>
          </w:tcPr>
          <w:p w14:paraId="1C6D26B2" w14:textId="25155BA7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2724CF0" w14:textId="228AF27D" w:rsidR="00AD7F6D" w:rsidRPr="00B056C3" w:rsidRDefault="00B750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5,867</w:t>
            </w:r>
          </w:p>
        </w:tc>
        <w:tc>
          <w:tcPr>
            <w:tcW w:w="143" w:type="pct"/>
          </w:tcPr>
          <w:p w14:paraId="15FE579A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9735C33" w14:textId="74DBD426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14:paraId="39A505A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AD63AC0" w14:textId="4AB9BBCB" w:rsidR="00AD7F6D" w:rsidRPr="00B056C3" w:rsidRDefault="00B750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5,232</w:t>
            </w:r>
          </w:p>
        </w:tc>
        <w:tc>
          <w:tcPr>
            <w:tcW w:w="134" w:type="pct"/>
          </w:tcPr>
          <w:p w14:paraId="579886E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17B493F" w14:textId="3B348094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AD7F6D" w:rsidRPr="00C57846" w14:paraId="1C658EC4" w14:textId="77777777" w:rsidTr="00763091">
        <w:tc>
          <w:tcPr>
            <w:tcW w:w="2099" w:type="pct"/>
          </w:tcPr>
          <w:p w14:paraId="727117F8" w14:textId="5AF9E3B8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7B183A5" w14:textId="1E77CDE8" w:rsidR="00AD7F6D" w:rsidRPr="00B750B0" w:rsidRDefault="00B750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B750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5,940</w: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70144933" w14:textId="77777777" w:rsidR="00AD7F6D" w:rsidRPr="00B750B0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54917E5" w14:textId="6C08A303" w:rsidR="00AD7F6D" w:rsidRPr="00B750B0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3" w:type="pct"/>
          </w:tcPr>
          <w:p w14:paraId="70269B75" w14:textId="77777777" w:rsidR="00AD7F6D" w:rsidRPr="00B750B0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426CD98" w14:textId="1E905D36" w:rsidR="00AD7F6D" w:rsidRPr="00B750B0" w:rsidRDefault="00B750B0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B750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5,232</w: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" w:type="pct"/>
          </w:tcPr>
          <w:p w14:paraId="2FA9FDE3" w14:textId="77777777" w:rsidR="00AD7F6D" w:rsidRPr="00B750B0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77DB3C0" w14:textId="69E4E85D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</w:tr>
    </w:tbl>
    <w:p w14:paraId="464F55B0" w14:textId="362B21B5" w:rsidR="00651F13" w:rsidRDefault="00651F13" w:rsidP="00D95D1F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FB8E9C8" w14:textId="77777777" w:rsidR="00651F13" w:rsidRDefault="00651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91427E4" w14:textId="20EA4942" w:rsidR="002B0AF5" w:rsidRPr="00161E24" w:rsidRDefault="002B0AF5" w:rsidP="00461EE9">
      <w:pPr>
        <w:pStyle w:val="Heading1"/>
        <w:numPr>
          <w:ilvl w:val="0"/>
          <w:numId w:val="23"/>
        </w:numPr>
        <w:tabs>
          <w:tab w:val="decimal" w:pos="630"/>
        </w:tabs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</w:t>
      </w:r>
      <w:r w:rsidR="00E87A8C"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การค้า</w:t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A44231" w14:textId="7D9F8286" w:rsidR="003E7071" w:rsidRDefault="003E707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B056C3" w14:paraId="105B40AB" w14:textId="77777777" w:rsidTr="00763091">
        <w:trPr>
          <w:tblHeader/>
        </w:trPr>
        <w:tc>
          <w:tcPr>
            <w:tcW w:w="2099" w:type="pct"/>
          </w:tcPr>
          <w:p w14:paraId="1ED1AB19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6C9D8DA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507358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7065E6F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B056C3" w14:paraId="10ACC2ED" w14:textId="77777777" w:rsidTr="00763091">
        <w:trPr>
          <w:tblHeader/>
        </w:trPr>
        <w:tc>
          <w:tcPr>
            <w:tcW w:w="2099" w:type="pct"/>
          </w:tcPr>
          <w:p w14:paraId="17CCA1FC" w14:textId="64625209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9" w:type="pct"/>
            <w:shd w:val="clear" w:color="auto" w:fill="auto"/>
          </w:tcPr>
          <w:p w14:paraId="206F0D6D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F62D00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CD2CC84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DFCE474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9D523C3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20C9BFCA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6CF7AF3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B056C3" w14:paraId="44175D55" w14:textId="77777777" w:rsidTr="00763091">
        <w:trPr>
          <w:trHeight w:val="434"/>
          <w:tblHeader/>
        </w:trPr>
        <w:tc>
          <w:tcPr>
            <w:tcW w:w="2099" w:type="pct"/>
          </w:tcPr>
          <w:p w14:paraId="4EBEC14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070ACAEB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7F6D" w:rsidRPr="00B056C3" w14:paraId="55166B39" w14:textId="77777777" w:rsidTr="0037160F">
        <w:tc>
          <w:tcPr>
            <w:tcW w:w="2099" w:type="pct"/>
          </w:tcPr>
          <w:p w14:paraId="4F64560D" w14:textId="200031F8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9" w:type="pct"/>
            <w:shd w:val="clear" w:color="auto" w:fill="auto"/>
          </w:tcPr>
          <w:p w14:paraId="57461833" w14:textId="0F4918DF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</w:t>
            </w:r>
            <w:r w:rsidR="001C7A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71B307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1E700A" w14:textId="2A6D6F09" w:rsidR="00AD7F6D" w:rsidRPr="00AD7F6D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143" w:type="pct"/>
          </w:tcPr>
          <w:p w14:paraId="0FBCF55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1BFB6A" w14:textId="1B1978BF" w:rsidR="00AD7F6D" w:rsidRPr="00B056C3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</w:t>
            </w:r>
            <w:r w:rsidR="001E4C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4F890D4A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7CFAC6B" w14:textId="5E5C8246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3,904</w:t>
            </w:r>
          </w:p>
        </w:tc>
      </w:tr>
      <w:tr w:rsidR="00AD7F6D" w:rsidRPr="00B056C3" w14:paraId="724ECDAB" w14:textId="77777777" w:rsidTr="0037160F">
        <w:tc>
          <w:tcPr>
            <w:tcW w:w="2099" w:type="pct"/>
          </w:tcPr>
          <w:p w14:paraId="21B4AF4D" w14:textId="4289C671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09" w:type="pct"/>
            <w:shd w:val="clear" w:color="auto" w:fill="auto"/>
          </w:tcPr>
          <w:p w14:paraId="2BB5D7C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A2450C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E3BA77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93D9C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17139F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0586A3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EEB2D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7F6D" w:rsidRPr="00B056C3" w14:paraId="36EDBF61" w14:textId="77777777" w:rsidTr="0037160F">
        <w:tc>
          <w:tcPr>
            <w:tcW w:w="2099" w:type="pct"/>
          </w:tcPr>
          <w:p w14:paraId="1DB76C17" w14:textId="3A8EC49A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09" w:type="pct"/>
            <w:shd w:val="clear" w:color="auto" w:fill="auto"/>
          </w:tcPr>
          <w:p w14:paraId="20BA7218" w14:textId="121D3020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43" w:type="pct"/>
          </w:tcPr>
          <w:p w14:paraId="2BB7BDFD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3006063" w14:textId="43496D15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43" w:type="pct"/>
          </w:tcPr>
          <w:p w14:paraId="007E88C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516FAB" w14:textId="1DCB5E82" w:rsidR="00AD7F6D" w:rsidRPr="00B056C3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4" w:type="pct"/>
          </w:tcPr>
          <w:p w14:paraId="7C35A9E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C39311" w14:textId="1DFE977D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D7F6D" w:rsidRPr="00B056C3" w14:paraId="310B0FE7" w14:textId="77777777" w:rsidTr="0037160F">
        <w:tc>
          <w:tcPr>
            <w:tcW w:w="2099" w:type="pct"/>
          </w:tcPr>
          <w:p w14:paraId="66B7E0D3" w14:textId="121922D6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09" w:type="pct"/>
            <w:shd w:val="clear" w:color="auto" w:fill="auto"/>
          </w:tcPr>
          <w:p w14:paraId="3738E30F" w14:textId="1F55A1F9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1C6B793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215E063" w14:textId="72EA9D09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3" w:type="pct"/>
          </w:tcPr>
          <w:p w14:paraId="7C4E12A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A2E5E98" w14:textId="7815D7B5" w:rsidR="00AD7F6D" w:rsidRPr="00B056C3" w:rsidRDefault="0037160F" w:rsidP="00371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FEFC376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C2A6254" w14:textId="4B066B01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D7F6D" w:rsidRPr="00B056C3" w14:paraId="6843D418" w14:textId="77777777" w:rsidTr="0037160F">
        <w:tc>
          <w:tcPr>
            <w:tcW w:w="2099" w:type="pct"/>
          </w:tcPr>
          <w:p w14:paraId="7E6416CC" w14:textId="695A2BE1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09" w:type="pct"/>
            <w:shd w:val="clear" w:color="auto" w:fill="auto"/>
          </w:tcPr>
          <w:p w14:paraId="60CB9EB2" w14:textId="0095DF2F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14:paraId="7E9405FA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FB63691" w14:textId="2D975D61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3" w:type="pct"/>
          </w:tcPr>
          <w:p w14:paraId="5C581E2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B88E6CD" w14:textId="1993A911" w:rsidR="00AD7F6D" w:rsidRPr="00B056C3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4" w:type="pct"/>
          </w:tcPr>
          <w:p w14:paraId="0E0B284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D142106" w14:textId="5043E1F9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D7F6D" w:rsidRPr="00B056C3" w14:paraId="3A1A630B" w14:textId="77777777" w:rsidTr="0037160F">
        <w:tc>
          <w:tcPr>
            <w:tcW w:w="2099" w:type="pct"/>
          </w:tcPr>
          <w:p w14:paraId="34DA77B6" w14:textId="43524329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C2F4A7A" w14:textId="48F0AC8A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3" w:type="pct"/>
          </w:tcPr>
          <w:p w14:paraId="7D48EE2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1E45096" w14:textId="22E61680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3" w:type="pct"/>
          </w:tcPr>
          <w:p w14:paraId="5EF47A3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4013CDC" w14:textId="645C59B7" w:rsidR="00AD7F6D" w:rsidRPr="00B056C3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4" w:type="pct"/>
          </w:tcPr>
          <w:p w14:paraId="1E88BC8F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EB67E5B" w14:textId="5740FAC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AD7F6D" w:rsidRPr="00B056C3" w14:paraId="6E7336D0" w14:textId="77777777" w:rsidTr="0037160F">
        <w:tc>
          <w:tcPr>
            <w:tcW w:w="2099" w:type="pct"/>
          </w:tcPr>
          <w:p w14:paraId="42D80EC9" w14:textId="45E74F5D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75BBFDD9" w14:textId="01CA075D" w:rsidR="00AD7F6D" w:rsidRPr="0037160F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</w:t>
            </w:r>
            <w:r w:rsidR="001C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48065CF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3728BE81" w14:textId="6FF9F22E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5,686</w:t>
            </w:r>
          </w:p>
        </w:tc>
        <w:tc>
          <w:tcPr>
            <w:tcW w:w="143" w:type="pct"/>
          </w:tcPr>
          <w:p w14:paraId="312127B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FFE656F" w14:textId="2FDBA273" w:rsidR="00AD7F6D" w:rsidRPr="000367F1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6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</w:t>
            </w:r>
            <w:r w:rsidR="00371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3D86431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62C9B009" w14:textId="72E17EA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4,028</w:t>
            </w:r>
          </w:p>
        </w:tc>
      </w:tr>
      <w:tr w:rsidR="00AD7F6D" w:rsidRPr="00B056C3" w14:paraId="2623BB5D" w14:textId="77777777" w:rsidTr="0041273D">
        <w:tc>
          <w:tcPr>
            <w:tcW w:w="2099" w:type="pct"/>
          </w:tcPr>
          <w:p w14:paraId="26574F63" w14:textId="31CD8CE1" w:rsidR="00AD7F6D" w:rsidRPr="009A0C03" w:rsidRDefault="00AD7F6D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4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0C0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</w:t>
            </w:r>
            <w:r w:rsidRPr="009A0C0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ว่า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E8D59E2" w14:textId="54273192" w:rsidR="00AD7F6D" w:rsidRPr="00B056C3" w:rsidRDefault="0037160F" w:rsidP="00371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6948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FBE39E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FBFFDB5" w14:textId="318AECA1" w:rsidR="00AD7F6D" w:rsidRPr="00B056C3" w:rsidRDefault="00AD7F6D" w:rsidP="0041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43" w:type="pct"/>
          </w:tcPr>
          <w:p w14:paraId="5374B15D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EC527DC" w14:textId="0DEA5543" w:rsidR="00AD7F6D" w:rsidRPr="00B056C3" w:rsidRDefault="000367F1" w:rsidP="00036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34" w:type="pct"/>
          </w:tcPr>
          <w:p w14:paraId="2C96EC0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4EA935A" w14:textId="643E538D" w:rsidR="00AD7F6D" w:rsidRPr="00B056C3" w:rsidRDefault="00AD7F6D" w:rsidP="0041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AD7F6D" w:rsidRPr="00B056C3" w14:paraId="52C5A5FC" w14:textId="77777777" w:rsidTr="00763091">
        <w:tc>
          <w:tcPr>
            <w:tcW w:w="2099" w:type="pct"/>
          </w:tcPr>
          <w:p w14:paraId="6745F582" w14:textId="3C44F0AF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1E871A5" w14:textId="2D2E4FA2" w:rsidR="00AD7F6D" w:rsidRPr="00C94709" w:rsidRDefault="00C94709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4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</w:t>
            </w:r>
            <w:r w:rsidR="001C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D5C6C4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DB1E4FC" w14:textId="39A4985B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5,365</w:t>
            </w:r>
          </w:p>
        </w:tc>
        <w:tc>
          <w:tcPr>
            <w:tcW w:w="143" w:type="pct"/>
          </w:tcPr>
          <w:p w14:paraId="5CAA938D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6EB79BE" w14:textId="3EDE7BFC" w:rsidR="00AD7F6D" w:rsidRPr="000367F1" w:rsidRDefault="000367F1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6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</w:t>
            </w:r>
            <w:r w:rsidR="00371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62AA289E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4E510E3" w14:textId="461843EE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6B5F473D" w14:textId="413CD30A" w:rsidR="00AD7F6D" w:rsidRDefault="00AD7F6D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49818AC3" w14:textId="77777777" w:rsidTr="00763091">
        <w:trPr>
          <w:tblHeader/>
        </w:trPr>
        <w:tc>
          <w:tcPr>
            <w:tcW w:w="2099" w:type="pct"/>
          </w:tcPr>
          <w:p w14:paraId="465E1DFD" w14:textId="03C6239E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9" w:type="pct"/>
            <w:gridSpan w:val="3"/>
          </w:tcPr>
          <w:p w14:paraId="23B1527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4B4A99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1DAFF51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C57846" w14:paraId="13E018D5" w14:textId="77777777" w:rsidTr="00763091">
        <w:trPr>
          <w:tblHeader/>
        </w:trPr>
        <w:tc>
          <w:tcPr>
            <w:tcW w:w="2099" w:type="pct"/>
          </w:tcPr>
          <w:p w14:paraId="09B5277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05B8F6A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3DB0B09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5430BBF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8267010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A5C8D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1416AE55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52ABEA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C57846" w14:paraId="25854F8C" w14:textId="77777777" w:rsidTr="00763091">
        <w:trPr>
          <w:trHeight w:val="434"/>
          <w:tblHeader/>
        </w:trPr>
        <w:tc>
          <w:tcPr>
            <w:tcW w:w="2099" w:type="pct"/>
          </w:tcPr>
          <w:p w14:paraId="17255DE7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0F901514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7F6D" w:rsidRPr="00C57846" w14:paraId="0E272533" w14:textId="77777777" w:rsidTr="00763091">
        <w:tc>
          <w:tcPr>
            <w:tcW w:w="2099" w:type="pct"/>
          </w:tcPr>
          <w:p w14:paraId="064978F1" w14:textId="24408CD4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09" w:type="pct"/>
          </w:tcPr>
          <w:p w14:paraId="4BB1692D" w14:textId="67AEBE8C" w:rsidR="00AD7F6D" w:rsidRPr="00B056C3" w:rsidRDefault="00C527D4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701CC2F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A700227" w14:textId="4EF3F9FD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3" w:type="pct"/>
          </w:tcPr>
          <w:p w14:paraId="560F6137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7116D06" w14:textId="3B3AF8E3" w:rsidR="00AD7F6D" w:rsidRPr="00B056C3" w:rsidRDefault="00D92DC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4" w:type="pct"/>
          </w:tcPr>
          <w:p w14:paraId="62904430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94CA71" w14:textId="07DCC9F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AD7F6D" w:rsidRPr="00C57846" w14:paraId="5B919F10" w14:textId="77777777" w:rsidTr="00763091">
        <w:tc>
          <w:tcPr>
            <w:tcW w:w="2099" w:type="pct"/>
          </w:tcPr>
          <w:p w14:paraId="22DCEDFF" w14:textId="5B676CEB" w:rsidR="00AD7F6D" w:rsidRPr="00161E24" w:rsidRDefault="00AD7F6D" w:rsidP="00AD7F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9" w:type="pct"/>
          </w:tcPr>
          <w:p w14:paraId="10A3019E" w14:textId="346D9990" w:rsidR="00AD7F6D" w:rsidRPr="00B056C3" w:rsidRDefault="0043620A" w:rsidP="0043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3" w:type="pct"/>
          </w:tcPr>
          <w:p w14:paraId="5881C3CB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4121D6" w14:textId="00CA4770" w:rsidR="00AD7F6D" w:rsidRPr="00161E24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3" w:type="pct"/>
          </w:tcPr>
          <w:p w14:paraId="2EBBAF1D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39B0FE" w14:textId="019A89F8" w:rsidR="00AD7F6D" w:rsidRPr="00B056C3" w:rsidRDefault="00D92DC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4" w:type="pct"/>
          </w:tcPr>
          <w:p w14:paraId="4D47E8B9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B7E323" w14:textId="3C3CAB93" w:rsidR="00AD7F6D" w:rsidRPr="00161E24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AD7F6D" w:rsidRPr="00C57846" w14:paraId="5AC6957B" w14:textId="77777777" w:rsidTr="00763091">
        <w:tc>
          <w:tcPr>
            <w:tcW w:w="2099" w:type="pct"/>
          </w:tcPr>
          <w:p w14:paraId="138E59E8" w14:textId="29CA4D49" w:rsidR="00AD7F6D" w:rsidRPr="00161E24" w:rsidRDefault="00AD7F6D" w:rsidP="00AD7F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09" w:type="pct"/>
          </w:tcPr>
          <w:p w14:paraId="571BE6E8" w14:textId="6A9CDC1F" w:rsidR="00AD7F6D" w:rsidRPr="00B056C3" w:rsidRDefault="0043620A" w:rsidP="0043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43" w:type="pct"/>
          </w:tcPr>
          <w:p w14:paraId="64763303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58FE70A" w14:textId="6B235612" w:rsidR="00AD7F6D" w:rsidRPr="00161E24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9F222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EE22DD" w14:textId="23200A78" w:rsidR="00AD7F6D" w:rsidRPr="00B056C3" w:rsidRDefault="00D92DC2" w:rsidP="00D92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DBC32F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7FB9D1A" w14:textId="7E8EEBA2" w:rsidR="00AD7F6D" w:rsidRPr="00161E24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F6D" w:rsidRPr="00C57846" w14:paraId="7A40F1DF" w14:textId="77777777" w:rsidTr="00763091">
        <w:tc>
          <w:tcPr>
            <w:tcW w:w="2099" w:type="pct"/>
          </w:tcPr>
          <w:p w14:paraId="0ECAC855" w14:textId="183C742A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4741E34" w14:textId="7AA33D99" w:rsidR="00AD7F6D" w:rsidRPr="00B056C3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620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5B762A5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501ECC" w14:textId="2323CAB5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3" w:type="pct"/>
          </w:tcPr>
          <w:p w14:paraId="47BA3D31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ECA6CC6" w14:textId="4766BCCC" w:rsidR="00AD7F6D" w:rsidRPr="00B056C3" w:rsidRDefault="00D92DC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4" w:type="pct"/>
          </w:tcPr>
          <w:p w14:paraId="46BBB7F4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A8CE52E" w14:textId="35E7C3B2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AD7F6D" w:rsidRPr="00C57846" w14:paraId="6A8B742F" w14:textId="77777777" w:rsidTr="00763091">
        <w:tc>
          <w:tcPr>
            <w:tcW w:w="2099" w:type="pct"/>
          </w:tcPr>
          <w:p w14:paraId="288BE1E3" w14:textId="7BEEE926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9658E45" w14:textId="72D37188" w:rsidR="00AD7F6D" w:rsidRPr="0041273D" w:rsidRDefault="0037160F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2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680FA78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B9A1A24" w14:textId="1FACD579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21E9B0D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D32192D" w14:textId="7C4B1585" w:rsidR="00AD7F6D" w:rsidRPr="00D92DC2" w:rsidRDefault="00D92DC2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D92DC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107</w:t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" w:type="pct"/>
          </w:tcPr>
          <w:p w14:paraId="25FC8A7F" w14:textId="77777777" w:rsidR="00AD7F6D" w:rsidRPr="00D92DC2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459F7FC" w14:textId="426B82BB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</w:tbl>
    <w:p w14:paraId="3B3F23D6" w14:textId="54130811" w:rsidR="007E1081" w:rsidRPr="00161E24" w:rsidRDefault="007E1081" w:rsidP="007E1081">
      <w:pPr>
        <w:rPr>
          <w:rFonts w:asciiTheme="majorBidi" w:hAnsiTheme="majorBidi" w:cstheme="majorBidi"/>
          <w:sz w:val="30"/>
          <w:szCs w:val="30"/>
        </w:rPr>
      </w:pPr>
    </w:p>
    <w:p w14:paraId="3CEE6E86" w14:textId="0DBE49AE" w:rsidR="007942AE" w:rsidRPr="00161E24" w:rsidRDefault="009F2C2C" w:rsidP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7523FC" w:rsidRPr="00161E24">
        <w:rPr>
          <w:rFonts w:asciiTheme="majorBidi" w:hAnsiTheme="majorBidi" w:cstheme="majorBidi"/>
          <w:sz w:val="30"/>
          <w:szCs w:val="30"/>
        </w:rPr>
        <w:t>2</w:t>
      </w:r>
      <w:r w:rsidR="00C359E3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>)</w:t>
      </w:r>
    </w:p>
    <w:p w14:paraId="3C62D9AB" w14:textId="20D73753" w:rsidR="0041273D" w:rsidRDefault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6E75295" w14:textId="3EC4F9BE" w:rsidR="00175162" w:rsidRPr="00161E24" w:rsidRDefault="00857781" w:rsidP="00C527D4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  <w:r w:rsidR="00175162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6B8AEFFF" w14:textId="66D72CC1" w:rsidR="00C70195" w:rsidRDefault="00C70195" w:rsidP="00DC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04D234E5" w14:textId="77777777" w:rsidTr="00763091">
        <w:trPr>
          <w:tblHeader/>
        </w:trPr>
        <w:tc>
          <w:tcPr>
            <w:tcW w:w="2099" w:type="pct"/>
          </w:tcPr>
          <w:p w14:paraId="3DD7CDF5" w14:textId="37574758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B05010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044467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0C0F06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C57846" w14:paraId="11E1157B" w14:textId="77777777" w:rsidTr="00763091">
        <w:trPr>
          <w:tblHeader/>
        </w:trPr>
        <w:tc>
          <w:tcPr>
            <w:tcW w:w="2099" w:type="pct"/>
          </w:tcPr>
          <w:p w14:paraId="0F43FA81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3DEDE68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AB0FA46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27E34CF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EBCB9D2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9319837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4EA9312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BD051DB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7F6D" w:rsidRPr="00C57846" w14:paraId="6E142DAF" w14:textId="77777777" w:rsidTr="00763091">
        <w:trPr>
          <w:trHeight w:val="434"/>
          <w:tblHeader/>
        </w:trPr>
        <w:tc>
          <w:tcPr>
            <w:tcW w:w="2099" w:type="pct"/>
          </w:tcPr>
          <w:p w14:paraId="0301B7C6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73F3E13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7F6F" w:rsidRPr="00927F6F" w14:paraId="5B708769" w14:textId="77777777" w:rsidTr="0041273D">
        <w:tc>
          <w:tcPr>
            <w:tcW w:w="2099" w:type="pct"/>
          </w:tcPr>
          <w:p w14:paraId="17298B96" w14:textId="17B4283E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609" w:type="pct"/>
            <w:shd w:val="clear" w:color="auto" w:fill="auto"/>
          </w:tcPr>
          <w:p w14:paraId="2FDCBA75" w14:textId="6FCD1F02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  <w:tc>
          <w:tcPr>
            <w:tcW w:w="143" w:type="pct"/>
          </w:tcPr>
          <w:p w14:paraId="41E9E07D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55E7E9" w14:textId="6B2115FA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143" w:type="pct"/>
          </w:tcPr>
          <w:p w14:paraId="2EAEC0F1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12CBB97" w14:textId="2FFABC6A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34" w:type="pct"/>
          </w:tcPr>
          <w:p w14:paraId="2C2541C2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588845" w14:textId="7D3169CA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927F6F" w:rsidRPr="00927F6F" w14:paraId="0767936A" w14:textId="77777777" w:rsidTr="0041273D">
        <w:tc>
          <w:tcPr>
            <w:tcW w:w="2099" w:type="pct"/>
          </w:tcPr>
          <w:p w14:paraId="07079C28" w14:textId="2A802DC5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09" w:type="pct"/>
            <w:shd w:val="clear" w:color="auto" w:fill="auto"/>
          </w:tcPr>
          <w:p w14:paraId="49FE4D99" w14:textId="0CA67516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3" w:type="pct"/>
          </w:tcPr>
          <w:p w14:paraId="3BF3C0B9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1354064" w14:textId="6F5516D2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3" w:type="pct"/>
          </w:tcPr>
          <w:p w14:paraId="42F4053C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6799E86" w14:textId="5C0340C3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34" w:type="pct"/>
          </w:tcPr>
          <w:p w14:paraId="22C33859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55749E" w14:textId="6BB453F4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927F6F" w:rsidRPr="00927F6F" w14:paraId="4B1C3C46" w14:textId="77777777" w:rsidTr="00927F6F">
        <w:tc>
          <w:tcPr>
            <w:tcW w:w="2099" w:type="pct"/>
          </w:tcPr>
          <w:p w14:paraId="6CFAEEEC" w14:textId="1268ACDF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609" w:type="pct"/>
          </w:tcPr>
          <w:p w14:paraId="71ACCDB7" w14:textId="5E35814A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10,811</w:t>
            </w:r>
          </w:p>
        </w:tc>
        <w:tc>
          <w:tcPr>
            <w:tcW w:w="143" w:type="pct"/>
          </w:tcPr>
          <w:p w14:paraId="0D5CDA99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E3ACF76" w14:textId="2E5971FF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9,729</w:t>
            </w:r>
          </w:p>
        </w:tc>
        <w:tc>
          <w:tcPr>
            <w:tcW w:w="143" w:type="pct"/>
          </w:tcPr>
          <w:p w14:paraId="7135BE53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5D37BE6" w14:textId="3048D224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7,894</w:t>
            </w:r>
          </w:p>
        </w:tc>
        <w:tc>
          <w:tcPr>
            <w:tcW w:w="134" w:type="pct"/>
          </w:tcPr>
          <w:p w14:paraId="0D45093D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0251B" w14:textId="0005B54D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7,165</w:t>
            </w:r>
          </w:p>
        </w:tc>
      </w:tr>
      <w:tr w:rsidR="00927F6F" w:rsidRPr="00927F6F" w14:paraId="6BFDEF68" w14:textId="77777777" w:rsidTr="00927F6F">
        <w:tc>
          <w:tcPr>
            <w:tcW w:w="2099" w:type="pct"/>
          </w:tcPr>
          <w:p w14:paraId="566CA359" w14:textId="54BC935E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สินค้าและ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C38119" w14:textId="02CB256A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3" w:type="pct"/>
          </w:tcPr>
          <w:p w14:paraId="073C67EA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36B2897" w14:textId="38771948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3" w:type="pct"/>
          </w:tcPr>
          <w:p w14:paraId="3101059E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F41534C" w14:textId="7DF3EB4B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4" w:type="pct"/>
          </w:tcPr>
          <w:p w14:paraId="5825365E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6A390FD" w14:textId="7608EF9C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927F6F" w:rsidRPr="00927F6F" w14:paraId="0B3820C8" w14:textId="77777777" w:rsidTr="00927F6F">
        <w:tc>
          <w:tcPr>
            <w:tcW w:w="2099" w:type="pct"/>
          </w:tcPr>
          <w:p w14:paraId="208DE064" w14:textId="77777777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DE63198" w14:textId="192284E1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14,773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03098930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FE09862" w14:textId="4C11AA3C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14,253</w:t>
            </w:r>
          </w:p>
        </w:tc>
        <w:tc>
          <w:tcPr>
            <w:tcW w:w="143" w:type="pct"/>
          </w:tcPr>
          <w:p w14:paraId="0642A5F3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5E50430" w14:textId="37778C77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8,541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34" w:type="pct"/>
          </w:tcPr>
          <w:p w14:paraId="7DDE8604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CC84CD3" w14:textId="4FDD2D0E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7,644</w:t>
            </w:r>
          </w:p>
        </w:tc>
      </w:tr>
      <w:tr w:rsidR="00927F6F" w:rsidRPr="00927F6F" w14:paraId="781C5418" w14:textId="77777777" w:rsidTr="00927F6F">
        <w:tc>
          <w:tcPr>
            <w:tcW w:w="2099" w:type="pct"/>
          </w:tcPr>
          <w:p w14:paraId="04889752" w14:textId="616E6B5E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ค่าเผื่อการปรับลดมูลค่าสินค้าคงเหลือ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721E874" w14:textId="4FEA4119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43" w:type="pct"/>
          </w:tcPr>
          <w:p w14:paraId="3ADF69F0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EFF4D0" w14:textId="5CBC99C9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(142)</w:t>
            </w:r>
          </w:p>
        </w:tc>
        <w:tc>
          <w:tcPr>
            <w:tcW w:w="143" w:type="pct"/>
          </w:tcPr>
          <w:p w14:paraId="3B8F8656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C21629E" w14:textId="04C60B61" w:rsidR="00927F6F" w:rsidRPr="00927F6F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4" w:type="pct"/>
          </w:tcPr>
          <w:p w14:paraId="77D104E9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8B663B8" w14:textId="731663C0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927F6F" w:rsidRPr="00927F6F" w14:paraId="667E6438" w14:textId="77777777" w:rsidTr="00927F6F">
        <w:tc>
          <w:tcPr>
            <w:tcW w:w="2099" w:type="pct"/>
          </w:tcPr>
          <w:p w14:paraId="32A056BC" w14:textId="6419D667" w:rsidR="00927F6F" w:rsidRPr="00927F6F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C2C385F" w14:textId="5545CC2B" w:rsidR="00927F6F" w:rsidRPr="00D84988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14,711</w:t>
            </w:r>
          </w:p>
        </w:tc>
        <w:tc>
          <w:tcPr>
            <w:tcW w:w="143" w:type="pct"/>
          </w:tcPr>
          <w:p w14:paraId="577B78B1" w14:textId="77777777" w:rsidR="00927F6F" w:rsidRPr="00D84988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6D1F285" w14:textId="4A6493A1" w:rsidR="00927F6F" w:rsidRPr="00D84988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14,111</w:t>
            </w:r>
          </w:p>
        </w:tc>
        <w:tc>
          <w:tcPr>
            <w:tcW w:w="143" w:type="pct"/>
          </w:tcPr>
          <w:p w14:paraId="2F51B873" w14:textId="77777777" w:rsidR="00927F6F" w:rsidRPr="00D84988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DEF56" w14:textId="6C17204F" w:rsidR="00927F6F" w:rsidRPr="00D84988" w:rsidRDefault="00D84988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8,540</w:t>
            </w:r>
          </w:p>
        </w:tc>
        <w:tc>
          <w:tcPr>
            <w:tcW w:w="134" w:type="pct"/>
          </w:tcPr>
          <w:p w14:paraId="3073B519" w14:textId="77777777" w:rsidR="00927F6F" w:rsidRPr="00D84988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1F7477D" w14:textId="3CFDABA5" w:rsidR="00927F6F" w:rsidRPr="00D84988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7,643</w:t>
            </w:r>
          </w:p>
        </w:tc>
      </w:tr>
      <w:tr w:rsidR="00927F6F" w:rsidRPr="00927F6F" w14:paraId="6BF8DD8E" w14:textId="77777777" w:rsidTr="00927F6F">
        <w:tc>
          <w:tcPr>
            <w:tcW w:w="2099" w:type="pct"/>
          </w:tcPr>
          <w:p w14:paraId="50C32CC5" w14:textId="77777777" w:rsidR="00927F6F" w:rsidRPr="00651F13" w:rsidRDefault="00927F6F" w:rsidP="00927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A996A64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1A935C97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253D3AA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4EBED30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9F70867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450A3993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44F944B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7F6F" w:rsidRPr="00927F6F" w14:paraId="2CC02A48" w14:textId="77777777" w:rsidTr="0041273D">
        <w:tc>
          <w:tcPr>
            <w:tcW w:w="2099" w:type="pct"/>
          </w:tcPr>
          <w:p w14:paraId="2B8EFDF6" w14:textId="00E6CDB3" w:rsidR="00927F6F" w:rsidRPr="00927F6F" w:rsidRDefault="00927F6F" w:rsidP="009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การปรับลดมูลค่าที่เป็นมูลค่าสุทธิ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ที่คาดว่าจะได้รับ (กลับรายการ)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ถูกบันทึกรวมในบัญชีต้นทุนขายสินค้า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17F8A" w14:textId="081B4302" w:rsidR="00927F6F" w:rsidRPr="00D84988" w:rsidRDefault="00FC230A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2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F769B4F" w14:textId="77777777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4311F28" w14:textId="13400083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(56)</w:t>
            </w:r>
          </w:p>
        </w:tc>
        <w:tc>
          <w:tcPr>
            <w:tcW w:w="143" w:type="pct"/>
            <w:vAlign w:val="bottom"/>
          </w:tcPr>
          <w:p w14:paraId="4B852C3B" w14:textId="77777777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4EFEA016" w14:textId="3C2E22B4" w:rsidR="00927F6F" w:rsidRPr="00D84988" w:rsidRDefault="00D84988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19503EDE" w14:textId="77777777" w:rsidR="00927F6F" w:rsidRPr="00927F6F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6887A14" w14:textId="76002D86" w:rsidR="00927F6F" w:rsidRPr="00927F6F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27F6F" w:rsidRPr="00927F6F" w14:paraId="250F7390" w14:textId="77777777" w:rsidTr="00927F6F">
        <w:tc>
          <w:tcPr>
            <w:tcW w:w="2099" w:type="pct"/>
          </w:tcPr>
          <w:p w14:paraId="6322DDE7" w14:textId="316DF29E" w:rsidR="00927F6F" w:rsidRPr="00651F13" w:rsidRDefault="00927F6F" w:rsidP="009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BA7C746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E94B8E5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861BAF" w14:textId="478641D6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5E0D107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BFEC2F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79D49D9D" w14:textId="77777777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CAF885E" w14:textId="080F2189" w:rsidR="00927F6F" w:rsidRPr="00927F6F" w:rsidRDefault="00927F6F" w:rsidP="0092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27F6F" w:rsidRPr="00927F6F" w14:paraId="21CC57F6" w14:textId="77777777" w:rsidTr="0041273D">
        <w:tc>
          <w:tcPr>
            <w:tcW w:w="2099" w:type="pct"/>
          </w:tcPr>
          <w:p w14:paraId="5CD12710" w14:textId="52082ACC" w:rsidR="00927F6F" w:rsidRPr="00927F6F" w:rsidRDefault="00927F6F" w:rsidP="008F5103">
            <w:pPr>
              <w:pStyle w:val="a"/>
              <w:tabs>
                <w:tab w:val="clear" w:pos="1080"/>
              </w:tabs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927F6F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มูลค่าตามบัญชีของสินค้าคงเหลือ</w:t>
            </w:r>
            <w:r w:rsidR="008F5103">
              <w:rPr>
                <w:rFonts w:asciiTheme="majorBidi" w:hAnsiTheme="majorBidi" w:cstheme="majorBidi"/>
                <w:lang w:val="en-US"/>
              </w:rPr>
              <w:br/>
            </w:r>
            <w:r w:rsidRPr="00927F6F">
              <w:rPr>
                <w:rFonts w:asciiTheme="majorBidi" w:hAnsiTheme="majorBidi" w:cstheme="majorBidi"/>
                <w:cs/>
              </w:rPr>
              <w:t>ที่จำนองเพื่อค้ำประกันหนี้สิน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5ED48327" w14:textId="35AD62B0" w:rsidR="00927F6F" w:rsidRPr="00D84988" w:rsidRDefault="00D84988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A25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3" w:type="pct"/>
            <w:vAlign w:val="bottom"/>
          </w:tcPr>
          <w:p w14:paraId="19B8500E" w14:textId="77777777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EE3D73E" w14:textId="22EAF979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143" w:type="pct"/>
            <w:vAlign w:val="bottom"/>
          </w:tcPr>
          <w:p w14:paraId="15C53B2B" w14:textId="77777777" w:rsidR="00927F6F" w:rsidRPr="00D84988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BABB3" w14:textId="064B6423" w:rsidR="00927F6F" w:rsidRPr="00D84988" w:rsidRDefault="00D84988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2,515</w:t>
            </w:r>
          </w:p>
        </w:tc>
        <w:tc>
          <w:tcPr>
            <w:tcW w:w="134" w:type="pct"/>
            <w:vAlign w:val="bottom"/>
          </w:tcPr>
          <w:p w14:paraId="0576CC05" w14:textId="77777777" w:rsidR="00927F6F" w:rsidRPr="00927F6F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97D9510" w14:textId="3898B382" w:rsidR="00927F6F" w:rsidRPr="00927F6F" w:rsidRDefault="00927F6F" w:rsidP="00D84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</w:tr>
    </w:tbl>
    <w:p w14:paraId="7C14FBFB" w14:textId="77777777" w:rsidR="00787D22" w:rsidRDefault="00787D2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5AD8E1F" w14:textId="529F5269" w:rsidR="00A11218" w:rsidRDefault="007C63EB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บาง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แห่งได้โอนผลประโยชน์ในกรมธรรม์ประกันภัยส่วนที่คุ้มครองสินค้าสำเร็จรูปดังกล่าวให้กับ</w:t>
      </w:r>
      <w:r w:rsidR="00C70195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ในประเทศบางแห่งเพื่อเป็นหลักประกันวงเงินสินเชื่อตามที่กล่าวไว้ใน</w:t>
      </w:r>
      <w:r w:rsidR="00C70195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DC4BAD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52228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2623AA">
        <w:rPr>
          <w:rFonts w:asciiTheme="majorBidi" w:hAnsiTheme="majorBidi" w:cstheme="majorBidi"/>
          <w:color w:val="000000"/>
          <w:sz w:val="30"/>
          <w:szCs w:val="30"/>
        </w:rPr>
        <w:t>4</w:t>
      </w:r>
    </w:p>
    <w:p w14:paraId="0916D44D" w14:textId="452957BE" w:rsidR="0041273D" w:rsidRDefault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55FED2DE" w14:textId="24627773" w:rsidR="003C00C3" w:rsidRPr="00161E24" w:rsidRDefault="00AC50F1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3C00C3" w:rsidRPr="00161E24">
        <w:rPr>
          <w:rFonts w:asciiTheme="majorBidi" w:hAnsiTheme="majorBidi" w:cstheme="majorBidi"/>
          <w:sz w:val="30"/>
          <w:szCs w:val="30"/>
          <w:u w:val="none"/>
          <w:cs/>
        </w:rPr>
        <w:t>สินทรัพย์ชีวภาพ</w:t>
      </w:r>
    </w:p>
    <w:p w14:paraId="2BEC7DEB" w14:textId="77777777" w:rsidR="003C00C3" w:rsidRPr="003415D7" w:rsidRDefault="003C00C3" w:rsidP="003C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0"/>
        <w:gridCol w:w="270"/>
        <w:gridCol w:w="1062"/>
        <w:gridCol w:w="236"/>
        <w:gridCol w:w="1150"/>
      </w:tblGrid>
      <w:tr w:rsidR="003415D7" w:rsidRPr="00161E24" w14:paraId="0830836F" w14:textId="77777777" w:rsidTr="003415D7">
        <w:trPr>
          <w:trHeight w:val="20"/>
          <w:tblHeader/>
        </w:trPr>
        <w:tc>
          <w:tcPr>
            <w:tcW w:w="5400" w:type="dxa"/>
          </w:tcPr>
          <w:p w14:paraId="2AA77019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5"/>
          </w:tcPr>
          <w:p w14:paraId="0DB58809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3415D7" w:rsidRPr="00161E24" w14:paraId="558C48EB" w14:textId="77777777" w:rsidTr="003415D7">
        <w:trPr>
          <w:trHeight w:val="20"/>
          <w:tblHeader/>
        </w:trPr>
        <w:tc>
          <w:tcPr>
            <w:tcW w:w="5400" w:type="dxa"/>
          </w:tcPr>
          <w:p w14:paraId="482EFBB6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2314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270" w:type="dxa"/>
          </w:tcPr>
          <w:p w14:paraId="41615BF4" w14:textId="77777777" w:rsidR="003415D7" w:rsidRPr="00161E24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11877E" w14:textId="77777777" w:rsidR="003415D7" w:rsidRPr="00161E24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236" w:type="dxa"/>
          </w:tcPr>
          <w:p w14:paraId="6E87BD2B" w14:textId="77777777" w:rsidR="003415D7" w:rsidRPr="00161E24" w:rsidRDefault="003415D7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8711700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15D7" w:rsidRPr="00161E24" w14:paraId="7FCF811E" w14:textId="77777777" w:rsidTr="003415D7">
        <w:trPr>
          <w:trHeight w:val="20"/>
          <w:tblHeader/>
        </w:trPr>
        <w:tc>
          <w:tcPr>
            <w:tcW w:w="5400" w:type="dxa"/>
          </w:tcPr>
          <w:p w14:paraId="01D64B1F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5"/>
          </w:tcPr>
          <w:p w14:paraId="204B3225" w14:textId="61E2BA3C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15D7" w:rsidRPr="00161E24" w14:paraId="419FB5EE" w14:textId="77777777" w:rsidTr="003415D7">
        <w:trPr>
          <w:trHeight w:val="20"/>
        </w:trPr>
        <w:tc>
          <w:tcPr>
            <w:tcW w:w="5400" w:type="dxa"/>
          </w:tcPr>
          <w:p w14:paraId="5D9AAFAB" w14:textId="42FE23E6" w:rsidR="003415D7" w:rsidRPr="00041FEE" w:rsidRDefault="003415D7" w:rsidP="004A2D08">
            <w:pPr>
              <w:tabs>
                <w:tab w:val="left" w:pos="180"/>
                <w:tab w:val="left" w:pos="360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27E3" w:rsidRPr="00041F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4F55AED" w14:textId="394B12AB" w:rsidR="003415D7" w:rsidRPr="00183CDA" w:rsidRDefault="003415D7" w:rsidP="00A75E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7,059</w:t>
            </w:r>
          </w:p>
        </w:tc>
        <w:tc>
          <w:tcPr>
            <w:tcW w:w="270" w:type="dxa"/>
          </w:tcPr>
          <w:p w14:paraId="03AE375A" w14:textId="77777777" w:rsidR="003415D7" w:rsidRPr="00183CDA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8E37E9" w14:textId="036B50E8" w:rsidR="003415D7" w:rsidRPr="00183CDA" w:rsidRDefault="003415D7" w:rsidP="00A7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83CDA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6403B2AB" w14:textId="77777777" w:rsidR="003415D7" w:rsidRPr="00183CDA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CEA3FD4" w14:textId="20752E60" w:rsidR="003415D7" w:rsidRPr="00183CDA" w:rsidRDefault="003415D7" w:rsidP="00A75E10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7,281</w:t>
            </w:r>
          </w:p>
        </w:tc>
      </w:tr>
      <w:tr w:rsidR="003415D7" w:rsidRPr="00161E24" w14:paraId="4154A36C" w14:textId="77777777" w:rsidTr="003415D7">
        <w:trPr>
          <w:trHeight w:val="20"/>
        </w:trPr>
        <w:tc>
          <w:tcPr>
            <w:tcW w:w="5400" w:type="dxa"/>
          </w:tcPr>
          <w:p w14:paraId="4B6BC1FA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70" w:type="dxa"/>
          </w:tcPr>
          <w:p w14:paraId="39C92E08" w14:textId="5EBA63D1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17,351</w:t>
            </w:r>
          </w:p>
        </w:tc>
        <w:tc>
          <w:tcPr>
            <w:tcW w:w="270" w:type="dxa"/>
          </w:tcPr>
          <w:p w14:paraId="75F7B628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1400C9" w14:textId="61068AE0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096EFA5C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1875F03" w14:textId="56C7096D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17,588</w:t>
            </w:r>
          </w:p>
        </w:tc>
      </w:tr>
      <w:tr w:rsidR="003415D7" w:rsidRPr="00161E24" w14:paraId="3769FCD4" w14:textId="77777777" w:rsidTr="003415D7">
        <w:trPr>
          <w:trHeight w:val="20"/>
        </w:trPr>
        <w:tc>
          <w:tcPr>
            <w:tcW w:w="5400" w:type="dxa"/>
          </w:tcPr>
          <w:p w14:paraId="670E3BF4" w14:textId="12587250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70" w:type="dxa"/>
          </w:tcPr>
          <w:p w14:paraId="4316EF05" w14:textId="18401476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(14,830)</w:t>
            </w:r>
          </w:p>
        </w:tc>
        <w:tc>
          <w:tcPr>
            <w:tcW w:w="270" w:type="dxa"/>
          </w:tcPr>
          <w:p w14:paraId="61DC6217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ABECF0" w14:textId="3DD1837C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  <w:tc>
          <w:tcPr>
            <w:tcW w:w="236" w:type="dxa"/>
          </w:tcPr>
          <w:p w14:paraId="04AD923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1CE6E4B" w14:textId="1383AE62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(15,051)</w:t>
            </w:r>
          </w:p>
        </w:tc>
      </w:tr>
      <w:tr w:rsidR="003415D7" w:rsidRPr="00161E24" w14:paraId="52AEC521" w14:textId="77777777" w:rsidTr="003415D7">
        <w:trPr>
          <w:trHeight w:val="20"/>
        </w:trPr>
        <w:tc>
          <w:tcPr>
            <w:tcW w:w="5400" w:type="dxa"/>
          </w:tcPr>
          <w:p w14:paraId="781512BA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70" w:type="dxa"/>
          </w:tcPr>
          <w:p w14:paraId="4AEAB107" w14:textId="609425AD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(961)</w:t>
            </w:r>
          </w:p>
        </w:tc>
        <w:tc>
          <w:tcPr>
            <w:tcW w:w="270" w:type="dxa"/>
          </w:tcPr>
          <w:p w14:paraId="28964897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86B83AD" w14:textId="0CB57966" w:rsidR="003415D7" w:rsidRPr="00161E24" w:rsidRDefault="003415D7" w:rsidP="00A7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3FA74DE1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06375E6" w14:textId="5A19E255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</w:tr>
      <w:tr w:rsidR="003415D7" w:rsidRPr="00161E24" w14:paraId="77646BCD" w14:textId="77777777" w:rsidTr="003415D7">
        <w:trPr>
          <w:trHeight w:val="20"/>
        </w:trPr>
        <w:tc>
          <w:tcPr>
            <w:tcW w:w="5400" w:type="dxa"/>
          </w:tcPr>
          <w:p w14:paraId="15CD7542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กำไรจากการเปลี่ยนแปลง </w:t>
            </w:r>
          </w:p>
        </w:tc>
        <w:tc>
          <w:tcPr>
            <w:tcW w:w="1170" w:type="dxa"/>
          </w:tcPr>
          <w:p w14:paraId="6571CBAE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FCDD7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2A8A611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F7C8C4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EDE0B4E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15D7" w:rsidRPr="00161E24" w14:paraId="2391A14A" w14:textId="77777777" w:rsidTr="003415D7">
        <w:trPr>
          <w:trHeight w:val="20"/>
        </w:trPr>
        <w:tc>
          <w:tcPr>
            <w:tcW w:w="5400" w:type="dxa"/>
          </w:tcPr>
          <w:p w14:paraId="628887B7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9101BC" w14:textId="398241E5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36FC7292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C42CC0" w14:textId="49118C64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F56FD5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D00D0E" w14:textId="5F7851E0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3415D7" w:rsidRPr="00161E24" w14:paraId="2A95652F" w14:textId="77777777" w:rsidTr="003415D7">
        <w:trPr>
          <w:trHeight w:val="20"/>
        </w:trPr>
        <w:tc>
          <w:tcPr>
            <w:tcW w:w="5400" w:type="dxa"/>
          </w:tcPr>
          <w:p w14:paraId="24E54723" w14:textId="6C1F28BA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9426F" w14:textId="25E9E075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70" w:type="dxa"/>
          </w:tcPr>
          <w:p w14:paraId="45568FCA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4D70EB4" w14:textId="1854B96E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695BCC74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BF7FC5" w14:textId="055A6B09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9,034</w:t>
            </w:r>
          </w:p>
        </w:tc>
      </w:tr>
      <w:tr w:rsidR="003415D7" w:rsidRPr="00161E24" w14:paraId="58A401ED" w14:textId="77777777" w:rsidTr="003415D7">
        <w:trPr>
          <w:trHeight w:val="20"/>
        </w:trPr>
        <w:tc>
          <w:tcPr>
            <w:tcW w:w="5400" w:type="dxa"/>
          </w:tcPr>
          <w:p w14:paraId="7A5DE258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70" w:type="dxa"/>
          </w:tcPr>
          <w:p w14:paraId="56086598" w14:textId="5AD6FD13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15,887</w:t>
            </w:r>
          </w:p>
        </w:tc>
        <w:tc>
          <w:tcPr>
            <w:tcW w:w="270" w:type="dxa"/>
          </w:tcPr>
          <w:p w14:paraId="1B2E6B3C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D4AFAA" w14:textId="16F293AD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206408EB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B6D206" w14:textId="0922BD16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16,137</w:t>
            </w:r>
          </w:p>
        </w:tc>
      </w:tr>
      <w:tr w:rsidR="003415D7" w:rsidRPr="00161E24" w14:paraId="41C50B0E" w14:textId="77777777" w:rsidTr="003415D7">
        <w:trPr>
          <w:trHeight w:val="20"/>
        </w:trPr>
        <w:tc>
          <w:tcPr>
            <w:tcW w:w="5400" w:type="dxa"/>
          </w:tcPr>
          <w:p w14:paraId="26EAC175" w14:textId="0822B17F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70" w:type="dxa"/>
          </w:tcPr>
          <w:p w14:paraId="53227FCC" w14:textId="0AB1D427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(12,840)</w:t>
            </w:r>
          </w:p>
        </w:tc>
        <w:tc>
          <w:tcPr>
            <w:tcW w:w="270" w:type="dxa"/>
          </w:tcPr>
          <w:p w14:paraId="6D8DA3ED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D6ADBC" w14:textId="4BA1A825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36" w:type="dxa"/>
          </w:tcPr>
          <w:p w14:paraId="5FD4023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36556EF" w14:textId="061271AB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(13,085)</w:t>
            </w:r>
          </w:p>
        </w:tc>
      </w:tr>
      <w:tr w:rsidR="003415D7" w:rsidRPr="00161E24" w14:paraId="1D7E43C9" w14:textId="77777777" w:rsidTr="003415D7">
        <w:trPr>
          <w:trHeight w:val="20"/>
        </w:trPr>
        <w:tc>
          <w:tcPr>
            <w:tcW w:w="5400" w:type="dxa"/>
          </w:tcPr>
          <w:p w14:paraId="3F45F812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70" w:type="dxa"/>
          </w:tcPr>
          <w:p w14:paraId="1ABC63FE" w14:textId="67679174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70" w:type="dxa"/>
          </w:tcPr>
          <w:p w14:paraId="4854CDEE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6D0850" w14:textId="2896666B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09E4D1A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4B1556" w14:textId="5FCB3B7F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(1,101)</w:t>
            </w:r>
          </w:p>
        </w:tc>
      </w:tr>
      <w:tr w:rsidR="003415D7" w:rsidRPr="00161E24" w14:paraId="72D95455" w14:textId="77777777" w:rsidTr="003415D7">
        <w:trPr>
          <w:trHeight w:val="20"/>
        </w:trPr>
        <w:tc>
          <w:tcPr>
            <w:tcW w:w="5400" w:type="dxa"/>
          </w:tcPr>
          <w:p w14:paraId="0FFB2AB3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</w:t>
            </w:r>
          </w:p>
        </w:tc>
        <w:tc>
          <w:tcPr>
            <w:tcW w:w="1170" w:type="dxa"/>
          </w:tcPr>
          <w:p w14:paraId="24D282D7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F2465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B80BE48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10D216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1584845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15D7" w:rsidRPr="00161E24" w14:paraId="3B113908" w14:textId="77777777" w:rsidTr="003415D7">
        <w:trPr>
          <w:trHeight w:val="20"/>
        </w:trPr>
        <w:tc>
          <w:tcPr>
            <w:tcW w:w="5400" w:type="dxa"/>
          </w:tcPr>
          <w:p w14:paraId="168535D8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1170" w:type="dxa"/>
          </w:tcPr>
          <w:p w14:paraId="3FECFBA2" w14:textId="4AB78F8A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017E547D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7C02B2" w14:textId="6D2C5BD1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8044DA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9DE2A7F" w14:textId="77953542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3415D7" w:rsidRPr="00161E24" w14:paraId="7E55FBBA" w14:textId="77777777" w:rsidTr="003415D7">
        <w:trPr>
          <w:trHeight w:val="20"/>
        </w:trPr>
        <w:tc>
          <w:tcPr>
            <w:tcW w:w="5400" w:type="dxa"/>
          </w:tcPr>
          <w:p w14:paraId="1EC5BB27" w14:textId="438F918B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04875" w14:textId="0E85179F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10,835</w:t>
            </w:r>
          </w:p>
        </w:tc>
        <w:tc>
          <w:tcPr>
            <w:tcW w:w="270" w:type="dxa"/>
          </w:tcPr>
          <w:p w14:paraId="7198AA7C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8D14C2A" w14:textId="2C30344D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6063972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7A9F62D" w14:textId="6B3B3D61" w:rsidR="003415D7" w:rsidRPr="00161E24" w:rsidRDefault="00A75E10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11,076</w:t>
            </w:r>
          </w:p>
        </w:tc>
      </w:tr>
      <w:tr w:rsidR="003415D7" w:rsidRPr="003415D7" w14:paraId="551412F4" w14:textId="77777777" w:rsidTr="003415D7">
        <w:trPr>
          <w:trHeight w:val="20"/>
        </w:trPr>
        <w:tc>
          <w:tcPr>
            <w:tcW w:w="5400" w:type="dxa"/>
          </w:tcPr>
          <w:p w14:paraId="0F2D24D4" w14:textId="77777777" w:rsidR="003415D7" w:rsidRPr="005867C2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757FED" w14:textId="77777777" w:rsidR="003415D7" w:rsidRPr="003415D7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9B984AF" w14:textId="77777777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</w:tcPr>
          <w:p w14:paraId="6D240264" w14:textId="77777777" w:rsidR="003415D7" w:rsidRPr="003415D7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97CA7D9" w14:textId="77777777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</w:tcPr>
          <w:p w14:paraId="5E3FEA80" w14:textId="77777777" w:rsidR="003415D7" w:rsidRPr="003415D7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415D7" w:rsidRPr="00161E24" w14:paraId="6ACD4297" w14:textId="77777777" w:rsidTr="003415D7">
        <w:trPr>
          <w:trHeight w:val="20"/>
        </w:trPr>
        <w:tc>
          <w:tcPr>
            <w:tcW w:w="5400" w:type="dxa"/>
          </w:tcPr>
          <w:p w14:paraId="3EA9AB1B" w14:textId="58B2D616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F55539C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57DB0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37FB6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273A7E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FBB149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15D7" w:rsidRPr="00161E24" w14:paraId="4C2EC6C9" w14:textId="77777777" w:rsidTr="003415D7">
        <w:trPr>
          <w:trHeight w:val="20"/>
        </w:trPr>
        <w:tc>
          <w:tcPr>
            <w:tcW w:w="5400" w:type="dxa"/>
          </w:tcPr>
          <w:p w14:paraId="5F808B79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26463544" w14:textId="0E1766F1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</w:t>
            </w:r>
          </w:p>
        </w:tc>
        <w:tc>
          <w:tcPr>
            <w:tcW w:w="270" w:type="dxa"/>
          </w:tcPr>
          <w:p w14:paraId="6E763A9B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B34265" w14:textId="2EFAD8FF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6" w:type="dxa"/>
          </w:tcPr>
          <w:p w14:paraId="200700B9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7B37F7D" w14:textId="4B0D7DCC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</w:p>
        </w:tc>
      </w:tr>
      <w:tr w:rsidR="003415D7" w:rsidRPr="00161E24" w14:paraId="14CA7832" w14:textId="77777777" w:rsidTr="003415D7">
        <w:trPr>
          <w:trHeight w:val="20"/>
        </w:trPr>
        <w:tc>
          <w:tcPr>
            <w:tcW w:w="5400" w:type="dxa"/>
          </w:tcPr>
          <w:p w14:paraId="398CE7D5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D9C30" w14:textId="1234DA64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1,290</w:t>
            </w:r>
          </w:p>
        </w:tc>
        <w:tc>
          <w:tcPr>
            <w:tcW w:w="270" w:type="dxa"/>
          </w:tcPr>
          <w:p w14:paraId="4C7DB0AF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CEFFBD9" w14:textId="08C4B512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D9D783D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1AB625" w14:textId="5E0DCAF2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1,294</w:t>
            </w:r>
          </w:p>
        </w:tc>
      </w:tr>
      <w:tr w:rsidR="003415D7" w:rsidRPr="00161E24" w14:paraId="26821A80" w14:textId="77777777" w:rsidTr="003415D7">
        <w:trPr>
          <w:trHeight w:val="20"/>
        </w:trPr>
        <w:tc>
          <w:tcPr>
            <w:tcW w:w="5400" w:type="dxa"/>
          </w:tcPr>
          <w:p w14:paraId="3671C5F8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BAE00" w14:textId="04E88DE8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70" w:type="dxa"/>
          </w:tcPr>
          <w:p w14:paraId="0C7EF1DF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D11B081" w14:textId="46823FF9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2AAD436B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40031C4" w14:textId="75A71F05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9,034</w:t>
            </w:r>
          </w:p>
        </w:tc>
      </w:tr>
      <w:tr w:rsidR="003415D7" w:rsidRPr="00161E24" w14:paraId="44CDE826" w14:textId="77777777" w:rsidTr="003415D7">
        <w:trPr>
          <w:trHeight w:val="20"/>
        </w:trPr>
        <w:tc>
          <w:tcPr>
            <w:tcW w:w="5400" w:type="dxa"/>
          </w:tcPr>
          <w:p w14:paraId="683F625C" w14:textId="77777777" w:rsidR="003415D7" w:rsidRPr="005867C2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E2792C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4F566A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BB2FAA6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C46797D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76AF7950" w14:textId="77777777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415D7" w:rsidRPr="00161E24" w14:paraId="02E6BC61" w14:textId="77777777" w:rsidTr="003415D7">
        <w:trPr>
          <w:trHeight w:val="20"/>
        </w:trPr>
        <w:tc>
          <w:tcPr>
            <w:tcW w:w="5400" w:type="dxa"/>
          </w:tcPr>
          <w:p w14:paraId="2A4FDDD6" w14:textId="2BD6553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445CB8E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EE165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39E597" w14:textId="77777777" w:rsidR="003415D7" w:rsidRPr="00161E24" w:rsidRDefault="003415D7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299C1C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D56B83B" w14:textId="77777777" w:rsidR="003415D7" w:rsidRPr="00161E24" w:rsidRDefault="003415D7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15D7" w:rsidRPr="00161E24" w14:paraId="7D5E44EA" w14:textId="77777777" w:rsidTr="003415D7">
        <w:trPr>
          <w:trHeight w:val="20"/>
        </w:trPr>
        <w:tc>
          <w:tcPr>
            <w:tcW w:w="5400" w:type="dxa"/>
          </w:tcPr>
          <w:p w14:paraId="68D57BF9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2432C526" w14:textId="420446B7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9,209</w:t>
            </w:r>
          </w:p>
        </w:tc>
        <w:tc>
          <w:tcPr>
            <w:tcW w:w="270" w:type="dxa"/>
          </w:tcPr>
          <w:p w14:paraId="4AC21500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2AC84CF" w14:textId="40D7EB36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36" w:type="dxa"/>
          </w:tcPr>
          <w:p w14:paraId="7F6FAA93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9EFBE23" w14:textId="234B034B" w:rsidR="003415D7" w:rsidRPr="00161E24" w:rsidRDefault="00A75E10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9,446</w:t>
            </w:r>
          </w:p>
        </w:tc>
      </w:tr>
      <w:tr w:rsidR="003415D7" w:rsidRPr="00161E24" w14:paraId="0151D14D" w14:textId="77777777" w:rsidTr="003415D7">
        <w:trPr>
          <w:trHeight w:val="20"/>
        </w:trPr>
        <w:tc>
          <w:tcPr>
            <w:tcW w:w="5400" w:type="dxa"/>
          </w:tcPr>
          <w:p w14:paraId="2486BD1F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D675F4" w14:textId="775A5608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1,626</w:t>
            </w:r>
          </w:p>
        </w:tc>
        <w:tc>
          <w:tcPr>
            <w:tcW w:w="270" w:type="dxa"/>
          </w:tcPr>
          <w:p w14:paraId="7477D9A5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4E57E23" w14:textId="36673FAC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324CD78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5EB5CBF" w14:textId="4C107F60" w:rsidR="003415D7" w:rsidRPr="00161E24" w:rsidRDefault="00A75E10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3415D7" w:rsidRPr="00161E24" w14:paraId="75FF5E1F" w14:textId="77777777" w:rsidTr="003415D7">
        <w:trPr>
          <w:trHeight w:val="20"/>
        </w:trPr>
        <w:tc>
          <w:tcPr>
            <w:tcW w:w="5400" w:type="dxa"/>
          </w:tcPr>
          <w:p w14:paraId="3AD71625" w14:textId="77777777" w:rsidR="003415D7" w:rsidRPr="00161E24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5EBB44" w14:textId="50028AB2" w:rsidR="003415D7" w:rsidRPr="00161E24" w:rsidRDefault="00A75E10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10,835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7A42CD1B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FC387DB" w14:textId="06B60878" w:rsidR="003415D7" w:rsidRPr="00161E24" w:rsidRDefault="00A75E10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3B3FD0EC" w14:textId="77777777" w:rsidR="003415D7" w:rsidRPr="00161E24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A3ECB06" w14:textId="54268FA3" w:rsidR="003415D7" w:rsidRPr="00161E24" w:rsidRDefault="00A75E10" w:rsidP="003415D7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11,076</w:t>
            </w:r>
          </w:p>
        </w:tc>
      </w:tr>
    </w:tbl>
    <w:p w14:paraId="60CACD43" w14:textId="77777777" w:rsidR="005219B3" w:rsidRPr="00161E24" w:rsidRDefault="0052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6"/>
          <w:szCs w:val="16"/>
          <w:cs/>
        </w:rPr>
      </w:pPr>
    </w:p>
    <w:p w14:paraId="63EDC22B" w14:textId="77777777" w:rsidR="000940E2" w:rsidRDefault="0009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  <w:r>
        <w:rPr>
          <w:rFonts w:asciiTheme="majorBidi" w:eastAsia="Cordia New" w:hAnsiTheme="majorBidi" w:cstheme="majorBidi"/>
          <w:cs/>
        </w:rPr>
        <w:br w:type="page"/>
      </w:r>
    </w:p>
    <w:p w14:paraId="401CDD7B" w14:textId="1D3A62D2" w:rsidR="003C00C3" w:rsidRPr="003415D7" w:rsidRDefault="0068352B" w:rsidP="00DF38A5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  <w:r w:rsidRPr="003415D7">
        <w:rPr>
          <w:rFonts w:asciiTheme="majorBidi" w:eastAsia="Cordia New" w:hAnsiTheme="majorBidi" w:cstheme="majorBidi"/>
          <w:cs/>
        </w:rPr>
        <w:lastRenderedPageBreak/>
        <w:t>ป</w:t>
      </w:r>
      <w:r w:rsidR="003C00C3" w:rsidRPr="003415D7">
        <w:rPr>
          <w:rFonts w:asciiTheme="majorBidi" w:eastAsia="Cordia New" w:hAnsiTheme="majorBidi" w:cstheme="majorBidi"/>
          <w:cs/>
        </w:rPr>
        <w:t xml:space="preserve">ระมาณการปริมาณทางกายภาพของสินทรัพย์ชีวภาพแต่ละกลุ่ม ณ วันที่ </w:t>
      </w:r>
      <w:r w:rsidR="000C58DB" w:rsidRPr="003415D7">
        <w:rPr>
          <w:rFonts w:asciiTheme="majorBidi" w:eastAsia="Cordia New" w:hAnsiTheme="majorBidi" w:cstheme="majorBidi"/>
          <w:lang w:val="en-US"/>
        </w:rPr>
        <w:t>31</w:t>
      </w:r>
      <w:r w:rsidR="003C00C3" w:rsidRPr="003415D7">
        <w:rPr>
          <w:rFonts w:asciiTheme="majorBidi" w:eastAsia="Cordia New" w:hAnsiTheme="majorBidi" w:cstheme="majorBidi"/>
          <w:lang w:val="en-US"/>
        </w:rPr>
        <w:t xml:space="preserve"> </w:t>
      </w:r>
      <w:r w:rsidR="003C00C3" w:rsidRPr="003415D7">
        <w:rPr>
          <w:rFonts w:asciiTheme="majorBidi" w:eastAsia="Cordia New" w:hAnsiTheme="majorBidi" w:cstheme="majorBidi"/>
          <w:cs/>
          <w:lang w:val="en-US"/>
        </w:rPr>
        <w:t xml:space="preserve">ธันวาคม </w:t>
      </w:r>
      <w:r w:rsidR="003C00C3" w:rsidRPr="003415D7">
        <w:rPr>
          <w:rFonts w:asciiTheme="majorBidi" w:eastAsia="Cordia New" w:hAnsiTheme="majorBidi" w:cstheme="majorBidi"/>
          <w:cs/>
        </w:rPr>
        <w:t>มีดังนี้</w:t>
      </w:r>
    </w:p>
    <w:p w14:paraId="2E698D7A" w14:textId="77777777" w:rsidR="003C00C3" w:rsidRPr="009A0C03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lang w:val="en-US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71"/>
        <w:gridCol w:w="270"/>
        <w:gridCol w:w="1134"/>
      </w:tblGrid>
      <w:tr w:rsidR="003415D7" w:rsidRPr="003415D7" w14:paraId="675184D5" w14:textId="77777777" w:rsidTr="003415D7">
        <w:trPr>
          <w:trHeight w:val="20"/>
        </w:trPr>
        <w:tc>
          <w:tcPr>
            <w:tcW w:w="6750" w:type="dxa"/>
          </w:tcPr>
          <w:p w14:paraId="4E28CD72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42558EBB" w14:textId="622ED7F4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15D7" w:rsidRPr="003415D7" w14:paraId="5FFBA692" w14:textId="77777777" w:rsidTr="003415D7">
        <w:trPr>
          <w:trHeight w:val="20"/>
        </w:trPr>
        <w:tc>
          <w:tcPr>
            <w:tcW w:w="6750" w:type="dxa"/>
          </w:tcPr>
          <w:p w14:paraId="669C95FD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F6D16F" w14:textId="5AEA97EB" w:rsidR="003415D7" w:rsidRPr="003415D7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CD6678" w14:textId="77777777" w:rsidR="003415D7" w:rsidRPr="003415D7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E0C695" w14:textId="5CAB0F0B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415D7" w:rsidRPr="003415D7" w14:paraId="22212E1A" w14:textId="77777777" w:rsidTr="003415D7">
        <w:trPr>
          <w:trHeight w:val="20"/>
        </w:trPr>
        <w:tc>
          <w:tcPr>
            <w:tcW w:w="6750" w:type="dxa"/>
          </w:tcPr>
          <w:p w14:paraId="0121ED82" w14:textId="77777777" w:rsidR="003415D7" w:rsidRPr="003415D7" w:rsidRDefault="003415D7" w:rsidP="009B7C04">
            <w:pPr>
              <w:tabs>
                <w:tab w:val="clear" w:pos="227"/>
                <w:tab w:val="left" w:pos="342"/>
              </w:tabs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306B5ED0" w14:textId="17DC6BBC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(ล้านตัว)</w:t>
            </w:r>
          </w:p>
        </w:tc>
      </w:tr>
      <w:tr w:rsidR="003415D7" w:rsidRPr="003415D7" w14:paraId="64D6F8C4" w14:textId="77777777" w:rsidTr="00701105">
        <w:trPr>
          <w:trHeight w:val="20"/>
        </w:trPr>
        <w:tc>
          <w:tcPr>
            <w:tcW w:w="6750" w:type="dxa"/>
          </w:tcPr>
          <w:p w14:paraId="5B7840B8" w14:textId="77777777" w:rsidR="003415D7" w:rsidRPr="003415D7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71" w:type="dxa"/>
            <w:shd w:val="clear" w:color="auto" w:fill="auto"/>
          </w:tcPr>
          <w:p w14:paraId="7D3CE0D8" w14:textId="158C2BE1" w:rsidR="003415D7" w:rsidRPr="003415D7" w:rsidRDefault="00620823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38AC7BD" w14:textId="77777777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1D6E83" w14:textId="46F77224" w:rsidR="003415D7" w:rsidRPr="003415D7" w:rsidRDefault="00701105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3415D7" w:rsidRPr="003415D7" w14:paraId="718A596C" w14:textId="77777777" w:rsidTr="00701105">
        <w:trPr>
          <w:trHeight w:val="20"/>
        </w:trPr>
        <w:tc>
          <w:tcPr>
            <w:tcW w:w="6750" w:type="dxa"/>
          </w:tcPr>
          <w:p w14:paraId="261269EC" w14:textId="77777777" w:rsidR="003415D7" w:rsidRPr="003415D7" w:rsidRDefault="003415D7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71" w:type="dxa"/>
            <w:shd w:val="clear" w:color="auto" w:fill="auto"/>
          </w:tcPr>
          <w:p w14:paraId="7AE26C21" w14:textId="5E5DE696" w:rsidR="003415D7" w:rsidRPr="003415D7" w:rsidRDefault="00620823" w:rsidP="003415D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B5B342F" w14:textId="77777777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EDD533" w14:textId="4B6E87C3" w:rsidR="003415D7" w:rsidRPr="003415D7" w:rsidRDefault="00701105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</w:tbl>
    <w:p w14:paraId="63957440" w14:textId="77777777" w:rsidR="003C00C3" w:rsidRPr="00D060FA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</w:p>
    <w:p w14:paraId="192719D1" w14:textId="6100ECE3" w:rsidR="00A02D63" w:rsidRPr="003415D7" w:rsidRDefault="00A02D63" w:rsidP="00A02D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18620E" w:rsidRPr="003415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8620E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พ่อแม่พันธุ์ไก่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C1593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ขุน 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ละไก่ และสินทรัพย์ชีวภาพประเภทสัตว์น้ำ ได้แก่ ปลา กลุ่มบริษัทแสดงสินทรัพย์ชีวภาพสุกรขุนด้วยมูลค่ายุติธรรมหักต้นทุนในการขาย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สำหรับสินทรัพย์ชีวภาพประเภท</w:t>
      </w:r>
      <w:r w:rsidR="00F35607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สุกร 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ไก่และปลา</w:t>
      </w:r>
      <w:r w:rsidR="00394288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แสดงด้วยราคาทุนหักค่าเสื่อมราคาสะสม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394288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และค่าเผื่อการด้อยค่าสะสมเนื่องจาก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เนื่องจากมีความไม่แน่นอนอันเกิดจากปัจจัยภายนอกต่างๆ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เช่น สภาพแวดล้อม ภูมิอากาศ โรคภัย เป็นต้น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วงจรการเลี้ยงสั้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</w:p>
    <w:p w14:paraId="53B00E4E" w14:textId="77777777" w:rsidR="003415D7" w:rsidRPr="001440A9" w:rsidRDefault="003415D7" w:rsidP="00A02D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F92AD6" w14:textId="16129F0E" w:rsidR="00E92BBD" w:rsidRPr="00161E24" w:rsidRDefault="00531E5C" w:rsidP="001440A9">
      <w:pPr>
        <w:tabs>
          <w:tab w:val="clear" w:pos="454"/>
        </w:tabs>
        <w:ind w:left="540"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31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256</w:t>
      </w:r>
      <w:r w:rsidR="003415D7">
        <w:rPr>
          <w:rFonts w:asciiTheme="majorBidi" w:eastAsia="Cordia New" w:hAnsiTheme="majorBidi" w:cstheme="majorBidi"/>
          <w:sz w:val="30"/>
          <w:szCs w:val="30"/>
        </w:rPr>
        <w:t>5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</w:t>
      </w:r>
      <w:r w:rsidR="001447AA" w:rsidRPr="001440A9">
        <w:rPr>
          <w:rFonts w:asciiTheme="majorBidi" w:eastAsia="Cordia New" w:hAnsiTheme="majorBidi" w:cstheme="majorBidi"/>
          <w:sz w:val="30"/>
          <w:szCs w:val="30"/>
          <w:cs/>
        </w:rPr>
        <w:t>ผล</w:t>
      </w:r>
      <w:r w:rsidR="001440A9">
        <w:rPr>
          <w:rFonts w:asciiTheme="majorBidi" w:eastAsia="Cordia New" w:hAnsiTheme="majorBidi" w:cstheme="majorBidi" w:hint="cs"/>
          <w:sz w:val="30"/>
          <w:szCs w:val="30"/>
          <w:cs/>
        </w:rPr>
        <w:t>กำไร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จากการขายพ่อแม่พันธุ์สุกร</w:t>
      </w:r>
      <w:r w:rsidR="007F4CD4" w:rsidRPr="00161E24">
        <w:rPr>
          <w:rFonts w:asciiTheme="majorBidi" w:eastAsia="Cordia New" w:hAnsiTheme="majorBidi" w:cstheme="majorBidi"/>
          <w:sz w:val="30"/>
          <w:szCs w:val="30"/>
          <w:cs/>
        </w:rPr>
        <w:t>และพ่อแม่พันธ์ไก่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ปลดระวางเป็นจำนวน</w:t>
      </w:r>
      <w:r w:rsidR="002056A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2056AE">
        <w:rPr>
          <w:rFonts w:asciiTheme="majorBidi" w:eastAsia="Cordia New" w:hAnsiTheme="majorBidi" w:cstheme="majorBidi"/>
          <w:sz w:val="30"/>
          <w:szCs w:val="30"/>
        </w:rPr>
        <w:t>417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A454C0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43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</w:p>
    <w:p w14:paraId="0F63DC94" w14:textId="77777777" w:rsidR="00531E5C" w:rsidRPr="001440A9" w:rsidRDefault="00531E5C" w:rsidP="00531E5C">
      <w:pPr>
        <w:tabs>
          <w:tab w:val="clear" w:pos="454"/>
        </w:tabs>
        <w:ind w:left="540" w:right="-36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6EF73CE" w14:textId="36F9951A" w:rsidR="003C00C3" w:rsidRPr="00161E24" w:rsidRDefault="003C00C3" w:rsidP="00F9636C">
      <w:pPr>
        <w:tabs>
          <w:tab w:val="clear" w:pos="454"/>
        </w:tabs>
        <w:ind w:left="477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A8167" w14:textId="77777777" w:rsidR="003C00C3" w:rsidRPr="009733B9" w:rsidRDefault="003C00C3" w:rsidP="00C4128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82FE8C" w14:textId="77777777" w:rsidR="003C00C3" w:rsidRPr="00161E24" w:rsidRDefault="003C00C3" w:rsidP="00F9636C">
      <w:pPr>
        <w:pStyle w:val="block"/>
        <w:spacing w:after="0" w:line="240" w:lineRule="atLeast"/>
        <w:ind w:left="477" w:right="-7" w:hanging="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5CE1" w:rsidRPr="00161E24">
        <w:rPr>
          <w:rFonts w:asciiTheme="majorBidi" w:hAnsiTheme="majorBidi" w:cstheme="majorBidi"/>
          <w:sz w:val="30"/>
          <w:szCs w:val="30"/>
          <w:cs/>
          <w:lang w:bidi="th-TH"/>
        </w:rPr>
        <w:t>(สุกรขุน)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รวมถึงมูลค่าตามบัญชีในงบแสดงฐานะการเงินรวม มีดังนี้</w:t>
      </w:r>
    </w:p>
    <w:p w14:paraId="726C0830" w14:textId="4F46ED05" w:rsidR="003C00C3" w:rsidRPr="00D060FA" w:rsidRDefault="003C00C3" w:rsidP="003C00C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6"/>
        <w:gridCol w:w="1261"/>
        <w:gridCol w:w="182"/>
        <w:gridCol w:w="986"/>
        <w:gridCol w:w="180"/>
        <w:gridCol w:w="900"/>
        <w:gridCol w:w="180"/>
        <w:gridCol w:w="990"/>
        <w:gridCol w:w="180"/>
        <w:gridCol w:w="915"/>
      </w:tblGrid>
      <w:tr w:rsidR="003C00C3" w:rsidRPr="00161E24" w14:paraId="61E74F42" w14:textId="77777777" w:rsidTr="00E96A73">
        <w:trPr>
          <w:cantSplit/>
          <w:tblHeader/>
        </w:trPr>
        <w:tc>
          <w:tcPr>
            <w:tcW w:w="3406" w:type="dxa"/>
            <w:vAlign w:val="bottom"/>
            <w:hideMark/>
          </w:tcPr>
          <w:p w14:paraId="0A4ABD97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057EE7E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vAlign w:val="bottom"/>
          </w:tcPr>
          <w:p w14:paraId="78655127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00C3" w:rsidRPr="00161E24" w14:paraId="7BC8C144" w14:textId="77777777" w:rsidTr="00E96A73">
        <w:trPr>
          <w:cantSplit/>
          <w:tblHeader/>
        </w:trPr>
        <w:tc>
          <w:tcPr>
            <w:tcW w:w="3406" w:type="dxa"/>
            <w:hideMark/>
          </w:tcPr>
          <w:p w14:paraId="01D88E31" w14:textId="77777777" w:rsidR="003C00C3" w:rsidRPr="00161E24" w:rsidRDefault="003C00C3" w:rsidP="00E96A7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6BD3A0E6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0D0931D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9E2B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00C3" w:rsidRPr="00161E24" w14:paraId="54176DD3" w14:textId="77777777" w:rsidTr="00E96A73">
        <w:trPr>
          <w:cantSplit/>
          <w:tblHeader/>
        </w:trPr>
        <w:tc>
          <w:tcPr>
            <w:tcW w:w="3406" w:type="dxa"/>
            <w:hideMark/>
          </w:tcPr>
          <w:p w14:paraId="5FAB5240" w14:textId="77777777" w:rsidR="003C00C3" w:rsidRPr="00161E24" w:rsidRDefault="003C00C3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7F4787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E7DD90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D2B96C8" w14:textId="21FE29BB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C445CB6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A574BB" w14:textId="1F9F089E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77BEFC5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A1722" w14:textId="42966E4C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0464088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265854" w14:textId="77777777" w:rsidR="003C00C3" w:rsidRPr="00161E24" w:rsidRDefault="003C00C3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F9E" w:rsidRPr="00161E24" w14:paraId="74C879A3" w14:textId="77777777" w:rsidTr="00E96A73">
        <w:trPr>
          <w:cantSplit/>
          <w:tblHeader/>
        </w:trPr>
        <w:tc>
          <w:tcPr>
            <w:tcW w:w="3406" w:type="dxa"/>
          </w:tcPr>
          <w:p w14:paraId="01433278" w14:textId="77777777" w:rsidR="004A1F9E" w:rsidRPr="00161E24" w:rsidRDefault="004A1F9E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F3D5DA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FBEC5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left w:val="nil"/>
              <w:bottom w:val="nil"/>
              <w:right w:val="nil"/>
            </w:tcBorders>
          </w:tcPr>
          <w:p w14:paraId="25F2F5B2" w14:textId="655EE3EF" w:rsidR="004A1F9E" w:rsidRPr="00161E24" w:rsidRDefault="004A1F9E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2433" w:rsidRPr="00161E24" w14:paraId="398A69AA" w14:textId="77777777" w:rsidTr="00E96A73">
        <w:trPr>
          <w:cantSplit/>
        </w:trPr>
        <w:tc>
          <w:tcPr>
            <w:tcW w:w="3406" w:type="dxa"/>
            <w:hideMark/>
          </w:tcPr>
          <w:p w14:paraId="21DD134B" w14:textId="01831BBD" w:rsidR="00842433" w:rsidRPr="00161E24" w:rsidRDefault="00842433" w:rsidP="00FC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1" w:type="dxa"/>
          </w:tcPr>
          <w:p w14:paraId="3939DD58" w14:textId="2BEAFACE" w:rsidR="00842433" w:rsidRPr="00846384" w:rsidRDefault="00842433" w:rsidP="0084243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BED3C2D" w14:textId="77777777" w:rsidR="00842433" w:rsidRPr="0084638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72A87ED" w14:textId="70A46DD3" w:rsidR="00842433" w:rsidRPr="00846384" w:rsidRDefault="00842433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796C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17F469" w14:textId="08905ADD" w:rsidR="00842433" w:rsidRPr="0084638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8214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0B4E5" w14:textId="562EFB7A" w:rsidR="00842433" w:rsidRPr="00846384" w:rsidRDefault="00842433" w:rsidP="0084243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89FD0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2F7DA9C" w14:textId="342A4F3F" w:rsidR="00842433" w:rsidRPr="00846384" w:rsidRDefault="00842433" w:rsidP="0084243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433" w:rsidRPr="00161E24" w14:paraId="4BF4793A" w14:textId="77777777" w:rsidTr="00E96A73">
        <w:trPr>
          <w:cantSplit/>
        </w:trPr>
        <w:tc>
          <w:tcPr>
            <w:tcW w:w="3406" w:type="dxa"/>
            <w:hideMark/>
          </w:tcPr>
          <w:p w14:paraId="0E04742E" w14:textId="77777777" w:rsidR="00842433" w:rsidRPr="00161E24" w:rsidRDefault="00842433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BE9BEE2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CCA74" w14:textId="77777777" w:rsidR="00842433" w:rsidRPr="0084638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9FFA29F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EAFD7" w14:textId="77777777" w:rsidR="00842433" w:rsidRPr="0084638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8B2B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D61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86E7E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63BE93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C92EF56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4023C39F" w14:textId="77777777" w:rsidTr="00E96A73">
        <w:trPr>
          <w:cantSplit/>
        </w:trPr>
        <w:tc>
          <w:tcPr>
            <w:tcW w:w="3406" w:type="dxa"/>
          </w:tcPr>
          <w:p w14:paraId="7CDB8EBE" w14:textId="77777777" w:rsidR="00842433" w:rsidRPr="00161E24" w:rsidRDefault="00842433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E0005B7" w14:textId="5885974C" w:rsidR="00842433" w:rsidRPr="00846384" w:rsidRDefault="002056AE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2" w:type="dxa"/>
          </w:tcPr>
          <w:p w14:paraId="31E7E62B" w14:textId="77777777" w:rsidR="00842433" w:rsidRPr="0084638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875CB4D" w14:textId="4639574F" w:rsidR="00842433" w:rsidRPr="00846384" w:rsidRDefault="00842433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050DFB" w14:textId="77777777" w:rsidR="00842433" w:rsidRPr="0084638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63B30" w14:textId="65DF85E3" w:rsidR="00842433" w:rsidRPr="00846384" w:rsidRDefault="002056AE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0" w:type="dxa"/>
          </w:tcPr>
          <w:p w14:paraId="07497496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A514C" w14:textId="5707C346" w:rsidR="00842433" w:rsidRPr="00846384" w:rsidRDefault="00842433" w:rsidP="00E45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DD89EE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4014795" w14:textId="434A9E6B" w:rsidR="00842433" w:rsidRPr="00846384" w:rsidRDefault="002056AE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</w:tr>
      <w:tr w:rsidR="00FD4919" w:rsidRPr="00161E24" w14:paraId="18584F87" w14:textId="77777777" w:rsidTr="00E96A73">
        <w:trPr>
          <w:cantSplit/>
        </w:trPr>
        <w:tc>
          <w:tcPr>
            <w:tcW w:w="3406" w:type="dxa"/>
          </w:tcPr>
          <w:p w14:paraId="2B4FB865" w14:textId="77777777" w:rsidR="00FD4919" w:rsidRPr="00161E24" w:rsidRDefault="00FD4919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C61C579" w14:textId="77777777" w:rsidR="00FD4919" w:rsidRDefault="00FD4919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DE17113" w14:textId="77777777" w:rsidR="00FD4919" w:rsidRPr="00846384" w:rsidRDefault="00FD4919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CBBAFA3" w14:textId="77777777" w:rsidR="00FD4919" w:rsidRDefault="00FD4919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DA981" w14:textId="77777777" w:rsidR="00FD4919" w:rsidRPr="00846384" w:rsidRDefault="00FD4919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6C7090" w14:textId="77777777" w:rsidR="00FD4919" w:rsidRDefault="00FD4919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270EB7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C6A7C" w14:textId="77777777" w:rsidR="00FD4919" w:rsidRDefault="00FD4919" w:rsidP="00E45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CF05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D3BC098" w14:textId="77777777" w:rsidR="00FD4919" w:rsidRDefault="00FD4919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711F28ED" w14:textId="77777777" w:rsidTr="00E96A73">
        <w:trPr>
          <w:cantSplit/>
        </w:trPr>
        <w:tc>
          <w:tcPr>
            <w:tcW w:w="3406" w:type="dxa"/>
          </w:tcPr>
          <w:p w14:paraId="7D023B85" w14:textId="2F4696B1" w:rsidR="00842433" w:rsidRPr="00161E24" w:rsidRDefault="00842433" w:rsidP="0084243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14:paraId="59B251E7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8FCFD09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840E40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367C5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0C517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5B2A2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2E24A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313C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41DAA68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42433" w:rsidRPr="00161E24" w14:paraId="44719C7B" w14:textId="77777777" w:rsidTr="00E96A73">
        <w:trPr>
          <w:cantSplit/>
        </w:trPr>
        <w:tc>
          <w:tcPr>
            <w:tcW w:w="3406" w:type="dxa"/>
          </w:tcPr>
          <w:p w14:paraId="5372016F" w14:textId="3D273041" w:rsidR="00842433" w:rsidRPr="00161E24" w:rsidRDefault="00842433" w:rsidP="008424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ADEA8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60BD3ED" w14:textId="77777777" w:rsidR="00842433" w:rsidRPr="00161E2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ECE077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1F876" w14:textId="77777777" w:rsidR="00842433" w:rsidRPr="00161E2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AD98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7B2F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F812E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BAA04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B6608EF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429BF25E" w14:textId="77777777" w:rsidTr="00E96A73">
        <w:trPr>
          <w:cantSplit/>
        </w:trPr>
        <w:tc>
          <w:tcPr>
            <w:tcW w:w="3406" w:type="dxa"/>
          </w:tcPr>
          <w:p w14:paraId="558CE4A3" w14:textId="0D1D33E5" w:rsidR="00842433" w:rsidRPr="00161E24" w:rsidRDefault="00842433" w:rsidP="0084243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92C25C5" w14:textId="0EBD11A2" w:rsidR="00842433" w:rsidRPr="00161E2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4DB1C743" w14:textId="77777777" w:rsidR="00842433" w:rsidRPr="00161E2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3836473B" w14:textId="4D9A9C8E" w:rsidR="00842433" w:rsidRPr="00161E24" w:rsidRDefault="00842433" w:rsidP="006C76F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77FDF" w14:textId="77777777" w:rsidR="00842433" w:rsidRPr="00161E2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D154E5" w14:textId="001073BB" w:rsidR="00842433" w:rsidRPr="00161E2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0" w:type="dxa"/>
          </w:tcPr>
          <w:p w14:paraId="71B2A895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A62B3" w14:textId="00B3CA67" w:rsidR="00842433" w:rsidRPr="00161E24" w:rsidRDefault="00842433" w:rsidP="006C76F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A94F8F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F5DF565" w14:textId="213B6946" w:rsidR="00842433" w:rsidRPr="00161E2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</w:tr>
    </w:tbl>
    <w:p w14:paraId="60AAE7F8" w14:textId="77777777" w:rsidR="005466C6" w:rsidRDefault="005466C6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B2FA" w14:textId="0FE07486" w:rsidR="006272FD" w:rsidRPr="00161E24" w:rsidRDefault="003C00C3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ใช้ในการวัดมูลค่ายุติธรรมของสินทรัพย์ชีวภาพที่ถูกจัดอ</w:t>
      </w:r>
      <w:r w:rsidR="007A2161" w:rsidRPr="00161E24">
        <w:rPr>
          <w:rFonts w:asciiTheme="majorBidi" w:hAnsiTheme="majorBidi" w:cstheme="majorBidi"/>
          <w:sz w:val="30"/>
          <w:szCs w:val="30"/>
          <w:cs/>
        </w:rPr>
        <w:t>ยู่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 xml:space="preserve">ในระดับ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C30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5466C6">
        <w:rPr>
          <w:rFonts w:asciiTheme="majorBidi" w:hAnsiTheme="majorBidi" w:cstheme="majorBidi"/>
          <w:sz w:val="30"/>
          <w:szCs w:val="30"/>
        </w:rPr>
        <w:br/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คือวิธีเปรียบเทียบข้อมูลตลาดโดยใช้ราคาอ้างอิง ณ วันที่รายงาน</w:t>
      </w:r>
    </w:p>
    <w:p w14:paraId="78650A18" w14:textId="5395FB30" w:rsidR="00256576" w:rsidRDefault="00256576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86893F5" w14:textId="3A80C07B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การบริหารความเสี่ยงที่เกี่ยวข้องกับกิจกรรมทางการเกษตร</w:t>
      </w:r>
    </w:p>
    <w:p w14:paraId="3C34FCD2" w14:textId="77777777" w:rsidR="00337B3C" w:rsidRPr="00161E24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</w:p>
    <w:p w14:paraId="1411210E" w14:textId="4A58655A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702DE0F0" w14:textId="77777777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</w:p>
    <w:p w14:paraId="2B1B42A3" w14:textId="57D3D6E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74E97613" w14:textId="77777777" w:rsidR="00337B3C" w:rsidRPr="00161E24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</w:p>
    <w:p w14:paraId="4FD82CF9" w14:textId="0C1D511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สุกร ไก่ และปลา กลุ่มบริษัทได้จัดตั้งหน่วยงานที่เกี่ยวข้อง และกำหนดนโยบายการดำเนินการด้านสิ่งแวดล้อมและอื่น</w:t>
      </w:r>
      <w:r w:rsidR="005466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  <w:r w:rsidR="000246C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ที่เกี่ยวข้องกับกฎหมายและข้อบังคับดังกล่าว</w:t>
      </w:r>
    </w:p>
    <w:p w14:paraId="33422A6B" w14:textId="77777777" w:rsidR="00376B85" w:rsidRPr="008B5D79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</w:p>
    <w:p w14:paraId="0C621C2C" w14:textId="29172768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776F46DA" w14:textId="77777777" w:rsidR="00337B3C" w:rsidRPr="008B5D79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DF7A89" w14:textId="3A120ED1" w:rsidR="00376B85" w:rsidRPr="00161E24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กลุ่มบริษัทมีความเสี่ยงจากความผันผวนของราคาและปริมาณการขายสุกรไก่และปลา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50E991EC" w14:textId="55733EEF" w:rsidR="00787D22" w:rsidRPr="00F9636C" w:rsidRDefault="00A454C0" w:rsidP="0057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3548A212" w14:textId="77777777" w:rsidR="008B5D79" w:rsidRDefault="008B5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2CC6C0B" w14:textId="55478F13" w:rsidR="00376B85" w:rsidRPr="00161E24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ความเสี่ยงด้านสภาพอากาศและโรคภัย</w:t>
      </w:r>
    </w:p>
    <w:p w14:paraId="66FC286D" w14:textId="77777777" w:rsidR="00337B3C" w:rsidRPr="008B5D79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7599938" w14:textId="182553C3" w:rsidR="00376B85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ของกลุ่มบริษัทมีเสี่ยงต่อความเสียหายเนื่องจากการเปลี่ยนแปลงสภาพภูมิอากาศและการ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</w:t>
      </w:r>
      <w:r w:rsidR="00570282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ให้เหมาะสม 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232D2BCC" w14:textId="77777777" w:rsidR="00F9636C" w:rsidRPr="008B5D79" w:rsidRDefault="00F9636C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48FA7" w14:textId="02518AD7" w:rsidR="007071C0" w:rsidRPr="00161E24" w:rsidRDefault="007071C0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เงินลงทุนในบริษัทร่วมและการร่วมค้า</w:t>
      </w:r>
    </w:p>
    <w:p w14:paraId="1B4682E5" w14:textId="1F695F26" w:rsidR="006603C8" w:rsidRPr="00F9636C" w:rsidRDefault="006603C8" w:rsidP="006603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D62F10" w:rsidRPr="00C57846" w14:paraId="44B9CB69" w14:textId="77777777" w:rsidTr="00763091">
        <w:trPr>
          <w:tblHeader/>
        </w:trPr>
        <w:tc>
          <w:tcPr>
            <w:tcW w:w="2099" w:type="pct"/>
          </w:tcPr>
          <w:p w14:paraId="349A5FC6" w14:textId="77777777" w:rsidR="00D62F10" w:rsidRPr="00B056C3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21590D3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05BD79B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E6B481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2F10" w:rsidRPr="00C57846" w14:paraId="2AB57A78" w14:textId="77777777" w:rsidTr="00763091">
        <w:trPr>
          <w:tblHeader/>
        </w:trPr>
        <w:tc>
          <w:tcPr>
            <w:tcW w:w="2099" w:type="pct"/>
          </w:tcPr>
          <w:p w14:paraId="26BD5D4D" w14:textId="77777777" w:rsidR="00D62F10" w:rsidRPr="00B056C3" w:rsidRDefault="00D62F10" w:rsidP="009A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49B12ADD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CC63C99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C0F8B07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B557665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ABB4E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1E48660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A7DE48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62F10" w:rsidRPr="00C57846" w14:paraId="142111FE" w14:textId="77777777" w:rsidTr="00763091">
        <w:trPr>
          <w:trHeight w:val="434"/>
          <w:tblHeader/>
        </w:trPr>
        <w:tc>
          <w:tcPr>
            <w:tcW w:w="2099" w:type="pct"/>
          </w:tcPr>
          <w:p w14:paraId="0F281C7F" w14:textId="77777777" w:rsidR="00D62F10" w:rsidRPr="00B056C3" w:rsidRDefault="00D62F10" w:rsidP="009A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0D9F1E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2F10" w:rsidRPr="00927F6F" w14:paraId="578FF325" w14:textId="77777777" w:rsidTr="00763091">
        <w:tc>
          <w:tcPr>
            <w:tcW w:w="2099" w:type="pct"/>
          </w:tcPr>
          <w:p w14:paraId="53BBFB2A" w14:textId="1C55DFAE" w:rsidR="00D62F10" w:rsidRPr="00927F6F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6D9F557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49DD26E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9E7B8A" w14:textId="46AAD1E9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F60BB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2D2AC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4CDE076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291178" w14:textId="23A6878C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2F10" w:rsidRPr="00927F6F" w14:paraId="02BF7BE5" w14:textId="77777777" w:rsidTr="00763091">
        <w:tc>
          <w:tcPr>
            <w:tcW w:w="2099" w:type="pct"/>
          </w:tcPr>
          <w:p w14:paraId="486FC861" w14:textId="2572DB12" w:rsidR="00D62F10" w:rsidRPr="00927F6F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03670756" w14:textId="7230A6D8" w:rsidR="00D62F10" w:rsidRPr="00927F6F" w:rsidRDefault="0040289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43" w:type="pct"/>
          </w:tcPr>
          <w:p w14:paraId="22911668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15550B" w14:textId="560C97DE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43" w:type="pct"/>
          </w:tcPr>
          <w:p w14:paraId="546C68DA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FF5593" w14:textId="0A8A63FE" w:rsidR="00D62F10" w:rsidRPr="00927F6F" w:rsidRDefault="003E110E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4" w:type="pct"/>
          </w:tcPr>
          <w:p w14:paraId="2782D533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39D579" w14:textId="2C0DA9DB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D62F10" w:rsidRPr="00927F6F" w14:paraId="4924E1AB" w14:textId="77777777" w:rsidTr="00763091">
        <w:tc>
          <w:tcPr>
            <w:tcW w:w="2099" w:type="pct"/>
          </w:tcPr>
          <w:p w14:paraId="43453E50" w14:textId="26F23876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9" w:type="pct"/>
          </w:tcPr>
          <w:p w14:paraId="52746C30" w14:textId="56D28C89" w:rsidR="00D62F10" w:rsidRPr="00927F6F" w:rsidRDefault="00A454C0" w:rsidP="00A45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674135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3D6AF1" w14:textId="3C2B016E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623C6D79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40B790" w14:textId="7A2AB534" w:rsidR="00D62F10" w:rsidRPr="00927F6F" w:rsidRDefault="003E110E" w:rsidP="003E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CEEBC7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37EA51" w14:textId="233A0888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F10" w:rsidRPr="00927F6F" w14:paraId="075D6678" w14:textId="77777777" w:rsidTr="00A454C0">
        <w:tc>
          <w:tcPr>
            <w:tcW w:w="2099" w:type="pct"/>
          </w:tcPr>
          <w:p w14:paraId="2B43344E" w14:textId="2530CAA2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09" w:type="pct"/>
            <w:shd w:val="clear" w:color="auto" w:fill="auto"/>
          </w:tcPr>
          <w:p w14:paraId="4C3A4BDB" w14:textId="03668C58" w:rsidR="00D62F10" w:rsidRPr="00927F6F" w:rsidRDefault="00A454C0" w:rsidP="00A45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4C0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143" w:type="pct"/>
            <w:shd w:val="clear" w:color="auto" w:fill="auto"/>
          </w:tcPr>
          <w:p w14:paraId="737D013F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A5D549" w14:textId="58E2B45F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143" w:type="pct"/>
          </w:tcPr>
          <w:p w14:paraId="7DF40DAF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BDED4F" w14:textId="537672FE" w:rsidR="00D62F10" w:rsidRPr="00927F6F" w:rsidRDefault="003E110E" w:rsidP="003E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45B78F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9FA3D9" w14:textId="0466184F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F10" w:rsidRPr="00927F6F" w14:paraId="72BA5843" w14:textId="77777777" w:rsidTr="00D62F10">
        <w:tc>
          <w:tcPr>
            <w:tcW w:w="2099" w:type="pct"/>
          </w:tcPr>
          <w:p w14:paraId="190D2CAB" w14:textId="71D901F1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9775332" w14:textId="6CEDB194" w:rsidR="00D62F10" w:rsidRPr="00927F6F" w:rsidRDefault="00402890" w:rsidP="00402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BF6C0B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7A0DBC2" w14:textId="718DF888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1B5B52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8B3B52" w14:textId="46EE31DD" w:rsidR="00D62F10" w:rsidRPr="00927F6F" w:rsidRDefault="003E110E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134" w:type="pct"/>
          </w:tcPr>
          <w:p w14:paraId="656F8D28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87259B" w14:textId="54E4584D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</w:tr>
      <w:tr w:rsidR="00D62F10" w:rsidRPr="00927F6F" w14:paraId="6F8597DE" w14:textId="77777777" w:rsidTr="00BE3767">
        <w:tc>
          <w:tcPr>
            <w:tcW w:w="2099" w:type="pct"/>
          </w:tcPr>
          <w:p w14:paraId="48A4B35B" w14:textId="73201D73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18146" w14:textId="18A9F6E3" w:rsidR="00D62F10" w:rsidRPr="00402890" w:rsidRDefault="004723A6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104944C2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DF705C" w14:textId="6E8475DC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3" w:type="pct"/>
          </w:tcPr>
          <w:p w14:paraId="47E667DE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2B7F72" w14:textId="69CC90ED" w:rsidR="00D62F10" w:rsidRPr="003E110E" w:rsidRDefault="003E110E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3E110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</w: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" w:type="pct"/>
          </w:tcPr>
          <w:p w14:paraId="38C5236A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DEC5BAB" w14:textId="571C663A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</w:tr>
      <w:tr w:rsidR="00D62F10" w:rsidRPr="00927F6F" w14:paraId="00C1ED04" w14:textId="77777777" w:rsidTr="00D62F10">
        <w:tc>
          <w:tcPr>
            <w:tcW w:w="2099" w:type="pct"/>
          </w:tcPr>
          <w:p w14:paraId="2D288063" w14:textId="77777777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5D2198E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2B09EA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6285217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E20E66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24F5B48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96DDF80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24259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F10" w:rsidRPr="00927F6F" w14:paraId="48D32D31" w14:textId="77777777" w:rsidTr="00763091">
        <w:tc>
          <w:tcPr>
            <w:tcW w:w="2099" w:type="pct"/>
          </w:tcPr>
          <w:p w14:paraId="7FD2D795" w14:textId="687999EC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56A5633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1DB3694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C9953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6D794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D36C98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8F9D319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240B52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F10" w:rsidRPr="00927F6F" w14:paraId="526C4C94" w14:textId="77777777" w:rsidTr="00763091">
        <w:tc>
          <w:tcPr>
            <w:tcW w:w="2099" w:type="pct"/>
          </w:tcPr>
          <w:p w14:paraId="699F0EFA" w14:textId="1FC2B07F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160E6E28" w14:textId="1AC64551" w:rsidR="00D62F10" w:rsidRPr="00927F6F" w:rsidRDefault="0040289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143" w:type="pct"/>
          </w:tcPr>
          <w:p w14:paraId="42A4A622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8649A2" w14:textId="6AAA6DE2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143" w:type="pct"/>
          </w:tcPr>
          <w:p w14:paraId="57C3992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D83E93" w14:textId="7086B951" w:rsidR="00D62F10" w:rsidRPr="00927F6F" w:rsidRDefault="003E110E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34" w:type="pct"/>
          </w:tcPr>
          <w:p w14:paraId="53E53E1B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C6E33" w14:textId="778A9A41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D62F10" w:rsidRPr="00927F6F" w14:paraId="475D7DE1" w14:textId="77777777" w:rsidTr="00BE3767">
        <w:tc>
          <w:tcPr>
            <w:tcW w:w="2099" w:type="pct"/>
          </w:tcPr>
          <w:p w14:paraId="17E2A122" w14:textId="68B2E90B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09" w:type="pct"/>
            <w:shd w:val="clear" w:color="auto" w:fill="auto"/>
          </w:tcPr>
          <w:p w14:paraId="6C4C5377" w14:textId="70885A5F" w:rsidR="00D62F10" w:rsidRPr="00927F6F" w:rsidRDefault="0040289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454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72AEC53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4B8FBCD" w14:textId="274665C6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3" w:type="pct"/>
          </w:tcPr>
          <w:p w14:paraId="57A0C488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A0862C" w14:textId="7B804837" w:rsidR="00D62F10" w:rsidRPr="00927F6F" w:rsidRDefault="003E110E" w:rsidP="003E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2482DF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18FAE2" w14:textId="1B4CB1FE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62F10" w:rsidRPr="00927F6F" w14:paraId="10EA98DC" w14:textId="77777777" w:rsidTr="00BE3767">
        <w:tc>
          <w:tcPr>
            <w:tcW w:w="2099" w:type="pct"/>
          </w:tcPr>
          <w:p w14:paraId="6106F174" w14:textId="12F6D743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269EC32" w14:textId="25EC687A" w:rsidR="00D62F10" w:rsidRPr="00927F6F" w:rsidRDefault="0040289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A454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4971A13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D01190" w14:textId="52BB1B45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143" w:type="pct"/>
          </w:tcPr>
          <w:p w14:paraId="603E7FC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8B9C80B" w14:textId="035F667D" w:rsidR="00D62F10" w:rsidRPr="00927F6F" w:rsidRDefault="003E110E" w:rsidP="003E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A3C2F67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F3615B" w14:textId="685512D8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62F10" w:rsidRPr="00927F6F" w14:paraId="23B56263" w14:textId="77777777" w:rsidTr="00D62F10">
        <w:tc>
          <w:tcPr>
            <w:tcW w:w="2099" w:type="pct"/>
          </w:tcPr>
          <w:p w14:paraId="5E7A8876" w14:textId="008C3D98" w:rsidR="00D62F10" w:rsidRPr="00161E24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DD20EAE" w14:textId="3497E7F6" w:rsidR="00D62F10" w:rsidRPr="00402890" w:rsidRDefault="0040289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2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</w:t>
            </w:r>
          </w:p>
        </w:tc>
        <w:tc>
          <w:tcPr>
            <w:tcW w:w="143" w:type="pct"/>
          </w:tcPr>
          <w:p w14:paraId="1E89EDB3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C70A041" w14:textId="6F1204B3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1,099</w:t>
            </w:r>
          </w:p>
        </w:tc>
        <w:tc>
          <w:tcPr>
            <w:tcW w:w="143" w:type="pct"/>
          </w:tcPr>
          <w:p w14:paraId="77C0A83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5032911" w14:textId="48E716C4" w:rsidR="00D62F10" w:rsidRPr="003E110E" w:rsidRDefault="003E110E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3E110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976</w: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" w:type="pct"/>
          </w:tcPr>
          <w:p w14:paraId="554B4339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35EB793" w14:textId="22C0E3CE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</w:tbl>
    <w:p w14:paraId="349C2E2C" w14:textId="77777777" w:rsidR="00A70561" w:rsidRPr="00F9476D" w:rsidRDefault="00A70561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28166E" w14:textId="08BB1FFE" w:rsidR="00B811D2" w:rsidRDefault="00FA7172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ในเดือนธันวาคม </w:t>
      </w:r>
      <w:r w:rsidRPr="007D765E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F230E3"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ย่อยแห่งหนึ่ง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ได้ซื้อหุ้นสามัญบริษัท เคอรี่ เบทาโกร จำกัด ร้อยละ </w:t>
      </w:r>
      <w:r w:rsidRPr="007D765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736B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Pr="00736B35">
        <w:rPr>
          <w:rFonts w:asciiTheme="majorBidi" w:hAnsiTheme="majorBidi" w:cstheme="majorBidi"/>
          <w:spacing w:val="-2"/>
          <w:sz w:val="30"/>
          <w:szCs w:val="30"/>
        </w:rPr>
        <w:t xml:space="preserve">20 </w:t>
      </w:r>
      <w:r w:rsidRPr="00736B35">
        <w:rPr>
          <w:rFonts w:asciiTheme="majorBidi" w:hAnsiTheme="majorBidi" w:cstheme="majorBidi" w:hint="cs"/>
          <w:spacing w:val="-2"/>
          <w:sz w:val="30"/>
          <w:szCs w:val="30"/>
          <w:cs/>
        </w:rPr>
        <w:t>ล้า</w:t>
      </w:r>
      <w:r w:rsidR="003177C3" w:rsidRPr="00736B35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736B35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736B35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6A87E77B" w14:textId="6DF131A1" w:rsidR="00D62F10" w:rsidRPr="00161E24" w:rsidRDefault="00D62F10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  <w:sectPr w:rsidR="00D62F10" w:rsidRPr="00161E24" w:rsidSect="00291A24">
          <w:headerReference w:type="default" r:id="rId8"/>
          <w:footerReference w:type="default" r:id="rId9"/>
          <w:pgSz w:w="11909" w:h="16834" w:code="9"/>
          <w:pgMar w:top="835" w:right="1109" w:bottom="576" w:left="1152" w:header="720" w:footer="720" w:gutter="0"/>
          <w:pgNumType w:start="18"/>
          <w:cols w:space="720"/>
        </w:sectPr>
      </w:pPr>
    </w:p>
    <w:p w14:paraId="7AC854B6" w14:textId="725C1858" w:rsidR="007071C0" w:rsidRPr="00161E24" w:rsidRDefault="007071C0" w:rsidP="00E96A7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และเงินปันผลรับสำหรับแต่ละปี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6D8E16D1" w14:textId="77777777" w:rsidR="00025A16" w:rsidRPr="000E29F3" w:rsidRDefault="00025A16" w:rsidP="007071C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4657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99"/>
        <w:gridCol w:w="720"/>
        <w:gridCol w:w="718"/>
        <w:gridCol w:w="180"/>
        <w:gridCol w:w="720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1"/>
        <w:gridCol w:w="809"/>
        <w:gridCol w:w="180"/>
        <w:gridCol w:w="810"/>
        <w:gridCol w:w="180"/>
        <w:gridCol w:w="810"/>
      </w:tblGrid>
      <w:tr w:rsidR="00964367" w:rsidRPr="00161E24" w14:paraId="56B4383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736AF1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07E7C5B9" w14:textId="77777777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198FEE1" w14:textId="77777777" w:rsidR="00964367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8" w:type="dxa"/>
            <w:gridSpan w:val="19"/>
          </w:tcPr>
          <w:p w14:paraId="7428A7A4" w14:textId="08A30E6C" w:rsidR="00964367" w:rsidRPr="00964367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25A16" w:rsidRPr="00161E24" w14:paraId="23C68512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88594AC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27A53FFC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994748D" w14:textId="6016985A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</w:t>
            </w:r>
          </w:p>
        </w:tc>
        <w:tc>
          <w:tcPr>
            <w:tcW w:w="718" w:type="dxa"/>
          </w:tcPr>
          <w:p w14:paraId="1F47FC1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9E16E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E0957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D4083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14C39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447496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1DD6F29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24924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0D3D7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FC89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3989B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64CD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3B049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82BABC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E6A07D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B005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090F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2F1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E3948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5A16" w:rsidRPr="00161E24" w14:paraId="4728594C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08FC2EE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4635D8C3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C98270" w14:textId="2FCA5ABC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718" w:type="dxa"/>
          </w:tcPr>
          <w:p w14:paraId="3F9DD51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0565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146AB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4DFE2A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1C606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BAA62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3287F224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611C7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E668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FF82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E3F9E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B19C4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C6081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315D8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DDEEC8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24A5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F3AA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DCBD6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5B1B0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64367" w:rsidRPr="00161E24" w14:paraId="4AC44284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097502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7EAAE86" w14:textId="72810452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</w:tcPr>
          <w:p w14:paraId="01363A1A" w14:textId="7C157FD9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618" w:type="dxa"/>
            <w:gridSpan w:val="3"/>
          </w:tcPr>
          <w:p w14:paraId="228389FD" w14:textId="54AE6FF4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5178E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E4EA481" w14:textId="5F6539B2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4A09B4D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0B0B39A" w14:textId="54E962F1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180" w:type="dxa"/>
          </w:tcPr>
          <w:p w14:paraId="45E70C6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3C0B8F2E" w14:textId="42F714E9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80A78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6ABE02F" w14:textId="5F4BF91B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025A16" w:rsidRPr="00161E24" w14:paraId="55CDF4B7" w14:textId="365152CD" w:rsidTr="00025204">
        <w:trPr>
          <w:cantSplit/>
        </w:trPr>
        <w:tc>
          <w:tcPr>
            <w:tcW w:w="2700" w:type="dxa"/>
            <w:shd w:val="clear" w:color="auto" w:fill="auto"/>
          </w:tcPr>
          <w:p w14:paraId="01462A02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BC63E3A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4E3D6A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17ABAD98" w14:textId="332B11AC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2F6E5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6A9F74C" w14:textId="59C62BC4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180EEB5" w14:textId="6F6D6676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527643" w14:textId="1D8B0BA9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388FC06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7DD4337C" w14:textId="2EF5C21A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8A0F7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7271B6" w14:textId="78800528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81074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00A5BB" w14:textId="1B9C8C34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ABBB36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CFEE65" w14:textId="35B6C995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14:paraId="5FF96B1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E8F20E1" w14:textId="451A4B11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ED66C7" w14:textId="413C1155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8CB0B1" w14:textId="5B0F2221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1634C5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73AD59" w14:textId="20088D70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64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025A16" w:rsidRPr="00161E24" w14:paraId="3D6568EF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DCB4068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972E39E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931EC2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00993CB0" w14:textId="23915701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1B9D7D9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5"/>
            <w:shd w:val="clear" w:color="auto" w:fill="auto"/>
          </w:tcPr>
          <w:p w14:paraId="19506CAA" w14:textId="436133F8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6" w:right="-14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02890" w:rsidRPr="00161E24" w14:paraId="6D682009" w14:textId="3479FC26" w:rsidTr="00025204">
        <w:trPr>
          <w:cantSplit/>
        </w:trPr>
        <w:tc>
          <w:tcPr>
            <w:tcW w:w="2700" w:type="dxa"/>
            <w:shd w:val="clear" w:color="auto" w:fill="auto"/>
          </w:tcPr>
          <w:p w14:paraId="7BBD6004" w14:textId="0F713F02" w:rsidR="00402890" w:rsidRPr="00025A16" w:rsidRDefault="00402890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99" w:type="dxa"/>
            <w:vAlign w:val="bottom"/>
          </w:tcPr>
          <w:p w14:paraId="58E63AD5" w14:textId="5BCB7B38" w:rsidR="00402890" w:rsidRPr="00025A16" w:rsidRDefault="00402890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8BD8C4" w14:textId="70D2A331" w:rsidR="00402890" w:rsidRPr="00025A16" w:rsidRDefault="00402890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35340C7" w14:textId="04B36266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186C838" w14:textId="71ED8CE1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07730" w14:textId="1E9CE96B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91739" w14:textId="12D066C5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0353A6" w14:textId="04AA9182" w:rsidR="00402890" w:rsidRPr="00025A16" w:rsidRDefault="00402890" w:rsidP="008732A3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E4077D" w14:textId="606EC98E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CAA05EA" w14:textId="61BF5847" w:rsidR="00402890" w:rsidRPr="00025A16" w:rsidRDefault="00402890" w:rsidP="00A4740C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8E75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1D423" w14:textId="7BE38056" w:rsidR="00402890" w:rsidRPr="00025A16" w:rsidRDefault="00402890" w:rsidP="00A4740C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C4203A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F6144F" w14:textId="531C3329" w:rsidR="00402890" w:rsidRPr="00025A16" w:rsidRDefault="00402890" w:rsidP="00A4740C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1222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7048" w14:textId="6FC42715" w:rsidR="00402890" w:rsidRPr="00025A16" w:rsidRDefault="00402890" w:rsidP="00A4740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9E85E6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5E02883" w14:textId="70225282" w:rsidR="00402890" w:rsidRPr="00025A16" w:rsidRDefault="00402890" w:rsidP="00A4740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7F16E9" w14:textId="2973F44C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81B177" w14:textId="2166644B" w:rsidR="00402890" w:rsidRPr="00025A16" w:rsidRDefault="00402890" w:rsidP="0065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21971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560770" w14:textId="174A8894" w:rsidR="00402890" w:rsidRPr="00025A16" w:rsidRDefault="00402890" w:rsidP="00A4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A403D9" w:rsidRPr="00161E24" w14:paraId="45D0F70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52C4D8D1" w14:textId="1F0C75C3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 ชิคเก้น จำกัด</w:t>
            </w:r>
          </w:p>
        </w:tc>
        <w:tc>
          <w:tcPr>
            <w:tcW w:w="1699" w:type="dxa"/>
            <w:vAlign w:val="bottom"/>
          </w:tcPr>
          <w:p w14:paraId="64BEAEED" w14:textId="3C0E6D04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0249B49C" w14:textId="10790E9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0A27779" w14:textId="0F3286EA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3CE3CA4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F94EB3" w14:textId="206E656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C4CEAD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919D6" w14:textId="4633C75A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C0EC46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03528D8" w14:textId="4B73995E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0" w:type="dxa"/>
            <w:vAlign w:val="bottom"/>
          </w:tcPr>
          <w:p w14:paraId="426CEA7E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6CBFB5" w14:textId="2CCF848A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37E16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08EB14" w14:textId="301C705C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502F5D58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CD535" w14:textId="4E0F452D" w:rsidR="00A403D9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2C1CBC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45720E7" w14:textId="3ADD9B5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61823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89E80" w14:textId="629CA00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57FA5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ED368" w14:textId="2DB44DCA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403D9" w:rsidRPr="00161E24" w14:paraId="3EE60AFA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1C46A68D" w14:textId="2C5180B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เคอรี่ เบทาโกร จำกัด</w:t>
            </w:r>
          </w:p>
        </w:tc>
        <w:tc>
          <w:tcPr>
            <w:tcW w:w="1699" w:type="dxa"/>
          </w:tcPr>
          <w:p w14:paraId="5D703055" w14:textId="0DDA5D3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บริการขนส่งสินค้า</w:t>
            </w:r>
            <w:r w:rsidR="00C842D6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แบบ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ควบคุม อุณหภูมิ</w:t>
            </w:r>
          </w:p>
        </w:tc>
        <w:tc>
          <w:tcPr>
            <w:tcW w:w="720" w:type="dxa"/>
            <w:vAlign w:val="bottom"/>
          </w:tcPr>
          <w:p w14:paraId="33FB272A" w14:textId="55BFEFBF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A43C601" w14:textId="004C44B6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350FC4FE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0519B1" w14:textId="0063E9E2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5E1DFE34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DEC9B" w14:textId="43E1BC7B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5AC1D7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ACB0C2D" w14:textId="3298E925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17F6D83F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2A50D" w14:textId="47B5AAE2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12DE74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CF65C" w14:textId="1A4B6E44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69965E8B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5EE2F" w14:textId="465C002F" w:rsidR="00A403D9" w:rsidRPr="00025A16" w:rsidRDefault="00A403D9" w:rsidP="00A403D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7F6C4D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16A76AD" w14:textId="107BDD3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4DB57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F99EF" w14:textId="6AC0ED89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12D16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AB4E81" w14:textId="27BF32B3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03D9" w:rsidRPr="00161E24" w14:paraId="38F24DED" w14:textId="786825D6" w:rsidTr="00025204">
        <w:trPr>
          <w:cantSplit/>
        </w:trPr>
        <w:tc>
          <w:tcPr>
            <w:tcW w:w="2700" w:type="dxa"/>
            <w:shd w:val="clear" w:color="auto" w:fill="auto"/>
          </w:tcPr>
          <w:p w14:paraId="4EA1FCFE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 อิน โคเงียว จำกัด</w:t>
            </w:r>
          </w:p>
        </w:tc>
        <w:tc>
          <w:tcPr>
            <w:tcW w:w="1699" w:type="dxa"/>
            <w:vAlign w:val="bottom"/>
          </w:tcPr>
          <w:p w14:paraId="377382B4" w14:textId="497EB77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6569F27A" w14:textId="232DF0E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3DCABD5E" w14:textId="08F4ABE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25CF8236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4C31AE6" w14:textId="4E18D14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BEBB5C1" w14:textId="7C867799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8A2E6" w14:textId="46088B88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7E4012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26CEFAC" w14:textId="1537299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18C2ECED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3447" w14:textId="1F69773F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064EE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CCFD4" w14:textId="3F9217EA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397111EC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797CC2" w14:textId="42B0440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B41623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5C219A1" w14:textId="7E83418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5DF1F6" w14:textId="3EBB8F5D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180DE2" w14:textId="06659EA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974B0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E6FC2" w14:textId="07027601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03D9" w:rsidRPr="00161E24" w14:paraId="7D50DE84" w14:textId="2F667B1E" w:rsidTr="00025204">
        <w:trPr>
          <w:cantSplit/>
        </w:trPr>
        <w:tc>
          <w:tcPr>
            <w:tcW w:w="2700" w:type="dxa"/>
            <w:shd w:val="clear" w:color="auto" w:fill="auto"/>
          </w:tcPr>
          <w:p w14:paraId="42A45EE1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บอสตัน เทรดดิ้ง จำกัด</w:t>
            </w:r>
          </w:p>
        </w:tc>
        <w:tc>
          <w:tcPr>
            <w:tcW w:w="1699" w:type="dxa"/>
          </w:tcPr>
          <w:p w14:paraId="36D8B927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3343D7B9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8" w:type="dxa"/>
            <w:vAlign w:val="bottom"/>
          </w:tcPr>
          <w:p w14:paraId="40D06546" w14:textId="2D7254D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15CA160F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BCF8F2" w14:textId="094A8EC6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0A717EE" w14:textId="22138A7D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DF243" w14:textId="50DDB9DF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539DED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5FAC" w14:textId="740B7E5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322A6C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46FEB" w14:textId="2C1068E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65A9E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4DD7" w14:textId="0634252E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1EC45A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146C8" w14:textId="5A62A008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050980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38BC" w14:textId="05AF694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F6358" w14:textId="58F39324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FD6F" w14:textId="03842624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17CB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6553" w14:textId="3553AB2C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403D9" w:rsidRPr="00161E24" w14:paraId="47F999F9" w14:textId="24900017" w:rsidTr="00025204">
        <w:trPr>
          <w:cantSplit/>
        </w:trPr>
        <w:tc>
          <w:tcPr>
            <w:tcW w:w="2700" w:type="dxa"/>
            <w:shd w:val="clear" w:color="auto" w:fill="auto"/>
          </w:tcPr>
          <w:p w14:paraId="22756517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0CB3F601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F1454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5D173EF7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D7672A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9DA38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65F42" w14:textId="469CA9D0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14730" w14:textId="4820A7A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920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end"/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A4B89B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E6AF" w14:textId="6A14A03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1,920</w:t>
            </w:r>
          </w:p>
        </w:tc>
        <w:tc>
          <w:tcPr>
            <w:tcW w:w="180" w:type="dxa"/>
            <w:vAlign w:val="bottom"/>
          </w:tcPr>
          <w:p w14:paraId="57EFC540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84AFC" w14:textId="7D843BF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492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1A5FA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2830" w14:textId="5354C47D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80" w:type="dxa"/>
            <w:vAlign w:val="bottom"/>
          </w:tcPr>
          <w:p w14:paraId="6D2FA5F9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53CBE" w14:textId="36723E0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F81DF7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25783" w14:textId="1E11FC4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3FAB5" w14:textId="7E7C3205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5BB7C" w14:textId="7FB7F2C3" w:rsidR="00A403D9" w:rsidRPr="00082795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653B3" w14:textId="77777777" w:rsidR="00A403D9" w:rsidRPr="00082795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5B0BA" w14:textId="0B54D2F3" w:rsidR="00A403D9" w:rsidRPr="00082795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403D9" w:rsidRPr="00161E24" w14:paraId="2C0AA528" w14:textId="77777777" w:rsidTr="00025204">
        <w:trPr>
          <w:cantSplit/>
          <w:trHeight w:val="244"/>
        </w:trPr>
        <w:tc>
          <w:tcPr>
            <w:tcW w:w="2700" w:type="dxa"/>
            <w:shd w:val="clear" w:color="auto" w:fill="auto"/>
          </w:tcPr>
          <w:p w14:paraId="41496E3F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99" w:type="dxa"/>
          </w:tcPr>
          <w:p w14:paraId="39173B08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B407B12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03BE413A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4D8FFD3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DB0C82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7B9C50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6EAB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2A8C83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5D30C4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24AB5D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EF8A9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63833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46B6FA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E63C01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8F27E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9BAD8D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DFBFF" w14:textId="77777777" w:rsidR="00A403D9" w:rsidRPr="00490E4E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9568E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9A553C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C4BBDC" w14:textId="77777777" w:rsidR="00A403D9" w:rsidRPr="00490E4E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7B154" w14:textId="77777777" w:rsidR="00A403D9" w:rsidRPr="00490E4E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3D9" w:rsidRPr="00161E24" w14:paraId="10627959" w14:textId="5D63EDD9" w:rsidTr="00025204">
        <w:trPr>
          <w:cantSplit/>
          <w:trHeight w:val="244"/>
        </w:trPr>
        <w:tc>
          <w:tcPr>
            <w:tcW w:w="2700" w:type="dxa"/>
            <w:shd w:val="clear" w:color="auto" w:fill="auto"/>
          </w:tcPr>
          <w:p w14:paraId="4D94CD75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99" w:type="dxa"/>
          </w:tcPr>
          <w:p w14:paraId="609ADFD6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A08E2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1B443AF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553DC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BEFD1B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00DB15" w14:textId="36470471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E1B281" w14:textId="7777777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8A051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1F0F693" w14:textId="7777777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8D7F94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6F90B" w14:textId="246F013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CD004C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153A1" w14:textId="7777777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CFA0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322CD" w14:textId="57FF214A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0B02DF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179C3CF" w14:textId="7777777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9A8C6" w14:textId="49DC7DD6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ACB3D5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BCE9E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B24DE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403D9" w:rsidRPr="00161E24" w14:paraId="193A5C76" w14:textId="24656340" w:rsidTr="00025204">
        <w:trPr>
          <w:cantSplit/>
        </w:trPr>
        <w:tc>
          <w:tcPr>
            <w:tcW w:w="2700" w:type="dxa"/>
            <w:shd w:val="clear" w:color="auto" w:fill="auto"/>
          </w:tcPr>
          <w:p w14:paraId="2CD5FF2F" w14:textId="17668279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right="-7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โฟรเซ่น ฟู้ดส์ (ประเทศไทย) จำกัด</w:t>
            </w:r>
          </w:p>
        </w:tc>
        <w:tc>
          <w:tcPr>
            <w:tcW w:w="1699" w:type="dxa"/>
          </w:tcPr>
          <w:p w14:paraId="55C981DA" w14:textId="4E014951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1F12D38B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50662999" w14:textId="1527B61A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A56A620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A6EB01" w14:textId="220F904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0892686C" w14:textId="65B21EAB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B150FF" w14:textId="5425F4BB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7D147D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710F028" w14:textId="44964652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6B5B7B9D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ECCEC" w14:textId="59304666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83B7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D817F" w14:textId="2498AD38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613F9E58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DFF6" w14:textId="62E258E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1ACC3A6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91EFFB7" w14:textId="6E7D2FDF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C02F" w14:textId="2F75A186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E3248" w14:textId="53B4B234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BDAE1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EEB249" w14:textId="49704AD3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A403D9" w:rsidRPr="00161E24" w14:paraId="6D8E3329" w14:textId="10647AE7" w:rsidTr="00025204">
        <w:trPr>
          <w:cantSplit/>
        </w:trPr>
        <w:tc>
          <w:tcPr>
            <w:tcW w:w="2700" w:type="dxa"/>
            <w:shd w:val="clear" w:color="auto" w:fill="auto"/>
          </w:tcPr>
          <w:p w14:paraId="6EF9C859" w14:textId="0130D4A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สเปเชียลตี้ ฟู้ดส์ จำกัด</w:t>
            </w:r>
          </w:p>
        </w:tc>
        <w:tc>
          <w:tcPr>
            <w:tcW w:w="1699" w:type="dxa"/>
          </w:tcPr>
          <w:p w14:paraId="1AF570DE" w14:textId="45E41D1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จากเนื้อหมูแช่แข็ง</w:t>
            </w:r>
          </w:p>
        </w:tc>
        <w:tc>
          <w:tcPr>
            <w:tcW w:w="720" w:type="dxa"/>
            <w:vAlign w:val="bottom"/>
          </w:tcPr>
          <w:p w14:paraId="3D9792AD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055FBD29" w14:textId="2217B205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44E889C3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7949738" w14:textId="7844E5AC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5A7A112A" w14:textId="6CD0079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CC37A" w14:textId="30698DEF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13EBD3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517D288" w14:textId="7B16EEAC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7B80A57E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DA082" w14:textId="04F75F2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361F5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48A1A" w14:textId="5F3CA83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095E9E09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92C9A" w14:textId="162E39D9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D0DF99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3043F8F" w14:textId="104A10A6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738F3" w14:textId="144A577E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E74D0" w14:textId="40A5C62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417DF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364F54" w14:textId="118450D5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A403D9" w:rsidRPr="00161E24" w14:paraId="001A213C" w14:textId="163F34BC" w:rsidTr="00025204">
        <w:trPr>
          <w:cantSplit/>
        </w:trPr>
        <w:tc>
          <w:tcPr>
            <w:tcW w:w="2700" w:type="dxa"/>
            <w:shd w:val="clear" w:color="auto" w:fill="auto"/>
          </w:tcPr>
          <w:p w14:paraId="567C8511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 ฟู้ดส์ จำกัด</w:t>
            </w:r>
          </w:p>
        </w:tc>
        <w:tc>
          <w:tcPr>
            <w:tcW w:w="1699" w:type="dxa"/>
          </w:tcPr>
          <w:p w14:paraId="4DE96D26" w14:textId="0C0E014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แปรรูปแช่แข็ง</w:t>
            </w:r>
          </w:p>
        </w:tc>
        <w:tc>
          <w:tcPr>
            <w:tcW w:w="720" w:type="dxa"/>
            <w:vAlign w:val="bottom"/>
          </w:tcPr>
          <w:p w14:paraId="05AE3D58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7EB2BCE7" w14:textId="01A54A3E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2A05E09B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584BA19" w14:textId="6AE3362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0FE43C75" w14:textId="2540CDBB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B4696" w14:textId="57482B18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6FC1A8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FE2998" w14:textId="6767C8D3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3CBAC14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B6EFB0" w14:textId="1AFD34D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610F9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73AA00" w14:textId="43385BB2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1A86576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88FFF" w14:textId="6A4DA87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491756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9A2F6B0" w14:textId="48E92679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EA2B7" w14:textId="5DE268F5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90728" w14:textId="144FD8C9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46817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8C493" w14:textId="2F25CCCF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A403D9" w:rsidRPr="00161E24" w14:paraId="7B21D384" w14:textId="783B07ED" w:rsidTr="00025204">
        <w:trPr>
          <w:cantSplit/>
        </w:trPr>
        <w:tc>
          <w:tcPr>
            <w:tcW w:w="2700" w:type="dxa"/>
            <w:shd w:val="clear" w:color="auto" w:fill="auto"/>
          </w:tcPr>
          <w:p w14:paraId="27422F10" w14:textId="2CD6920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เบทาโกร-ปอมเม่ ฟู้ด จำกั</w:t>
            </w:r>
            <w:r w:rsidR="00025204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1699" w:type="dxa"/>
          </w:tcPr>
          <w:p w14:paraId="7199908A" w14:textId="3B92DDB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720" w:type="dxa"/>
            <w:vAlign w:val="bottom"/>
          </w:tcPr>
          <w:p w14:paraId="77890566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056341C" w14:textId="3D346399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5619C9B9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13D81A" w14:textId="21BE838B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29562C0C" w14:textId="1169375C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BCE98" w14:textId="46818056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81599D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799720" w14:textId="5D343650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5DAD175A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1D92C9" w14:textId="6B5270E5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4FF31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9F2F8" w14:textId="6415FC6D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725E14EC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E5C43" w14:textId="4043F827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064829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ADF34B1" w14:textId="28D91EB4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F536F3" w14:textId="4EE06AB6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28D489" w14:textId="563C46BF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4C70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7F8519" w14:textId="19814F98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403D9" w:rsidRPr="00161E24" w14:paraId="25EBAC4C" w14:textId="5FBA7269" w:rsidTr="00025204">
        <w:trPr>
          <w:cantSplit/>
        </w:trPr>
        <w:tc>
          <w:tcPr>
            <w:tcW w:w="2700" w:type="dxa"/>
            <w:shd w:val="clear" w:color="auto" w:fill="auto"/>
          </w:tcPr>
          <w:p w14:paraId="5BBC5B13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63FEC5EF" w14:textId="77777777" w:rsidR="00A403D9" w:rsidRPr="00025A16" w:rsidRDefault="00A403D9" w:rsidP="00A403D9">
            <w:pPr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FC6074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1D33097B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FF7CAA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95E5C73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0D87AF" w14:textId="4492E28C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B3198" w14:textId="5074B412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end"/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4A7913" w14:textId="77777777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39443" w14:textId="29C3D1D6" w:rsidR="00A403D9" w:rsidRPr="00025A16" w:rsidRDefault="00A403D9" w:rsidP="00A403D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1,355</w:t>
            </w:r>
          </w:p>
        </w:tc>
        <w:tc>
          <w:tcPr>
            <w:tcW w:w="180" w:type="dxa"/>
            <w:vAlign w:val="bottom"/>
          </w:tcPr>
          <w:p w14:paraId="5C7E04C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8FB7B" w14:textId="31813CBC" w:rsidR="00A403D9" w:rsidRPr="00025A16" w:rsidRDefault="00A403D9" w:rsidP="00A403D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47D98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2F6E1" w14:textId="214223DB" w:rsidR="00A403D9" w:rsidRPr="00025A16" w:rsidRDefault="00A403D9" w:rsidP="00A403D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54AE3751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BA1A4" w14:textId="270C9FD1" w:rsidR="00A403D9" w:rsidRPr="00025A16" w:rsidRDefault="00A403D9" w:rsidP="00A403D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1,090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64F1FD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42F7B" w14:textId="1F6A1608" w:rsidR="00A403D9" w:rsidRPr="00025A16" w:rsidRDefault="00A403D9" w:rsidP="00A403D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E60D7" w14:textId="1E8F344B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0C2B" w14:textId="414F231B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5DB552" w14:textId="77777777" w:rsidR="00A403D9" w:rsidRPr="00025A16" w:rsidRDefault="00A403D9" w:rsidP="00A403D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1F39D" w14:textId="2E480610" w:rsidR="00A403D9" w:rsidRPr="00025A16" w:rsidRDefault="00A403D9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</w:tr>
    </w:tbl>
    <w:p w14:paraId="2576BD98" w14:textId="77777777" w:rsidR="007071C0" w:rsidRPr="00161E24" w:rsidRDefault="007071C0" w:rsidP="006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8"/>
        </w:tabs>
        <w:spacing w:before="90"/>
        <w:rPr>
          <w:rFonts w:asciiTheme="majorBidi" w:hAnsiTheme="majorBidi" w:cstheme="majorBidi"/>
          <w:cs/>
        </w:rPr>
        <w:sectPr w:rsidR="007071C0" w:rsidRPr="00161E24" w:rsidSect="00933D8A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6"/>
        <w:gridCol w:w="1534"/>
        <w:gridCol w:w="810"/>
        <w:gridCol w:w="540"/>
        <w:gridCol w:w="540"/>
        <w:gridCol w:w="810"/>
        <w:gridCol w:w="204"/>
        <w:gridCol w:w="786"/>
        <w:gridCol w:w="179"/>
        <w:gridCol w:w="811"/>
        <w:gridCol w:w="179"/>
        <w:gridCol w:w="811"/>
        <w:gridCol w:w="180"/>
        <w:gridCol w:w="810"/>
        <w:gridCol w:w="183"/>
        <w:gridCol w:w="717"/>
        <w:gridCol w:w="187"/>
        <w:gridCol w:w="803"/>
        <w:gridCol w:w="178"/>
        <w:gridCol w:w="722"/>
        <w:gridCol w:w="178"/>
        <w:gridCol w:w="722"/>
        <w:gridCol w:w="183"/>
        <w:gridCol w:w="717"/>
      </w:tblGrid>
      <w:tr w:rsidR="00CA05FA" w:rsidRPr="00161E24" w14:paraId="322A5AE1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3446355A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47990F2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BA3FD2" w14:textId="723B3C66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22F460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A9FA76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0" w:type="dxa"/>
            <w:gridSpan w:val="19"/>
            <w:shd w:val="clear" w:color="auto" w:fill="auto"/>
          </w:tcPr>
          <w:p w14:paraId="55BF97AB" w14:textId="697F6014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A05FA" w:rsidRPr="00161E24" w14:paraId="1F18E669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697EF4A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467BB6A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1C0429" w14:textId="281C3B92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ประเทศ</w:t>
            </w:r>
          </w:p>
        </w:tc>
        <w:tc>
          <w:tcPr>
            <w:tcW w:w="540" w:type="dxa"/>
            <w:shd w:val="clear" w:color="auto" w:fill="auto"/>
          </w:tcPr>
          <w:p w14:paraId="34D84F4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966C52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0FE29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7185B0A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30D69E4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483F39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4525FA1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CF7602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9317D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B4316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D860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0F593B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831D690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B01136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1353108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4AD829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3F772D7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A176BE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F93F9B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E028D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48C8D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A05FA" w:rsidRPr="00161E24" w14:paraId="33546D4D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1857F120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0CA19E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4FFB52" w14:textId="24614AB4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3DB78E2" w14:textId="1C9F072E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</w:t>
            </w:r>
          </w:p>
        </w:tc>
        <w:tc>
          <w:tcPr>
            <w:tcW w:w="810" w:type="dxa"/>
            <w:shd w:val="clear" w:color="auto" w:fill="auto"/>
          </w:tcPr>
          <w:p w14:paraId="3E908101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48B1CC1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67F0830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0E04FA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85BBF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2CA020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ABC577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4BF1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7D45C3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8E218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54C81AA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BB41BC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6799FB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53554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CFAE8C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C0A9F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A44CE0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CA1D5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179467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A05FA" w:rsidRPr="00161E24" w14:paraId="0A33DC28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6384AE5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74204731" w14:textId="3E53C569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810" w:type="dxa"/>
            <w:vAlign w:val="bottom"/>
          </w:tcPr>
          <w:p w14:paraId="155826FA" w14:textId="0F843321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32B1DE" w14:textId="718C4E0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เป็นเจ้าของ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5B48ABEF" w14:textId="23E8FAA0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</w:tcPr>
          <w:p w14:paraId="0DF8D72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7A5C606A" w14:textId="4BC5F4E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44EBC6E8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9E02E67" w14:textId="0450E61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7" w:type="dxa"/>
            <w:shd w:val="clear" w:color="auto" w:fill="auto"/>
          </w:tcPr>
          <w:p w14:paraId="7860EC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shd w:val="clear" w:color="auto" w:fill="auto"/>
          </w:tcPr>
          <w:p w14:paraId="2D2C3463" w14:textId="2E988FB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78" w:type="dxa"/>
            <w:shd w:val="clear" w:color="auto" w:fill="auto"/>
          </w:tcPr>
          <w:p w14:paraId="13E291D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621CE96D" w14:textId="490E9AE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CA05FA" w:rsidRPr="00161E24" w14:paraId="1F9D9377" w14:textId="16E65488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7185AF07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3098A6B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4088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5AF74AC" w14:textId="245FC102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540" w:type="dxa"/>
            <w:shd w:val="clear" w:color="auto" w:fill="auto"/>
          </w:tcPr>
          <w:p w14:paraId="571BB556" w14:textId="2152EDB2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5D088FB0" w14:textId="0A0DC53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04" w:type="dxa"/>
            <w:shd w:val="clear" w:color="auto" w:fill="auto"/>
          </w:tcPr>
          <w:p w14:paraId="2C7D3EE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5BE340AB" w14:textId="179E15BB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834B9A9" w14:textId="709E18B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9C3648E" w14:textId="355116B3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37F58576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10DCC98" w14:textId="7E756A6C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96EBD0E" w14:textId="1ECD6F3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57BA1F" w14:textId="51B4B8DE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388C10A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067A4E4" w14:textId="2D6472D8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7" w:type="dxa"/>
            <w:shd w:val="clear" w:color="auto" w:fill="auto"/>
          </w:tcPr>
          <w:p w14:paraId="532DB0F1" w14:textId="3B7CCBB3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1AE9FFF8" w14:textId="2EDE5B48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E0D8E9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923BA88" w14:textId="4B788395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3AB7A310" w14:textId="09D2D1C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31F7645F" w14:textId="3847319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7AD255E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23613AC" w14:textId="37B2D20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CA05FA" w:rsidRPr="00161E24" w14:paraId="05D9D5AA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7B415E69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15CFD743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81D53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953B38" w14:textId="2E14DCE6" w:rsidR="00CA05FA" w:rsidRPr="00CA05FA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60" w:type="dxa"/>
            <w:gridSpan w:val="19"/>
            <w:shd w:val="clear" w:color="auto" w:fill="auto"/>
          </w:tcPr>
          <w:p w14:paraId="0B48E084" w14:textId="5837BFED" w:rsidR="00CA05FA" w:rsidRPr="00161E24" w:rsidRDefault="00CA05FA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A05FA" w:rsidRPr="00161E24" w14:paraId="0EB188E1" w14:textId="5CE7976C" w:rsidTr="00C82722">
        <w:trPr>
          <w:cantSplit/>
          <w:tblHeader/>
        </w:trPr>
        <w:tc>
          <w:tcPr>
            <w:tcW w:w="1886" w:type="dxa"/>
            <w:shd w:val="clear" w:color="auto" w:fill="auto"/>
            <w:vAlign w:val="bottom"/>
          </w:tcPr>
          <w:p w14:paraId="5AABE5B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4" w:type="dxa"/>
            <w:vAlign w:val="bottom"/>
          </w:tcPr>
          <w:p w14:paraId="0F97A03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E9A9C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223A2B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51E2A0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406242" w14:textId="25685C62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3E064B8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8C53C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C77F6E7" w14:textId="09DC79C5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147D96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6D1ED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143E0D6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155253" w14:textId="5683F68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04192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4620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E474FC2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CBAD8D" w14:textId="7BEA894B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0CDDF99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07E79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B4B909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F71F24" w14:textId="404BD17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F726E95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409476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3055598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666B" w:rsidRPr="00161E24" w14:paraId="749C7408" w14:textId="77777777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617933D" w14:textId="3F85F6B2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</w:t>
            </w:r>
            <w:r w:rsidR="0013479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ชิคเก้น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4" w:type="dxa"/>
            <w:vAlign w:val="bottom"/>
          </w:tcPr>
          <w:p w14:paraId="31788598" w14:textId="726DE9D9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810" w:type="dxa"/>
            <w:vAlign w:val="bottom"/>
          </w:tcPr>
          <w:p w14:paraId="77A9EA69" w14:textId="48F8E5BF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C92C850" w14:textId="068EEC14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61B7CCE" w14:textId="3AB0FF05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FB936" w14:textId="3E58D130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3FC1264F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FE7686F" w14:textId="463C4C2E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B9E4BF5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2D4C38F" w14:textId="5366956C" w:rsidR="0039666B" w:rsidRPr="00161E24" w:rsidRDefault="0039666B" w:rsidP="00C82722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75EF859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16A5F65" w14:textId="5611D53B" w:rsidR="0039666B" w:rsidRPr="00161E24" w:rsidRDefault="0039666B" w:rsidP="00C82722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AA991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A7ED87" w14:textId="6656552D" w:rsidR="0039666B" w:rsidRPr="00161E24" w:rsidRDefault="0039666B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502352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D67BB02" w14:textId="3120FEEE" w:rsidR="0039666B" w:rsidRPr="00455E01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455E01">
              <w:rPr>
                <w:rFonts w:asciiTheme="majorBidi" w:hAnsiTheme="majorBidi" w:cstheme="majorBidi"/>
                <w:sz w:val="24"/>
                <w:szCs w:val="24"/>
              </w:rPr>
              <w:t>(300)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7E1ABC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3D4846D" w14:textId="7FFEE74C" w:rsidR="0039666B" w:rsidRPr="00161E24" w:rsidRDefault="0039666B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E9132D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A918D6C" w14:textId="6422A4D1" w:rsidR="0039666B" w:rsidRPr="00161E24" w:rsidRDefault="0039666B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EB4D9D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A0D50A9" w14:textId="5E9A0252" w:rsidR="0039666B" w:rsidRPr="00161E24" w:rsidRDefault="0039666B" w:rsidP="00105F1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DC27F4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F59D33" w14:textId="7EB608B9" w:rsidR="0039666B" w:rsidRPr="00161E24" w:rsidRDefault="0039666B" w:rsidP="00105F1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9666B" w:rsidRPr="00161E24" w14:paraId="314B4A03" w14:textId="267ACC1A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0D4A7EFA" w14:textId="408B3E1A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โชกุนอิน</w:t>
            </w:r>
            <w:r w:rsidR="001347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79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โคเงียว จำกัด</w:t>
            </w:r>
          </w:p>
        </w:tc>
        <w:tc>
          <w:tcPr>
            <w:tcW w:w="1534" w:type="dxa"/>
            <w:vAlign w:val="bottom"/>
          </w:tcPr>
          <w:p w14:paraId="5DA92C70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810" w:type="dxa"/>
            <w:vAlign w:val="bottom"/>
          </w:tcPr>
          <w:p w14:paraId="22C3FEBA" w14:textId="3D632D0D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40FF7EA" w14:textId="34036DD8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A6BDC1" w14:textId="3E50B896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3E40" w14:textId="108FC7FC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1FC2EC60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2F186" w14:textId="5D356D6C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A286291" w14:textId="3151492C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3A0E" w14:textId="217F286D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71FBB5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39AD" w14:textId="1744E90F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B8368" w14:textId="4EF48B9F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F349" w14:textId="7494EB6F" w:rsidR="0039666B" w:rsidRPr="00161E24" w:rsidRDefault="0039666B" w:rsidP="00C953BB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3E34CC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AEB" w14:textId="681FA2AD" w:rsidR="0039666B" w:rsidRPr="00161E24" w:rsidRDefault="0039666B" w:rsidP="00C953BB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51EC078" w14:textId="62F979C1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A8240" w14:textId="1ABE8F6F" w:rsidR="0039666B" w:rsidRPr="00161E24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F3B61B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02A" w14:textId="0EF21454" w:rsidR="0039666B" w:rsidRPr="00161E24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136A9B" w14:textId="1E84DD90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6CA2" w14:textId="5557E7F8" w:rsidR="0039666B" w:rsidRPr="00161E24" w:rsidRDefault="0039666B" w:rsidP="00105F1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D891F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5749" w14:textId="703D1604" w:rsidR="0039666B" w:rsidRPr="00161E24" w:rsidRDefault="0039666B" w:rsidP="00105F1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666B" w:rsidRPr="00161E24" w14:paraId="4FE36A12" w14:textId="7E56DF28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0631B4D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14:paraId="651B1404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DBBC63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AD70120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52F653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0B5DB" w14:textId="507D1652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1,846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0E0D5506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37F14" w14:textId="025B98F9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1,846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FAEE913" w14:textId="035B7520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4A55" w14:textId="263EAF6C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BA05CD8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6ACA1" w14:textId="23F20D8A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94E05" w14:textId="2940250A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2CBC4" w14:textId="036473F8" w:rsidR="0039666B" w:rsidRPr="00161E24" w:rsidRDefault="0039666B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2FEFA6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99E26" w14:textId="360DEF36" w:rsidR="0039666B" w:rsidRPr="00161E24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E0518E8" w14:textId="58F63E1F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54ED" w14:textId="6B1FD99A" w:rsidR="0039666B" w:rsidRPr="00161E24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5BB702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6FF7" w14:textId="157B5609" w:rsidR="0039666B" w:rsidRPr="00161E24" w:rsidRDefault="0039666B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3C1EF5" w14:textId="7FA8CFC6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CA11A" w14:textId="286AE951" w:rsidR="0039666B" w:rsidRPr="00161E24" w:rsidRDefault="0039666B" w:rsidP="00105F1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3D4547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77EAB" w14:textId="152C4EC9" w:rsidR="0039666B" w:rsidRPr="00161E24" w:rsidRDefault="0039666B" w:rsidP="00105F1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9C7A94" w:rsidRPr="00161E24" w14:paraId="6E533217" w14:textId="77777777" w:rsidTr="009C7A94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52186FBA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534" w:type="dxa"/>
            <w:vAlign w:val="bottom"/>
          </w:tcPr>
          <w:p w14:paraId="0E831315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7FBE4E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0B4A096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C8163B2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A8F44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4DB6D0E2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85C3E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977B72E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0E8B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329B221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36857" w14:textId="77777777" w:rsidR="009C7A94" w:rsidRPr="009D5B7D" w:rsidRDefault="009C7A94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AEF7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32003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7FC43E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85E5C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E68BA93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A7A5B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C4F6E8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11A3F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988EF1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B0AC44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CD51B8" w14:textId="77777777" w:rsidR="009C7A94" w:rsidRPr="009D5B7D" w:rsidRDefault="009C7A94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C4CF57" w14:textId="77777777" w:rsidR="009C7A94" w:rsidRPr="009D5B7D" w:rsidRDefault="009C7A94" w:rsidP="00C95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</w:tr>
      <w:tr w:rsidR="0039666B" w:rsidRPr="00161E24" w14:paraId="6C338439" w14:textId="763FB633" w:rsidTr="009C7A94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269096E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4" w:type="dxa"/>
            <w:vAlign w:val="bottom"/>
          </w:tcPr>
          <w:p w14:paraId="729BB971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262740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BC9E2F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0D6C69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04AADF" w14:textId="0C1F4886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301C05BA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E148CCF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6AABAE" w14:textId="7DB1E8E3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848FAD1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2CAFE25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084793B" w14:textId="77777777" w:rsidR="0039666B" w:rsidRPr="00161E24" w:rsidRDefault="0039666B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2B9139" w14:textId="65E6A76B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EF871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33E04DB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D4D1E6C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294FF68" w14:textId="74F4737B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172174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6B55D4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BC87511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3FD8DA" w14:textId="1A78441F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06F0E91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8EB5AE" w14:textId="77777777" w:rsidR="0039666B" w:rsidRPr="00161E24" w:rsidRDefault="0039666B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0DCA85B" w14:textId="77777777" w:rsidR="0039666B" w:rsidRPr="00161E24" w:rsidRDefault="0039666B" w:rsidP="00C95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BC63F2" w:rsidRPr="00161E24" w14:paraId="1BF1BD3A" w14:textId="2BD4C395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6E89223" w14:textId="255B653A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โฟรเซ่น ฟู้ดส์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534" w:type="dxa"/>
            <w:vAlign w:val="bottom"/>
          </w:tcPr>
          <w:p w14:paraId="1F39F8B1" w14:textId="57E55CAE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810" w:type="dxa"/>
            <w:vAlign w:val="bottom"/>
          </w:tcPr>
          <w:p w14:paraId="7957420E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8E122B" w14:textId="0299C240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C5BB17F" w14:textId="59FF2FAC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51F9F" w14:textId="625C2D73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338AB901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BE83593" w14:textId="4032B494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65C3CEA" w14:textId="17C7027D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B99C83B" w14:textId="59AAC5CB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5A35680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3A48E3" w14:textId="2B447686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0B04E2" w14:textId="249319E6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71277" w14:textId="461917B3" w:rsidR="00BC63F2" w:rsidRPr="00161E24" w:rsidRDefault="00BC63F2" w:rsidP="00C953B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1C3A32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7F15745" w14:textId="7B00606D" w:rsidR="00BC63F2" w:rsidRPr="00161E24" w:rsidRDefault="00BC63F2" w:rsidP="00C953B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ADDA5F" w14:textId="35900795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89F1BFF" w14:textId="1EAFB50E" w:rsidR="00BC63F2" w:rsidRPr="00161E24" w:rsidRDefault="00BC63F2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01C2ED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D9FF9C5" w14:textId="751A1488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3DB995" w14:textId="53D3CD10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B53790A" w14:textId="1F840E80" w:rsidR="00BC63F2" w:rsidRPr="00BC63F2" w:rsidRDefault="00944D21" w:rsidP="00C953B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D5B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5761A7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D81E9C4" w14:textId="16138D02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BC63F2" w:rsidRPr="00161E24" w14:paraId="74797E4D" w14:textId="2A359512" w:rsidTr="00C82722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9DEF101" w14:textId="74AFEEAC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เบทาโกร สเปเชียลตี้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4" w:type="dxa"/>
            <w:vAlign w:val="bottom"/>
          </w:tcPr>
          <w:p w14:paraId="7510E3AA" w14:textId="1521740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ผลิตอาหารแปรรูปจากเนื้อหมูแช่แข็ง</w:t>
            </w:r>
          </w:p>
        </w:tc>
        <w:tc>
          <w:tcPr>
            <w:tcW w:w="810" w:type="dxa"/>
            <w:vAlign w:val="bottom"/>
          </w:tcPr>
          <w:p w14:paraId="1ABD2F90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6D65996" w14:textId="5FBDCF5D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37CB20" w14:textId="0333835D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78593A" w14:textId="234118FE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6703CE4D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80E3DB6" w14:textId="496A8FB5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5622B82" w14:textId="39C74EAD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22C0380" w14:textId="03238EC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D8F2747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7E2D091" w14:textId="67C2968E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683B98" w14:textId="7920A40B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C305DE" w14:textId="52A957F8" w:rsidR="00BC63F2" w:rsidRPr="00161E24" w:rsidRDefault="00BC63F2" w:rsidP="00C953B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C4F2B6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29FFA86" w14:textId="016E83AE" w:rsidR="00BC63F2" w:rsidRPr="00161E24" w:rsidRDefault="00BC63F2" w:rsidP="00C953B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5AA851" w14:textId="4824DF1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F809C4" w14:textId="55C1ACE1" w:rsidR="00BC63F2" w:rsidRPr="00161E24" w:rsidRDefault="00BC63F2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629E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8232D01" w14:textId="06B4BCC5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823E87" w14:textId="5594D181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626116E" w14:textId="24365617" w:rsidR="00BC63F2" w:rsidRPr="00161E24" w:rsidRDefault="00BC63F2" w:rsidP="00C953B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778ECA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A27BF1" w14:textId="21ECE091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</w:tr>
      <w:tr w:rsidR="00BC63F2" w:rsidRPr="00161E24" w14:paraId="21AF9AE3" w14:textId="191E3C22" w:rsidTr="00C82722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CA4C580" w14:textId="193CCA32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4" w:type="dxa"/>
            <w:vAlign w:val="bottom"/>
          </w:tcPr>
          <w:p w14:paraId="729A48D9" w14:textId="3F6CEAD6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ผลิตและขายอาหารแปรรูปแช่แข็ง</w:t>
            </w:r>
          </w:p>
        </w:tc>
        <w:tc>
          <w:tcPr>
            <w:tcW w:w="810" w:type="dxa"/>
            <w:vAlign w:val="bottom"/>
          </w:tcPr>
          <w:p w14:paraId="532AABD9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0F877D" w14:textId="0FC912E2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9CD9038" w14:textId="13162DCD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226498" w14:textId="0948CA62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087A1A87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F585188" w14:textId="6BBC33C8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A3CB9DB" w14:textId="6B325A72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B2CC2A" w14:textId="74686BBA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44F5DA6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3C85C7C" w14:textId="14AC4AB8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0B6D9" w14:textId="283610F0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36658" w14:textId="2620B364" w:rsidR="00BC63F2" w:rsidRPr="00161E24" w:rsidRDefault="00BC63F2" w:rsidP="00C953B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3A0AB3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6B92882" w14:textId="3477F25F" w:rsidR="00BC63F2" w:rsidRPr="00161E24" w:rsidRDefault="00BC63F2" w:rsidP="00C953B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53AE8A" w14:textId="19BB8464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D5B972A" w14:textId="021228EE" w:rsidR="00BC63F2" w:rsidRPr="00161E24" w:rsidRDefault="00BC63F2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C2CE20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56A4705" w14:textId="35D959CC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33306E" w14:textId="3B925CE9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4204EFC" w14:textId="0BEC1157" w:rsidR="00BC63F2" w:rsidRPr="00161E24" w:rsidRDefault="00BC63F2" w:rsidP="00C953B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83158E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A23A9F" w14:textId="7CA1B212" w:rsidR="00BC63F2" w:rsidRPr="00161E24" w:rsidRDefault="00BC63F2" w:rsidP="00C95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BC63F2" w:rsidRPr="00161E24" w14:paraId="7690BE16" w14:textId="6615F76F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C66005C" w14:textId="5EE9A693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เบทาโกร-ปอมเม่ </w:t>
            </w:r>
            <w:r w:rsidR="00C827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ฟู้ด จำกัด 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การชำระบัญชี)</w:t>
            </w:r>
          </w:p>
        </w:tc>
        <w:tc>
          <w:tcPr>
            <w:tcW w:w="1534" w:type="dxa"/>
            <w:vAlign w:val="bottom"/>
          </w:tcPr>
          <w:p w14:paraId="574A76C4" w14:textId="5079F9B8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ร้านจำหน่ายอาหารและเครื่องดื่ม</w:t>
            </w:r>
          </w:p>
        </w:tc>
        <w:tc>
          <w:tcPr>
            <w:tcW w:w="810" w:type="dxa"/>
            <w:vAlign w:val="bottom"/>
          </w:tcPr>
          <w:p w14:paraId="4B80E662" w14:textId="65A3CA35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130F20" w14:textId="2FE62864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5380A15" w14:textId="4E24BAA5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77BC" w14:textId="40C9CFC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47E9324D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86FE" w14:textId="6D13CE8D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EB6A200" w14:textId="68D76DF8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D123" w14:textId="599A0460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70FE5D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AF6AC" w14:textId="15BEF235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609DD" w14:textId="26156699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33E8" w14:textId="288A8711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453635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D4A73" w14:textId="2DE29A1D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5DE44A" w14:textId="327B1525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9B70" w14:textId="12DD11C3" w:rsidR="00BC63F2" w:rsidRPr="00161E24" w:rsidRDefault="00BC63F2" w:rsidP="00C953B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56E624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D5F" w14:textId="60C11F72" w:rsidR="00BC63F2" w:rsidRPr="00161E24" w:rsidRDefault="00BC63F2" w:rsidP="00C953BB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52FB7D" w14:textId="06AD81A9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6318" w14:textId="7A61DFD0" w:rsidR="00BC63F2" w:rsidRPr="00161E24" w:rsidRDefault="00BC63F2" w:rsidP="00C953BB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AB8727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A35B" w14:textId="06F415FD" w:rsidR="00BC63F2" w:rsidRPr="00161E24" w:rsidRDefault="00BC63F2" w:rsidP="00105F1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63F2" w:rsidRPr="00161E24" w14:paraId="37B913BF" w14:textId="7DD66BE6" w:rsidTr="00105F15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29D93EB7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0E47BB8A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2546D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B9DDBC0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041BDC" w14:textId="7777777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88DC" w14:textId="337789A3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1,355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166833C5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6C9DC" w14:textId="791AEFA9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1CAC6BA" w14:textId="1B1A4F9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6A42F" w14:textId="493EFB33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A459E61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9BA17" w14:textId="1CEF5E17" w:rsidR="00BC63F2" w:rsidRPr="00161E24" w:rsidRDefault="00BC63F2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EFCD" w14:textId="108B46E6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07771" w14:textId="656C6985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632084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3222D" w14:textId="3529F6A5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3A2D0FF" w14:textId="5661DB6A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88667" w14:textId="09D8742D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88E6FF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2ACB5" w14:textId="482A224D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8A77F" w14:textId="305FCA72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E83D7" w14:textId="72AEF1EB" w:rsidR="00BC63F2" w:rsidRPr="00161E24" w:rsidRDefault="00944D21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9D5B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D47446" w14:textId="77777777" w:rsidR="00BC63F2" w:rsidRPr="00161E24" w:rsidRDefault="00BC63F2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D5880" w14:textId="52AA7C61" w:rsidR="00BC63F2" w:rsidRPr="00161E24" w:rsidRDefault="00BC63F2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</w:tr>
    </w:tbl>
    <w:p w14:paraId="523759C8" w14:textId="77777777" w:rsidR="00DB04F6" w:rsidRPr="00161E24" w:rsidRDefault="00DB04F6" w:rsidP="00DB04F6">
      <w:pPr>
        <w:rPr>
          <w:rFonts w:asciiTheme="majorBidi" w:hAnsiTheme="majorBidi" w:cstheme="majorBidi"/>
          <w:sz w:val="30"/>
          <w:szCs w:val="30"/>
          <w:cs/>
        </w:rPr>
        <w:sectPr w:rsidR="00DB04F6" w:rsidRPr="00161E24" w:rsidSect="00933D8A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7C2DDE" w14:textId="66E8BBBB" w:rsidR="007071C0" w:rsidRPr="00083A3E" w:rsidRDefault="007071C0" w:rsidP="00AF4F51">
      <w:pPr>
        <w:pStyle w:val="block"/>
        <w:spacing w:after="0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455E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BB333C" w:rsidRPr="00455E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26F859D1" w14:textId="3FCFAB6A" w:rsidR="007071C0" w:rsidRPr="00083A3E" w:rsidRDefault="00752BC5" w:rsidP="007D79F4">
      <w:pPr>
        <w:pStyle w:val="block"/>
        <w:spacing w:after="0" w:line="40" w:lineRule="atLeast"/>
        <w:ind w:left="547"/>
        <w:jc w:val="both"/>
        <w:rPr>
          <w:rFonts w:asciiTheme="majorBidi" w:hAnsiTheme="majorBidi" w:cstheme="majorBidi"/>
          <w:sz w:val="30"/>
          <w:szCs w:val="30"/>
          <w:shd w:val="clear" w:color="auto" w:fill="E6E6E6"/>
          <w:lang w:val="en-US" w:bidi="th-TH"/>
        </w:rPr>
      </w:pPr>
      <w:r w:rsidRPr="00083A3E">
        <w:rPr>
          <w:rFonts w:asciiTheme="majorBidi" w:hAnsiTheme="majorBidi" w:cstheme="majorBidi"/>
          <w:sz w:val="20"/>
          <w:shd w:val="clear" w:color="auto" w:fill="E6E6E6"/>
          <w:cs/>
          <w:lang w:bidi="th-TH"/>
        </w:rPr>
        <w:tab/>
      </w:r>
      <w:r w:rsidRPr="00083A3E">
        <w:rPr>
          <w:rFonts w:asciiTheme="majorBidi" w:hAnsiTheme="majorBidi" w:cstheme="majorBidi"/>
          <w:sz w:val="20"/>
          <w:shd w:val="clear" w:color="auto" w:fill="E6E6E6"/>
          <w:cs/>
          <w:lang w:bidi="th-TH"/>
        </w:rPr>
        <w:tab/>
      </w:r>
    </w:p>
    <w:p w14:paraId="209A7B4C" w14:textId="29809958" w:rsidR="007071C0" w:rsidRPr="00083A3E" w:rsidRDefault="007071C0" w:rsidP="00AF4F51">
      <w:pPr>
        <w:pStyle w:val="block"/>
        <w:spacing w:after="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</w:t>
      </w:r>
      <w:r w:rsidR="00BB333C" w:rsidRPr="00083A3E">
        <w:rPr>
          <w:rFonts w:asciiTheme="majorBidi" w:hAnsiTheme="majorBidi" w:cstheme="majorBidi"/>
          <w:sz w:val="30"/>
          <w:szCs w:val="30"/>
          <w:cs/>
          <w:lang w:bidi="th-TH"/>
        </w:rPr>
        <w:t>ที่มีสาระสำคัญซึ่ง</w:t>
      </w: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รว</w:t>
      </w:r>
      <w:r w:rsidR="006D09B9" w:rsidRPr="00083A3E">
        <w:rPr>
          <w:rFonts w:asciiTheme="majorBidi" w:hAnsiTheme="majorBidi" w:cstheme="majorBidi"/>
          <w:sz w:val="30"/>
          <w:szCs w:val="30"/>
          <w:cs/>
          <w:lang w:bidi="th-TH"/>
        </w:rPr>
        <w:t>มอยู่ในงบการเงินของ</w:t>
      </w: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083A3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29E1FBDB" w14:textId="77777777" w:rsidR="00455E01" w:rsidRPr="00083A3E" w:rsidRDefault="00455E01" w:rsidP="007D79F4">
      <w:pPr>
        <w:pStyle w:val="block"/>
        <w:spacing w:after="0" w:line="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42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99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</w:tblGrid>
      <w:tr w:rsidR="00455E01" w:rsidRPr="00161E24" w14:paraId="036A923E" w14:textId="77777777" w:rsidTr="003129BB">
        <w:trPr>
          <w:tblHeader/>
        </w:trPr>
        <w:tc>
          <w:tcPr>
            <w:tcW w:w="4680" w:type="dxa"/>
            <w:shd w:val="clear" w:color="auto" w:fill="auto"/>
          </w:tcPr>
          <w:p w14:paraId="75D08CA0" w14:textId="77777777" w:rsidR="00455E01" w:rsidRPr="00083A3E" w:rsidRDefault="00455E01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2BA74775" w14:textId="3E33657F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4B6D1750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09FC2B4" w14:textId="54C99586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1BFD650F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AB8FA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7486F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E2763B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DEA034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B4E4E0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BD3420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8585CB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</w:tr>
      <w:tr w:rsidR="00455E01" w:rsidRPr="00161E24" w14:paraId="24DB29E6" w14:textId="77777777" w:rsidTr="003129BB">
        <w:trPr>
          <w:tblHeader/>
        </w:trPr>
        <w:tc>
          <w:tcPr>
            <w:tcW w:w="4680" w:type="dxa"/>
            <w:shd w:val="clear" w:color="auto" w:fill="auto"/>
          </w:tcPr>
          <w:p w14:paraId="69309617" w14:textId="77777777" w:rsidR="00455E01" w:rsidRPr="00083A3E" w:rsidRDefault="00455E01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40E4802E" w14:textId="547A0E18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โฟรเซ่น ฟู้ดส์</w:t>
            </w:r>
          </w:p>
        </w:tc>
        <w:tc>
          <w:tcPr>
            <w:tcW w:w="270" w:type="dxa"/>
            <w:shd w:val="clear" w:color="auto" w:fill="auto"/>
          </w:tcPr>
          <w:p w14:paraId="19163017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2292539" w14:textId="697B9571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สเปเชียลตี้</w:t>
            </w:r>
          </w:p>
        </w:tc>
        <w:tc>
          <w:tcPr>
            <w:tcW w:w="270" w:type="dxa"/>
            <w:shd w:val="clear" w:color="auto" w:fill="auto"/>
          </w:tcPr>
          <w:p w14:paraId="5F85D399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F43A20F" w14:textId="45211161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อิโตแฮม</w:t>
            </w:r>
          </w:p>
        </w:tc>
        <w:tc>
          <w:tcPr>
            <w:tcW w:w="270" w:type="dxa"/>
            <w:shd w:val="clear" w:color="auto" w:fill="auto"/>
          </w:tcPr>
          <w:p w14:paraId="60AD1A66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3DB7317" w14:textId="20A47D59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เบทาโกร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55E01" w:rsidRPr="00161E24" w14:paraId="118B4D4C" w14:textId="77777777" w:rsidTr="003129BB">
        <w:trPr>
          <w:tblHeader/>
        </w:trPr>
        <w:tc>
          <w:tcPr>
            <w:tcW w:w="4680" w:type="dxa"/>
            <w:shd w:val="clear" w:color="auto" w:fill="auto"/>
          </w:tcPr>
          <w:p w14:paraId="220F0D5C" w14:textId="77777777" w:rsidR="00455E01" w:rsidRPr="00083A3E" w:rsidRDefault="00455E01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0733A61" w14:textId="61698144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F934220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604E753" w14:textId="279107EA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ฟู้ดส์ จำกัด</w:t>
            </w:r>
          </w:p>
        </w:tc>
        <w:tc>
          <w:tcPr>
            <w:tcW w:w="270" w:type="dxa"/>
            <w:shd w:val="clear" w:color="auto" w:fill="auto"/>
          </w:tcPr>
          <w:p w14:paraId="552B2661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3A49D2C" w14:textId="01E9594E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ฟู้ดส์ จำกัด</w:t>
            </w:r>
          </w:p>
        </w:tc>
        <w:tc>
          <w:tcPr>
            <w:tcW w:w="270" w:type="dxa"/>
            <w:shd w:val="clear" w:color="auto" w:fill="auto"/>
          </w:tcPr>
          <w:p w14:paraId="6D2E76DA" w14:textId="77777777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929BED9" w14:textId="7013A8C6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 xml:space="preserve">ปอมเม่ 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ฟู้ดส์ จำกัด</w:t>
            </w:r>
          </w:p>
        </w:tc>
      </w:tr>
      <w:tr w:rsidR="00455E01" w:rsidRPr="00161E24" w14:paraId="25BE896E" w14:textId="5B813A36" w:rsidTr="003129BB">
        <w:trPr>
          <w:tblHeader/>
        </w:trPr>
        <w:tc>
          <w:tcPr>
            <w:tcW w:w="4680" w:type="dxa"/>
            <w:shd w:val="clear" w:color="auto" w:fill="auto"/>
          </w:tcPr>
          <w:p w14:paraId="4C9502B9" w14:textId="77777777" w:rsidR="00455E01" w:rsidRPr="00083A3E" w:rsidRDefault="00455E01" w:rsidP="00455E0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bookmarkStart w:id="3" w:name="_Hlk37239231"/>
          </w:p>
        </w:tc>
        <w:tc>
          <w:tcPr>
            <w:tcW w:w="992" w:type="dxa"/>
            <w:shd w:val="clear" w:color="auto" w:fill="auto"/>
          </w:tcPr>
          <w:p w14:paraId="1E4AABBA" w14:textId="01A788FE" w:rsidR="00455E01" w:rsidRPr="003129BB" w:rsidRDefault="00455E01" w:rsidP="00455E01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10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AAB8CA" w14:textId="77777777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7FFC63" w14:textId="7A3ECDC1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2026E75" w14:textId="385C142F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544829" w14:textId="45AD4A65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611594" w14:textId="77777777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858996" w14:textId="773F4F3F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EFC0986" w14:textId="6CB359C9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061ED6" w14:textId="3238315E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D9EAAE" w14:textId="77777777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0D07A1" w14:textId="6D847EC9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0EA6CFA" w14:textId="542C1265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C638338" w14:textId="138C8619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ADD15C" w14:textId="77777777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45A457" w14:textId="748CD122" w:rsidR="00455E01" w:rsidRPr="003129BB" w:rsidRDefault="00455E01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455E01" w:rsidRPr="00161E24" w14:paraId="2622FE7D" w14:textId="77777777" w:rsidTr="003129BB">
        <w:tc>
          <w:tcPr>
            <w:tcW w:w="4680" w:type="dxa"/>
            <w:shd w:val="clear" w:color="auto" w:fill="auto"/>
          </w:tcPr>
          <w:p w14:paraId="4ACE4E66" w14:textId="77777777" w:rsidR="00455E01" w:rsidRPr="003129BB" w:rsidRDefault="00455E01" w:rsidP="00455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2" w:type="dxa"/>
            <w:gridSpan w:val="15"/>
            <w:shd w:val="clear" w:color="auto" w:fill="auto"/>
          </w:tcPr>
          <w:p w14:paraId="2B66E9C5" w14:textId="7008EB51" w:rsidR="00455E01" w:rsidRPr="003129BB" w:rsidRDefault="00455E01" w:rsidP="00455E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129BB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C63F2" w:rsidRPr="00161E24" w14:paraId="0ECBB9CF" w14:textId="0CC402AD" w:rsidTr="00752BC5">
        <w:tc>
          <w:tcPr>
            <w:tcW w:w="4680" w:type="dxa"/>
            <w:shd w:val="clear" w:color="auto" w:fill="auto"/>
          </w:tcPr>
          <w:p w14:paraId="2FC2FB17" w14:textId="77777777" w:rsidR="00BC63F2" w:rsidRPr="003129BB" w:rsidRDefault="00BC63F2" w:rsidP="00BC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1E454E" w14:textId="4E3A861C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5829A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800970" w14:textId="382D50B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6F011" w14:textId="52834B3B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64A8F9" w14:textId="219DEE8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32869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1F05A" w14:textId="7B23D80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E8CFB" w14:textId="2496FDF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33C52" w14:textId="0959DD8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DE609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ED5B7" w14:textId="12C94353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9D6E" w14:textId="7B98D4F4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195787" w14:textId="3902BF88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FDCB1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023583" w14:textId="3CD31537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C63F2" w:rsidRPr="00161E24" w14:paraId="62551A96" w14:textId="6F7FD9F5" w:rsidTr="00752BC5">
        <w:tc>
          <w:tcPr>
            <w:tcW w:w="4680" w:type="dxa"/>
            <w:shd w:val="clear" w:color="auto" w:fill="auto"/>
          </w:tcPr>
          <w:p w14:paraId="38A3FE29" w14:textId="0A881990" w:rsidR="00BC63F2" w:rsidRPr="003129BB" w:rsidRDefault="00BC63F2" w:rsidP="00BC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98E2A7" w14:textId="725DF0B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BF496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23091D" w14:textId="56210215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18995" w14:textId="56B93ED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7F020" w14:textId="0FD85613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3AAAF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7B1BF" w14:textId="356E15B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ADE3D" w14:textId="50C6E3E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CB742" w14:textId="536520F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F2470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59EC6" w14:textId="02991CCB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8F3B7" w14:textId="62B4F85A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A6887" w14:textId="397AA9EF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8F3F5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23F404" w14:textId="554E4F8A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C63F2" w:rsidRPr="00161E24" w14:paraId="13B8E7A9" w14:textId="300A7FDA" w:rsidTr="00752BC5">
        <w:tc>
          <w:tcPr>
            <w:tcW w:w="4680" w:type="dxa"/>
            <w:shd w:val="clear" w:color="auto" w:fill="auto"/>
          </w:tcPr>
          <w:p w14:paraId="75E9E43A" w14:textId="77777777" w:rsidR="00BC63F2" w:rsidRPr="003129BB" w:rsidRDefault="00BC63F2" w:rsidP="00BC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81111" w14:textId="18E9700F" w:rsidR="00BC63F2" w:rsidRPr="003129BB" w:rsidRDefault="00BC63F2" w:rsidP="00752BC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36409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8337" w14:textId="4FADD9EA" w:rsidR="00BC63F2" w:rsidRPr="003129BB" w:rsidRDefault="00BC63F2" w:rsidP="00752BC5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39591" w14:textId="4BC03D5F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CB8B" w14:textId="796AE14E" w:rsidR="00BC63F2" w:rsidRPr="003129BB" w:rsidRDefault="00BC63F2" w:rsidP="00752BC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674AE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7013E" w14:textId="380D8B88" w:rsidR="00BC63F2" w:rsidRPr="003129BB" w:rsidRDefault="00BC63F2" w:rsidP="00752BC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76CAE" w14:textId="2801E0EF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4226" w14:textId="69AEFD2C" w:rsidR="00BC63F2" w:rsidRPr="003129BB" w:rsidRDefault="00BC63F2" w:rsidP="00752BC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39E11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F273" w14:textId="5776444E" w:rsidR="00BC63F2" w:rsidRPr="003129BB" w:rsidRDefault="00BC63F2" w:rsidP="00752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924C8" w14:textId="0323473A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E1FF" w14:textId="5B624F6F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EEF92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9784D" w14:textId="615029D9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C63F2" w:rsidRPr="00161E24" w14:paraId="631BA8FC" w14:textId="72343705" w:rsidTr="00752BC5">
        <w:tc>
          <w:tcPr>
            <w:tcW w:w="4680" w:type="dxa"/>
            <w:shd w:val="clear" w:color="auto" w:fill="auto"/>
          </w:tcPr>
          <w:p w14:paraId="379BEF06" w14:textId="0B335FAA" w:rsidR="00BC63F2" w:rsidRPr="003129BB" w:rsidRDefault="00BC63F2" w:rsidP="00BC63F2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4601F" w14:textId="3D4DCF0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84554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8669B" w14:textId="6ABD5A3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51FE7" w14:textId="65C3539F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5A15B" w14:textId="35A0A29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C01FE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53043" w14:textId="19C1D05E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93CA8" w14:textId="1B686CC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8A2FE" w14:textId="42E25A4E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1B953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F70D4" w14:textId="4F891605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86064" w14:textId="1772DB5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69AF7" w14:textId="7CD8D647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3F03C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42D54" w14:textId="18D8D63F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C63F2" w:rsidRPr="003129BB" w14:paraId="49FFDE6A" w14:textId="39EA235B" w:rsidTr="00752BC5">
        <w:tc>
          <w:tcPr>
            <w:tcW w:w="4680" w:type="dxa"/>
            <w:shd w:val="clear" w:color="auto" w:fill="auto"/>
          </w:tcPr>
          <w:p w14:paraId="372EB19A" w14:textId="77777777" w:rsidR="00BC63F2" w:rsidRPr="00F9476D" w:rsidRDefault="00BC63F2" w:rsidP="00BC63F2">
            <w:pPr>
              <w:spacing w:line="6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40EAC9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BDF95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D4AAB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5F68" w14:textId="7265D6FE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6F818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865FF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DA0BB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C0F82" w14:textId="2029BD91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BC585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54A3F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E1EF1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5C50A" w14:textId="6342A609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E4E108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99C5EC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4ADCA7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</w:tr>
      <w:tr w:rsidR="00BC63F2" w:rsidRPr="00161E24" w14:paraId="617199BE" w14:textId="3E20A3BB" w:rsidTr="00752BC5">
        <w:tc>
          <w:tcPr>
            <w:tcW w:w="4680" w:type="dxa"/>
            <w:shd w:val="clear" w:color="auto" w:fill="auto"/>
          </w:tcPr>
          <w:p w14:paraId="748790DE" w14:textId="5850FF20" w:rsidR="00BC63F2" w:rsidRPr="003129BB" w:rsidRDefault="00BC63F2" w:rsidP="00BC63F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D5FA" w14:textId="406CF92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8BD80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2A4A" w14:textId="47D253E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93BEF" w14:textId="19632C45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D5C0" w14:textId="38D1FDC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42A06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3C0C" w14:textId="6DF09B1B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856A0" w14:textId="3E33367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503FB" w14:textId="5FFFACA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6778C" w14:textId="5F87464B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A6664" w14:textId="05A15A39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6B4E4" w14:textId="0119815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87A0" w14:textId="25A16A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08279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AD753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4C6F6" w14:textId="7E0F37B4" w:rsidR="00BC63F2" w:rsidRPr="00082795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279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C63F2" w:rsidRPr="003129BB" w14:paraId="01C6C310" w14:textId="77777777" w:rsidTr="00083A3E">
        <w:trPr>
          <w:trHeight w:val="1990"/>
        </w:trPr>
        <w:tc>
          <w:tcPr>
            <w:tcW w:w="4680" w:type="dxa"/>
            <w:shd w:val="clear" w:color="auto" w:fill="auto"/>
          </w:tcPr>
          <w:p w14:paraId="552FFE47" w14:textId="5ED42636" w:rsidR="00917841" w:rsidRPr="00752BC5" w:rsidRDefault="00917841" w:rsidP="00BC63F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E235E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1FA2CA" w14:textId="77777777" w:rsidR="00BC63F2" w:rsidRPr="00752BC5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510D3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C5196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2B678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EDE4F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31F78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D7743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752326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25286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4EA33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AC4869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2DC67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AE49B6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4EB357" w14:textId="77777777" w:rsidR="00BC63F2" w:rsidRPr="00752BC5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C63F2" w:rsidRPr="00161E24" w14:paraId="312C0FB4" w14:textId="0545B06D" w:rsidTr="00752BC5">
        <w:tc>
          <w:tcPr>
            <w:tcW w:w="4680" w:type="dxa"/>
            <w:shd w:val="clear" w:color="auto" w:fill="auto"/>
          </w:tcPr>
          <w:p w14:paraId="5E23E7B6" w14:textId="6A3901E0" w:rsidR="00BC63F2" w:rsidRPr="003129BB" w:rsidRDefault="00BC63F2" w:rsidP="00BC63F2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89EE9D" w14:textId="2339D3CE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3CA83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CD664" w14:textId="27A8EC00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962CB" w14:textId="58E2ADD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FBC86" w14:textId="24A9D2B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022AE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F5F24" w14:textId="0D20C4B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1B5DA" w14:textId="6A6097FF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A5ADE" w14:textId="7FCC32C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CB511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EB0C6B" w14:textId="4C88311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82408" w14:textId="2339BE6F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B4BD5" w14:textId="3C7E16B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8E6D8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7CDCB6" w14:textId="25716573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BC63F2" w:rsidRPr="00161E24" w14:paraId="6A2634EA" w14:textId="2C39ECD3" w:rsidTr="00752BC5">
        <w:tc>
          <w:tcPr>
            <w:tcW w:w="4680" w:type="dxa"/>
            <w:shd w:val="clear" w:color="auto" w:fill="auto"/>
          </w:tcPr>
          <w:p w14:paraId="02634137" w14:textId="77777777" w:rsidR="00BC63F2" w:rsidRPr="003129BB" w:rsidRDefault="00BC63F2" w:rsidP="00BC63F2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78987" w14:textId="23BE111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3CC2C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C7C71" w14:textId="43B4B8BF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EC753" w14:textId="54B44E40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1B7E8" w14:textId="56B2FEE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929C2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3AF39" w14:textId="38C157E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5FCF1" w14:textId="11A7DE9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B57E38" w14:textId="6B4C5CB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80DEC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AFFEF" w14:textId="70A4AFE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94E90" w14:textId="5CE22410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87C2E0" w14:textId="4C397EBC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C0009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AA525A" w14:textId="60F5392B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BC63F2" w:rsidRPr="00161E24" w14:paraId="17D49E6D" w14:textId="216C5E60" w:rsidTr="00752BC5">
        <w:tc>
          <w:tcPr>
            <w:tcW w:w="4680" w:type="dxa"/>
            <w:shd w:val="clear" w:color="auto" w:fill="auto"/>
          </w:tcPr>
          <w:p w14:paraId="56C8D643" w14:textId="77777777" w:rsidR="00BC63F2" w:rsidRPr="003129BB" w:rsidRDefault="00BC63F2" w:rsidP="00BC63F2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71D6D" w14:textId="245A4819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0D1E9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1C676" w14:textId="7B7D4AE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78F82" w14:textId="18EAE61B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944C5" w14:textId="4670E03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0B8A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77C08" w14:textId="3F117784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78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2303" w14:textId="46060E59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1F758" w14:textId="7C7D0F0E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AA8DB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CDB1B" w14:textId="2A00C29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E9D43" w14:textId="73EF1F8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3CFF6" w14:textId="54BFC47E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DC1D3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16AA3" w14:textId="0470B78C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C63F2" w:rsidRPr="00161E24" w14:paraId="787E5A73" w14:textId="5C8B6507" w:rsidTr="00752BC5">
        <w:tc>
          <w:tcPr>
            <w:tcW w:w="4680" w:type="dxa"/>
            <w:shd w:val="clear" w:color="auto" w:fill="auto"/>
          </w:tcPr>
          <w:p w14:paraId="52CE7059" w14:textId="77777777" w:rsidR="00BC63F2" w:rsidRPr="003129BB" w:rsidRDefault="00BC63F2" w:rsidP="00BC63F2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D1EF" w14:textId="1DB58B25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6926B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BEF7B" w14:textId="2F78573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47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F2F01" w14:textId="0613B50B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B13CE" w14:textId="0DD8955C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38287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3D5" w14:textId="0196DCC0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26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3C8B3" w14:textId="3B43DDD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76F50" w14:textId="6A7807F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64CAC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18A9" w14:textId="652C3991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6CB62" w14:textId="0E4967D2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4D17" w14:textId="5BE1F994" w:rsidR="00BC63F2" w:rsidRPr="003129BB" w:rsidRDefault="00BC63F2" w:rsidP="00752BC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B20B4" w14:textId="77777777" w:rsidR="00BC63F2" w:rsidRPr="003129BB" w:rsidRDefault="00BC63F2" w:rsidP="00752BC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27FD0" w14:textId="3265BE2F" w:rsidR="00BC63F2" w:rsidRPr="003129BB" w:rsidRDefault="00BC63F2" w:rsidP="00752BC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C63F2" w:rsidRPr="00161E24" w14:paraId="17343765" w14:textId="6ED36AD0" w:rsidTr="00752BC5">
        <w:tc>
          <w:tcPr>
            <w:tcW w:w="4680" w:type="dxa"/>
            <w:shd w:val="clear" w:color="auto" w:fill="auto"/>
          </w:tcPr>
          <w:p w14:paraId="2260F2C7" w14:textId="06DD89BC" w:rsidR="00BC63F2" w:rsidRPr="003129BB" w:rsidRDefault="00BC63F2" w:rsidP="00BC63F2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40ED2" w14:textId="6A11B006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1,530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97085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E7D2E" w14:textId="2BBD473D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4FF89" w14:textId="6F5D31D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22F5" w14:textId="3FDB61DA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432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5D1F8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4DD13" w14:textId="61E1D76F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214C5" w14:textId="53E0B078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38E80" w14:textId="0295B11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236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EA289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E3A09" w14:textId="35F498F0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440F" w14:textId="4B9ABF7C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6A8" w14:textId="07307A83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7B165" w14:textId="77777777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124F" w14:textId="53BDC375" w:rsidR="00BC63F2" w:rsidRPr="003129BB" w:rsidRDefault="00BC63F2" w:rsidP="0075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BC63F2" w:rsidRPr="00161E24" w14:paraId="5815D767" w14:textId="34E40BE3" w:rsidTr="003129BB">
        <w:tc>
          <w:tcPr>
            <w:tcW w:w="4680" w:type="dxa"/>
            <w:shd w:val="clear" w:color="auto" w:fill="auto"/>
          </w:tcPr>
          <w:p w14:paraId="493DE2B3" w14:textId="77777777" w:rsidR="00BC63F2" w:rsidRPr="003129BB" w:rsidRDefault="00BC63F2" w:rsidP="00BC63F2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3C510D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E38E2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D93C27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555FF" w14:textId="7A9C3722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20E974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914D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90F56F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249D3B" w14:textId="154650A3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B0CE95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1DE0E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CE09434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A275EA" w14:textId="3D9E958F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9288EB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B8366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A0CCCB3" w14:textId="54F2BC31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C63F2" w:rsidRPr="00161E24" w14:paraId="43AE34CC" w14:textId="09A05B1B" w:rsidTr="003129BB">
        <w:tc>
          <w:tcPr>
            <w:tcW w:w="4680" w:type="dxa"/>
            <w:shd w:val="clear" w:color="auto" w:fill="auto"/>
          </w:tcPr>
          <w:p w14:paraId="58F5654E" w14:textId="77777777" w:rsidR="00BC63F2" w:rsidRPr="003129BB" w:rsidRDefault="00BC63F2" w:rsidP="00BC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2" w:type="dxa"/>
            <w:shd w:val="clear" w:color="auto" w:fill="auto"/>
          </w:tcPr>
          <w:p w14:paraId="789CC929" w14:textId="33B374D1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31DE23BB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0D7DE6" w14:textId="436CBAAE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AA3A68A" w14:textId="423F23A4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38C8A3" w14:textId="45084394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3475DA26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3EC1D8" w14:textId="59A049F4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0A9F4461" w14:textId="4B6E9C85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0EE69A" w14:textId="6679697A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25B15F9D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ADD052" w14:textId="0FDA53D8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471D9BCD" w14:textId="2C009253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EEE249" w14:textId="53F4918C" w:rsidR="00BC63F2" w:rsidRPr="003129BB" w:rsidRDefault="00CD2D40" w:rsidP="00CD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6BEA0E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EFEE543" w14:textId="50D511E9" w:rsidR="00BC63F2" w:rsidRPr="003129BB" w:rsidRDefault="00BC63F2" w:rsidP="00CD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BC63F2" w:rsidRPr="00161E24" w14:paraId="5D58AA70" w14:textId="4D5C43B5" w:rsidTr="003129BB">
        <w:tc>
          <w:tcPr>
            <w:tcW w:w="4680" w:type="dxa"/>
            <w:shd w:val="clear" w:color="auto" w:fill="auto"/>
          </w:tcPr>
          <w:p w14:paraId="4D677E39" w14:textId="77777777" w:rsidR="00BC63F2" w:rsidRPr="003129BB" w:rsidRDefault="00BC63F2" w:rsidP="00BC63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ED057" w14:textId="08884F2C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54EB8653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0D7E" w14:textId="3CE57251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04B97D4" w14:textId="69DF7D8A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C7FED" w14:textId="587A6C47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0D946DC2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369F8" w14:textId="00D46D99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3F45154D" w14:textId="3720D56F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F0C61" w14:textId="5B07C3EF" w:rsidR="00BC63F2" w:rsidRPr="003129BB" w:rsidRDefault="00CD2D40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B9AC42C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AB25" w14:textId="3BF6147F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5006784B" w14:textId="61245EF3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1A486" w14:textId="68808D03" w:rsidR="00BC63F2" w:rsidRPr="003129BB" w:rsidRDefault="00CD2D40" w:rsidP="00CD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5162E7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BF090" w14:textId="092C13E9" w:rsidR="00BC63F2" w:rsidRPr="003129BB" w:rsidRDefault="00BC63F2" w:rsidP="00CD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BC63F2" w:rsidRPr="00161E24" w14:paraId="7E2F33CD" w14:textId="65826BA8" w:rsidTr="003129BB">
        <w:tc>
          <w:tcPr>
            <w:tcW w:w="4680" w:type="dxa"/>
            <w:shd w:val="clear" w:color="auto" w:fill="auto"/>
          </w:tcPr>
          <w:p w14:paraId="500A95B3" w14:textId="77777777" w:rsidR="00BC63F2" w:rsidRPr="00650907" w:rsidRDefault="00BC63F2" w:rsidP="00BC63F2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DC32A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4F7E6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9723FF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CC7A0" w14:textId="20F292C6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324BB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51172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AB1163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6EE09" w14:textId="204A5DFB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6BED7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4036A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33D405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9ADD6" w14:textId="3A3DD6C3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6EEBC6" w14:textId="77777777" w:rsidR="00BC63F2" w:rsidRPr="00650907" w:rsidRDefault="00BC63F2" w:rsidP="00CD2D4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57B650" w14:textId="77777777" w:rsidR="00BC63F2" w:rsidRPr="00650907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9FB6C" w14:textId="0FA2E5D6" w:rsidR="00BC63F2" w:rsidRPr="00650907" w:rsidRDefault="00BC63F2" w:rsidP="00CD2D4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63F2" w:rsidRPr="00161E24" w14:paraId="4912155D" w14:textId="6F9A9E6C" w:rsidTr="003129BB">
        <w:tc>
          <w:tcPr>
            <w:tcW w:w="4680" w:type="dxa"/>
            <w:shd w:val="clear" w:color="auto" w:fill="auto"/>
          </w:tcPr>
          <w:p w14:paraId="73E329F1" w14:textId="77777777" w:rsidR="00BC63F2" w:rsidRPr="003129BB" w:rsidRDefault="00BC63F2" w:rsidP="00BC63F2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3129B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96305D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A1103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86E5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72BAC3" w14:textId="2A06DC58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38DD3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14C05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326EB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8B506" w14:textId="1C726ADD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5951A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15CBE7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C455E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E08EE" w14:textId="440B105B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E96DE0" w14:textId="77777777" w:rsidR="00BC63F2" w:rsidRPr="003129BB" w:rsidRDefault="00BC63F2" w:rsidP="00CD2D4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28F4EE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491E0A" w14:textId="77777777" w:rsidR="00BC63F2" w:rsidRPr="003129BB" w:rsidRDefault="00BC63F2" w:rsidP="00CD2D4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63F2" w:rsidRPr="00161E24" w14:paraId="38DBED91" w14:textId="6EC9E8F4" w:rsidTr="003129BB">
        <w:tc>
          <w:tcPr>
            <w:tcW w:w="4680" w:type="dxa"/>
            <w:shd w:val="clear" w:color="auto" w:fill="auto"/>
          </w:tcPr>
          <w:p w14:paraId="55CA5F4F" w14:textId="77777777" w:rsidR="00BC63F2" w:rsidRPr="003129BB" w:rsidRDefault="00BC63F2" w:rsidP="00BC63F2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1EF02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B021C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9CB29A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7CB442" w14:textId="04EE1610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C1A8C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34D25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3479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7DC904" w14:textId="30671DE9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6689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B6591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C456AD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DED02" w14:textId="6B0915F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BA4E7A" w14:textId="684BF090" w:rsidR="00BC63F2" w:rsidRPr="003129BB" w:rsidRDefault="00BC63F2" w:rsidP="00CD2D4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175C3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EF92B5" w14:textId="7A21D54B" w:rsidR="00BC63F2" w:rsidRPr="003129BB" w:rsidRDefault="00BC63F2" w:rsidP="00CD2D4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C63F2" w:rsidRPr="00161E24" w14:paraId="229530C0" w14:textId="7C43C973" w:rsidTr="003129BB">
        <w:tc>
          <w:tcPr>
            <w:tcW w:w="4680" w:type="dxa"/>
            <w:shd w:val="clear" w:color="auto" w:fill="auto"/>
          </w:tcPr>
          <w:p w14:paraId="683595E9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EBF1F5" w14:textId="1190FEE9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E0F7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93D1F8" w14:textId="0369ED69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B089B" w14:textId="3F40237B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629B4" w14:textId="355B9E68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AC0EB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77F21B" w14:textId="1577B010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FBD84" w14:textId="57AE172F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64445" w14:textId="546C82E6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60AAC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E428C6" w14:textId="2D1B2106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D07ED" w14:textId="4E7C6418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5DA54" w14:textId="269F901F" w:rsidR="00BC63F2" w:rsidRPr="003129BB" w:rsidRDefault="00CD2D40" w:rsidP="00CD2D4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58A1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FEF8A1" w14:textId="323520E9" w:rsidR="00BC63F2" w:rsidRPr="003129BB" w:rsidRDefault="00BC63F2" w:rsidP="00CD2D40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C63F2" w:rsidRPr="00161E24" w14:paraId="14794E0B" w14:textId="7FDB7D55" w:rsidTr="003129BB">
        <w:tc>
          <w:tcPr>
            <w:tcW w:w="4680" w:type="dxa"/>
            <w:shd w:val="clear" w:color="auto" w:fill="auto"/>
          </w:tcPr>
          <w:p w14:paraId="78858D1F" w14:textId="77777777" w:rsidR="00BC63F2" w:rsidRPr="003129BB" w:rsidRDefault="00BC63F2" w:rsidP="00BC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735E90" w14:textId="662C3F8D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FB20C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5E5A64" w14:textId="61ACB238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E749C" w14:textId="7965AD4E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C6D0D" w14:textId="16D8D912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0402B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AB784" w14:textId="3413BA7D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F3393" w14:textId="622700B3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A422F" w14:textId="61E69BE0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9A5E4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AE0B19" w14:textId="05BB4E18" w:rsidR="00BC63F2" w:rsidRPr="003129BB" w:rsidRDefault="00BC63F2" w:rsidP="00377030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CA4CF" w14:textId="58F70291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7B743C" w14:textId="5268C92E" w:rsidR="00BC63F2" w:rsidRPr="003129BB" w:rsidRDefault="00CD2D40" w:rsidP="00CD2D4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7163D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8CDFFB" w14:textId="17469674" w:rsidR="00BC63F2" w:rsidRPr="003129BB" w:rsidRDefault="00BC63F2" w:rsidP="00CD2D40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C63F2" w:rsidRPr="00161E24" w14:paraId="4E872F60" w14:textId="754CB9DC" w:rsidTr="003129BB">
        <w:tc>
          <w:tcPr>
            <w:tcW w:w="4680" w:type="dxa"/>
            <w:shd w:val="clear" w:color="auto" w:fill="auto"/>
          </w:tcPr>
          <w:p w14:paraId="0CB3B5C5" w14:textId="77777777" w:rsidR="00BC63F2" w:rsidRPr="003129BB" w:rsidRDefault="00BC63F2" w:rsidP="00BC63F2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90A2D7" w14:textId="50FABB1D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C4003F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4A71B0" w14:textId="16CA8735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5012" w14:textId="1376717C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481ED" w14:textId="4D110908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95490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DEEA2" w14:textId="5DEFE5C4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879EB" w14:textId="3B22AB44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A07A3" w14:textId="66F6D6E9" w:rsidR="00BC63F2" w:rsidRPr="003129BB" w:rsidRDefault="00CD2D40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3B4D5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D2731" w14:textId="5510D3CB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7E81" w14:textId="4FB6713C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A316CB" w14:textId="18FAD456" w:rsidR="00BC63F2" w:rsidRPr="003129BB" w:rsidRDefault="00CD2D40" w:rsidP="00CD2D4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E5437" w14:textId="77777777" w:rsidR="00BC63F2" w:rsidRPr="003129BB" w:rsidRDefault="00BC63F2" w:rsidP="00BC63F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1C673" w14:textId="3BE668B7" w:rsidR="00BC63F2" w:rsidRPr="003129BB" w:rsidRDefault="00BC63F2" w:rsidP="00CD2D40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bookmarkEnd w:id="3"/>
    </w:tbl>
    <w:p w14:paraId="33314A9F" w14:textId="77777777" w:rsidR="00513451" w:rsidRPr="00161E24" w:rsidRDefault="00513451" w:rsidP="008C3DC4">
      <w:pPr>
        <w:pStyle w:val="block"/>
        <w:spacing w:after="0" w:line="240" w:lineRule="atLeast"/>
        <w:ind w:left="0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513451" w:rsidRPr="00161E24" w:rsidSect="00933D8A">
          <w:head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0879F3" w14:textId="769E22F4" w:rsidR="00901751" w:rsidRPr="00550A11" w:rsidRDefault="002477AE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บ</w:t>
      </w:r>
      <w:r w:rsidR="00901751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ริษัทร่วม</w:t>
      </w:r>
      <w:r w:rsidR="00BB333C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</w:t>
      </w:r>
      <w:r w:rsidR="00BB333C" w:rsidRPr="00550A1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สาระสำคัญ</w:t>
      </w:r>
    </w:p>
    <w:p w14:paraId="313B1DFE" w14:textId="77777777" w:rsidR="00901751" w:rsidRPr="00550A11" w:rsidRDefault="00901751" w:rsidP="00712FFE">
      <w:pPr>
        <w:pStyle w:val="block"/>
        <w:spacing w:after="0" w:line="100" w:lineRule="atLeast"/>
        <w:ind w:left="675"/>
        <w:jc w:val="both"/>
        <w:rPr>
          <w:rFonts w:asciiTheme="majorBidi" w:hAnsiTheme="majorBidi" w:cstheme="majorBidi"/>
          <w:sz w:val="28"/>
          <w:szCs w:val="28"/>
          <w:shd w:val="clear" w:color="auto" w:fill="E6E6E6"/>
          <w:lang w:val="en-US" w:bidi="th-TH"/>
        </w:rPr>
      </w:pPr>
    </w:p>
    <w:p w14:paraId="43FA7463" w14:textId="11710C2E" w:rsidR="00901751" w:rsidRPr="00550A11" w:rsidRDefault="00901751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</w:t>
      </w:r>
      <w:bookmarkStart w:id="4" w:name="_Hlk37239342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bookmarkEnd w:id="4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BB333C" w:rsidRPr="00550A11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มีสาระสำคัญซึ่ง</w:t>
      </w: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550A1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34C65D6" w14:textId="77777777" w:rsidR="00B67DD0" w:rsidRPr="00650907" w:rsidRDefault="00B67DD0" w:rsidP="00E96A7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4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48"/>
        <w:gridCol w:w="1458"/>
        <w:gridCol w:w="270"/>
        <w:gridCol w:w="1371"/>
      </w:tblGrid>
      <w:tr w:rsidR="00B67DD0" w:rsidRPr="00161E24" w14:paraId="08AD6F80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9097844" w14:textId="77777777" w:rsidR="00B67DD0" w:rsidRPr="00550A11" w:rsidRDefault="00B67DD0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2F6D2190" w14:textId="40AD1A04" w:rsidR="00B67DD0" w:rsidRPr="00161E24" w:rsidRDefault="00B67DD0" w:rsidP="00B67DD0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บริษัท เอเชี่ยน เบสท์ ชิคเก้น จำกัด</w:t>
            </w:r>
          </w:p>
        </w:tc>
      </w:tr>
      <w:tr w:rsidR="00B67DD0" w:rsidRPr="00161E24" w14:paraId="484E7341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ECF180A" w14:textId="77777777" w:rsidR="00B67DD0" w:rsidRPr="00550A11" w:rsidRDefault="00B67DD0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69DA392E" w14:textId="3949245A" w:rsidR="00B67DD0" w:rsidRPr="00550A11" w:rsidRDefault="00B67DD0" w:rsidP="00967A9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89DDA79" w14:textId="77777777" w:rsidR="00B67DD0" w:rsidRPr="00161E24" w:rsidRDefault="00B67DD0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1" w:type="dxa"/>
            <w:shd w:val="clear" w:color="auto" w:fill="auto"/>
          </w:tcPr>
          <w:p w14:paraId="73D09C29" w14:textId="3358115B" w:rsidR="00B67DD0" w:rsidRPr="00161E24" w:rsidRDefault="00B67DD0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7DD0" w:rsidRPr="00161E24" w14:paraId="0235EB06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346405CF" w14:textId="77777777" w:rsidR="00B67DD0" w:rsidRPr="00161E24" w:rsidRDefault="00B67DD0" w:rsidP="00CA423B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17FA8E68" w14:textId="40C46CDD" w:rsidR="00B67DD0" w:rsidRPr="00B67DD0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D0" w:rsidRPr="00161E24" w14:paraId="6F5D5F4D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7955EE85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58" w:type="dxa"/>
            <w:shd w:val="clear" w:color="auto" w:fill="auto"/>
          </w:tcPr>
          <w:p w14:paraId="70AC6245" w14:textId="57642619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B87EB6">
              <w:rPr>
                <w:rFonts w:asciiTheme="majorBidi" w:eastAsia="Calibr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06C15BF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2042D7F2" w14:textId="29802CA4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610</w:t>
            </w:r>
          </w:p>
        </w:tc>
      </w:tr>
      <w:tr w:rsidR="00B67DD0" w:rsidRPr="00161E24" w14:paraId="2D7D076B" w14:textId="77777777" w:rsidTr="00650907">
        <w:trPr>
          <w:trHeight w:val="315"/>
        </w:trPr>
        <w:tc>
          <w:tcPr>
            <w:tcW w:w="6048" w:type="dxa"/>
            <w:shd w:val="clear" w:color="auto" w:fill="auto"/>
          </w:tcPr>
          <w:p w14:paraId="6C1E0082" w14:textId="4D377DAF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458" w:type="dxa"/>
            <w:shd w:val="clear" w:color="auto" w:fill="auto"/>
          </w:tcPr>
          <w:p w14:paraId="56067F06" w14:textId="633FFD9F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(429)</w:t>
            </w:r>
          </w:p>
        </w:tc>
        <w:tc>
          <w:tcPr>
            <w:tcW w:w="270" w:type="dxa"/>
          </w:tcPr>
          <w:p w14:paraId="2CECEF92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5243F680" w14:textId="0E21F525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272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67DD0" w:rsidRPr="00161E24" w14:paraId="23883B9E" w14:textId="77777777" w:rsidTr="00650907">
        <w:trPr>
          <w:trHeight w:val="270"/>
        </w:trPr>
        <w:tc>
          <w:tcPr>
            <w:tcW w:w="6048" w:type="dxa"/>
            <w:shd w:val="clear" w:color="auto" w:fill="auto"/>
          </w:tcPr>
          <w:p w14:paraId="309264B8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B2EC04E" w14:textId="28F1B506" w:rsidR="00B67DD0" w:rsidRPr="00161E24" w:rsidRDefault="002A2085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C96D9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B946BE4" w14:textId="1B2490D5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67DD0" w:rsidRPr="00161E24" w14:paraId="18FA9862" w14:textId="77777777" w:rsidTr="00650907">
        <w:trPr>
          <w:trHeight w:val="314"/>
        </w:trPr>
        <w:tc>
          <w:tcPr>
            <w:tcW w:w="6048" w:type="dxa"/>
            <w:shd w:val="clear" w:color="auto" w:fill="auto"/>
          </w:tcPr>
          <w:p w14:paraId="3C63DCB0" w14:textId="2229D783" w:rsidR="00B67DD0" w:rsidRPr="00161E24" w:rsidRDefault="00B67DD0" w:rsidP="00B67DD0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61FEE" w14:textId="787795A9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(429)</w:t>
            </w:r>
          </w:p>
        </w:tc>
        <w:tc>
          <w:tcPr>
            <w:tcW w:w="270" w:type="dxa"/>
          </w:tcPr>
          <w:p w14:paraId="6BCC48F5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DF0E" w14:textId="57A57BB0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272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67DD0" w:rsidRPr="00161E24" w14:paraId="7F7DD2E2" w14:textId="77777777" w:rsidTr="00650907">
        <w:trPr>
          <w:trHeight w:val="161"/>
        </w:trPr>
        <w:tc>
          <w:tcPr>
            <w:tcW w:w="6048" w:type="dxa"/>
            <w:shd w:val="clear" w:color="auto" w:fill="auto"/>
          </w:tcPr>
          <w:p w14:paraId="60B4AF9B" w14:textId="77777777" w:rsidR="00B67DD0" w:rsidRPr="008F058D" w:rsidRDefault="00B67DD0" w:rsidP="00B67DD0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0EC1BC81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43F2B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69699F" w14:textId="1717BE17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B67DD0" w:rsidRPr="00161E24" w14:paraId="522612C4" w14:textId="77777777" w:rsidTr="00650907">
        <w:tc>
          <w:tcPr>
            <w:tcW w:w="6048" w:type="dxa"/>
            <w:shd w:val="clear" w:color="auto" w:fill="auto"/>
          </w:tcPr>
          <w:p w14:paraId="6DEA782B" w14:textId="7483A246" w:rsidR="00B67DD0" w:rsidRPr="00161E24" w:rsidRDefault="00B67DD0" w:rsidP="00B67DD0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58" w:type="dxa"/>
            <w:shd w:val="clear" w:color="auto" w:fill="auto"/>
          </w:tcPr>
          <w:p w14:paraId="5710FF2F" w14:textId="6EF3A966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270" w:type="dxa"/>
          </w:tcPr>
          <w:p w14:paraId="7777D7CA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421A87C3" w14:textId="0CC80A07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68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67DD0" w:rsidRPr="00161E24" w14:paraId="43BE55A5" w14:textId="77777777" w:rsidTr="00650907">
        <w:trPr>
          <w:trHeight w:val="109"/>
        </w:trPr>
        <w:tc>
          <w:tcPr>
            <w:tcW w:w="6048" w:type="dxa"/>
            <w:shd w:val="clear" w:color="auto" w:fill="auto"/>
          </w:tcPr>
          <w:p w14:paraId="493AF61C" w14:textId="227D59F6" w:rsidR="00B67DD0" w:rsidRPr="00161E24" w:rsidRDefault="00B67DD0" w:rsidP="00B67DD0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6D61" w14:textId="09DAE5B4" w:rsidR="00B67DD0" w:rsidRPr="002A2085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A208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(107)</w:t>
            </w:r>
          </w:p>
        </w:tc>
        <w:tc>
          <w:tcPr>
            <w:tcW w:w="270" w:type="dxa"/>
          </w:tcPr>
          <w:p w14:paraId="1C32A539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120F2" w14:textId="2A290986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Pr="00161E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67DD0" w:rsidRPr="00161E24" w14:paraId="3DE77A6B" w14:textId="77777777" w:rsidTr="00650907">
        <w:tc>
          <w:tcPr>
            <w:tcW w:w="6048" w:type="dxa"/>
            <w:shd w:val="clear" w:color="auto" w:fill="auto"/>
          </w:tcPr>
          <w:p w14:paraId="77E860C6" w14:textId="77777777" w:rsidR="00B67DD0" w:rsidRPr="008F058D" w:rsidRDefault="00B67DD0" w:rsidP="00B67DD0">
            <w:pPr>
              <w:spacing w:line="10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8D570DC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C27C9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1F57752D" w14:textId="5DF94656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B67DD0" w:rsidRPr="00161E24" w14:paraId="37A85961" w14:textId="77777777" w:rsidTr="00650907">
        <w:tc>
          <w:tcPr>
            <w:tcW w:w="6048" w:type="dxa"/>
            <w:shd w:val="clear" w:color="auto" w:fill="auto"/>
          </w:tcPr>
          <w:p w14:paraId="74503DC6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58" w:type="dxa"/>
            <w:shd w:val="clear" w:color="auto" w:fill="auto"/>
          </w:tcPr>
          <w:p w14:paraId="455ECC24" w14:textId="2CDB0081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6BC1AE2C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0CA5A9E" w14:textId="74205FD1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129</w:t>
            </w:r>
          </w:p>
        </w:tc>
      </w:tr>
      <w:tr w:rsidR="00B67DD0" w:rsidRPr="00161E24" w14:paraId="72D20F84" w14:textId="77777777" w:rsidTr="00650907">
        <w:tc>
          <w:tcPr>
            <w:tcW w:w="6048" w:type="dxa"/>
            <w:shd w:val="clear" w:color="auto" w:fill="auto"/>
          </w:tcPr>
          <w:p w14:paraId="5079B814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58" w:type="dxa"/>
            <w:shd w:val="clear" w:color="auto" w:fill="auto"/>
          </w:tcPr>
          <w:p w14:paraId="6897A8EF" w14:textId="1E7F3B2C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4013E99B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D38D894" w14:textId="00ABFE59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1,530</w:t>
            </w:r>
          </w:p>
        </w:tc>
      </w:tr>
      <w:tr w:rsidR="00B67DD0" w:rsidRPr="00161E24" w14:paraId="0E0FD1D1" w14:textId="77777777" w:rsidTr="00650907">
        <w:tc>
          <w:tcPr>
            <w:tcW w:w="6048" w:type="dxa"/>
            <w:shd w:val="clear" w:color="auto" w:fill="auto"/>
          </w:tcPr>
          <w:p w14:paraId="7FAA4232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58" w:type="dxa"/>
            <w:shd w:val="clear" w:color="auto" w:fill="auto"/>
          </w:tcPr>
          <w:p w14:paraId="41BA731F" w14:textId="575EBB1D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(1,247)</w:t>
            </w:r>
          </w:p>
        </w:tc>
        <w:tc>
          <w:tcPr>
            <w:tcW w:w="270" w:type="dxa"/>
          </w:tcPr>
          <w:p w14:paraId="2D5C54E3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28DF48F3" w14:textId="514E8EFD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967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67DD0" w:rsidRPr="00161E24" w14:paraId="78CDDF52" w14:textId="77777777" w:rsidTr="00650907">
        <w:tc>
          <w:tcPr>
            <w:tcW w:w="6048" w:type="dxa"/>
            <w:shd w:val="clear" w:color="auto" w:fill="auto"/>
          </w:tcPr>
          <w:p w14:paraId="0FF0F819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A6AA143" w14:textId="5B2402AF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63308088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7B95A6F" w14:textId="4DBC64A9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67DD0" w:rsidRPr="00161E24" w14:paraId="2C6D7806" w14:textId="77777777" w:rsidTr="00650907">
        <w:trPr>
          <w:trHeight w:val="289"/>
        </w:trPr>
        <w:tc>
          <w:tcPr>
            <w:tcW w:w="6048" w:type="dxa"/>
            <w:shd w:val="clear" w:color="auto" w:fill="auto"/>
          </w:tcPr>
          <w:p w14:paraId="0CFD4FEB" w14:textId="729CCAFD" w:rsidR="00B67DD0" w:rsidRPr="00161E24" w:rsidRDefault="00B67DD0" w:rsidP="00B67DD0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90D" w14:textId="6A50A74D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18CC2008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67C8" w14:textId="607FC884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680</w:t>
            </w:r>
          </w:p>
        </w:tc>
      </w:tr>
      <w:tr w:rsidR="00B67DD0" w:rsidRPr="00161E24" w14:paraId="3CC7DF3F" w14:textId="77777777" w:rsidTr="00650907">
        <w:tc>
          <w:tcPr>
            <w:tcW w:w="6048" w:type="dxa"/>
            <w:shd w:val="clear" w:color="auto" w:fill="auto"/>
          </w:tcPr>
          <w:p w14:paraId="7EA2594A" w14:textId="77777777" w:rsidR="00B67DD0" w:rsidRPr="00161E24" w:rsidRDefault="00B67DD0" w:rsidP="00B67DD0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548674A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E197E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35AF6204" w14:textId="69F58076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67DD0" w:rsidRPr="00161E24" w14:paraId="34060E05" w14:textId="77777777" w:rsidTr="00650907">
        <w:tc>
          <w:tcPr>
            <w:tcW w:w="6048" w:type="dxa"/>
            <w:shd w:val="clear" w:color="auto" w:fill="auto"/>
          </w:tcPr>
          <w:p w14:paraId="5ACC4ABA" w14:textId="77777777" w:rsidR="00B67DD0" w:rsidRPr="00161E24" w:rsidRDefault="00B67DD0" w:rsidP="00B67D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458" w:type="dxa"/>
            <w:shd w:val="clear" w:color="auto" w:fill="auto"/>
          </w:tcPr>
          <w:p w14:paraId="6A5BAF6A" w14:textId="30E10738" w:rsidR="00B67DD0" w:rsidRPr="002A2085" w:rsidRDefault="002A2085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2085">
              <w:rPr>
                <w:rFonts w:asciiTheme="majorBidi" w:eastAsia="Calibr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F2EAB80" w14:textId="77777777" w:rsidR="00B67DD0" w:rsidRPr="002A2085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5A655A49" w14:textId="219FBA25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170</w:t>
            </w:r>
          </w:p>
        </w:tc>
      </w:tr>
      <w:tr w:rsidR="00B67DD0" w:rsidRPr="00161E24" w14:paraId="35DE0B06" w14:textId="77777777" w:rsidTr="00650907">
        <w:trPr>
          <w:trHeight w:val="244"/>
        </w:trPr>
        <w:tc>
          <w:tcPr>
            <w:tcW w:w="6048" w:type="dxa"/>
            <w:shd w:val="clear" w:color="auto" w:fill="auto"/>
          </w:tcPr>
          <w:p w14:paraId="77C78150" w14:textId="2DD9ABE3" w:rsidR="00B67DD0" w:rsidRPr="00161E24" w:rsidRDefault="00B67DD0" w:rsidP="00B67DD0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8C955" w14:textId="50389707" w:rsidR="00B67DD0" w:rsidRPr="00161E24" w:rsidRDefault="002A2085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C0264BA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091AE" w14:textId="3F66518B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B67DD0" w:rsidRPr="00161E24" w14:paraId="0F8A95D1" w14:textId="77777777" w:rsidTr="00650907">
        <w:tc>
          <w:tcPr>
            <w:tcW w:w="6048" w:type="dxa"/>
            <w:shd w:val="clear" w:color="auto" w:fill="auto"/>
          </w:tcPr>
          <w:p w14:paraId="2259BC79" w14:textId="77777777" w:rsidR="00B67DD0" w:rsidRPr="008F058D" w:rsidRDefault="00B67DD0" w:rsidP="00B67DD0">
            <w:pPr>
              <w:tabs>
                <w:tab w:val="clear" w:pos="227"/>
                <w:tab w:val="left" w:pos="191"/>
              </w:tabs>
              <w:spacing w:line="100" w:lineRule="atLeas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7A038E2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134BE0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8B32885" w14:textId="52DEE566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DD0" w:rsidRPr="00161E24" w14:paraId="7DBD3148" w14:textId="77777777" w:rsidTr="00650907">
        <w:tc>
          <w:tcPr>
            <w:tcW w:w="6048" w:type="dxa"/>
            <w:shd w:val="clear" w:color="auto" w:fill="auto"/>
          </w:tcPr>
          <w:p w14:paraId="52A23A7B" w14:textId="77777777" w:rsidR="00B67DD0" w:rsidRPr="00550A11" w:rsidRDefault="00B67DD0" w:rsidP="00B67DD0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AA6C6E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3A5F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90E9972" w14:textId="1B52B7B4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7DD0" w:rsidRPr="00161E24" w14:paraId="40E9E73B" w14:textId="77777777" w:rsidTr="00650907">
        <w:tc>
          <w:tcPr>
            <w:tcW w:w="6048" w:type="dxa"/>
            <w:shd w:val="clear" w:color="auto" w:fill="auto"/>
          </w:tcPr>
          <w:p w14:paraId="5E18A1D9" w14:textId="77777777" w:rsidR="00B67DD0" w:rsidRPr="00161E24" w:rsidRDefault="00B67DD0" w:rsidP="00B67DD0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05E40F" w14:textId="77777777" w:rsidR="00B67DD0" w:rsidRPr="00161E24" w:rsidRDefault="00B67DD0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EB2D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0B18AB" w14:textId="6CF24160" w:rsidR="00B67DD0" w:rsidRPr="00161E24" w:rsidRDefault="00B67DD0" w:rsidP="00D83487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67DD0" w:rsidRPr="00161E24" w14:paraId="69DF64AA" w14:textId="77777777" w:rsidTr="00650907">
        <w:trPr>
          <w:trHeight w:val="68"/>
        </w:trPr>
        <w:tc>
          <w:tcPr>
            <w:tcW w:w="6048" w:type="dxa"/>
            <w:shd w:val="clear" w:color="auto" w:fill="auto"/>
          </w:tcPr>
          <w:p w14:paraId="6858892A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792FC15" w14:textId="22EDAFFB" w:rsidR="00B67DD0" w:rsidRPr="00161E24" w:rsidRDefault="002915BE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6E2CF914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CDD73B7" w14:textId="34E813F4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211</w:t>
            </w:r>
          </w:p>
        </w:tc>
      </w:tr>
      <w:tr w:rsidR="00B67DD0" w:rsidRPr="00161E24" w14:paraId="2A167B91" w14:textId="77777777" w:rsidTr="00650907">
        <w:tc>
          <w:tcPr>
            <w:tcW w:w="6048" w:type="dxa"/>
            <w:shd w:val="clear" w:color="auto" w:fill="auto"/>
          </w:tcPr>
          <w:p w14:paraId="3A25C3B2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D159C1" w14:textId="34137E12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C4B327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6D3600" w14:textId="5B131B23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B67DD0" w:rsidRPr="00161E24" w14:paraId="3B61895F" w14:textId="77777777" w:rsidTr="00650907">
        <w:tc>
          <w:tcPr>
            <w:tcW w:w="6048" w:type="dxa"/>
            <w:shd w:val="clear" w:color="auto" w:fill="auto"/>
          </w:tcPr>
          <w:p w14:paraId="3B8F301C" w14:textId="77777777" w:rsidR="00B67DD0" w:rsidRPr="00161E24" w:rsidRDefault="00B67DD0" w:rsidP="00B67DD0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35721E" w14:textId="6AD84CFB" w:rsidR="00B67DD0" w:rsidRPr="00161E24" w:rsidRDefault="002A2085" w:rsidP="00D83487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FB48FE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067E1D5" w14:textId="624B0339" w:rsidR="00B67DD0" w:rsidRPr="00161E24" w:rsidRDefault="00B67DD0" w:rsidP="00D8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</w:tr>
    </w:tbl>
    <w:p w14:paraId="1FF9E856" w14:textId="0E27106C" w:rsidR="00761701" w:rsidRPr="00161E24" w:rsidRDefault="00761701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17902AB" w14:textId="554A5709" w:rsidR="00E90FFF" w:rsidRPr="00161E24" w:rsidRDefault="00E90FFF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2A684306" w14:textId="77777777" w:rsidR="00E90FFF" w:rsidRPr="00161E24" w:rsidRDefault="00E90FFF" w:rsidP="00E90FFF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30"/>
          <w:szCs w:val="30"/>
          <w:lang w:val="en-US"/>
        </w:rPr>
      </w:pPr>
    </w:p>
    <w:p w14:paraId="7CDFFC0B" w14:textId="77777777" w:rsidR="00E90FFF" w:rsidRPr="00161E24" w:rsidRDefault="00E90FFF" w:rsidP="00E9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37D51B0C" w14:textId="6C875E6F" w:rsidR="00E90FFF" w:rsidRDefault="00E90FFF" w:rsidP="00E90FFF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2AFB8737" w14:textId="77777777" w:rsidTr="00B67DD0">
        <w:trPr>
          <w:tblHeader/>
        </w:trPr>
        <w:tc>
          <w:tcPr>
            <w:tcW w:w="6210" w:type="dxa"/>
            <w:shd w:val="clear" w:color="auto" w:fill="auto"/>
          </w:tcPr>
          <w:p w14:paraId="796F2BD6" w14:textId="77777777" w:rsidR="00B67DD0" w:rsidRPr="0053265B" w:rsidRDefault="00B67DD0" w:rsidP="0053265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8F1B00C" w14:textId="77328B89" w:rsidR="00B67DD0" w:rsidRPr="0053265B" w:rsidRDefault="00B67DD0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2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B67DD0" w:rsidRPr="00161E24" w14:paraId="645930EE" w14:textId="77777777" w:rsidTr="00B67DD0">
        <w:trPr>
          <w:tblHeader/>
        </w:trPr>
        <w:tc>
          <w:tcPr>
            <w:tcW w:w="6210" w:type="dxa"/>
            <w:shd w:val="clear" w:color="auto" w:fill="auto"/>
          </w:tcPr>
          <w:p w14:paraId="0E7F0E11" w14:textId="77777777" w:rsidR="00B67DD0" w:rsidRPr="0053265B" w:rsidRDefault="00B67DD0" w:rsidP="0053265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4B67C9" w14:textId="77777777" w:rsidR="00B67DD0" w:rsidRPr="0053265B" w:rsidRDefault="00B67DD0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265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Pr="0053265B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D95A0B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B603188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7DD0" w:rsidRPr="00161E24" w14:paraId="75B38EB6" w14:textId="77777777" w:rsidTr="00B67DD0">
        <w:trPr>
          <w:trHeight w:val="279"/>
        </w:trPr>
        <w:tc>
          <w:tcPr>
            <w:tcW w:w="6210" w:type="dxa"/>
            <w:shd w:val="clear" w:color="auto" w:fill="auto"/>
          </w:tcPr>
          <w:p w14:paraId="4CB7047C" w14:textId="77777777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433E3B6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D0" w:rsidRPr="00161E24" w14:paraId="6B0FE22F" w14:textId="77777777" w:rsidTr="007941DE">
        <w:trPr>
          <w:trHeight w:val="279"/>
        </w:trPr>
        <w:tc>
          <w:tcPr>
            <w:tcW w:w="6210" w:type="dxa"/>
            <w:shd w:val="clear" w:color="auto" w:fill="auto"/>
          </w:tcPr>
          <w:p w14:paraId="0476D4E8" w14:textId="43E08F9E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DD27443" w14:textId="393A26DC" w:rsidR="00B67DD0" w:rsidRPr="006806A9" w:rsidRDefault="006806A9" w:rsidP="00651ED4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70" w:type="dxa"/>
          </w:tcPr>
          <w:p w14:paraId="6DC32014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1B29520" w14:textId="1F81F529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181</w:t>
            </w:r>
          </w:p>
        </w:tc>
      </w:tr>
      <w:tr w:rsidR="00B67DD0" w:rsidRPr="00161E24" w14:paraId="5A51F020" w14:textId="77777777" w:rsidTr="00B67DD0">
        <w:trPr>
          <w:trHeight w:val="315"/>
        </w:trPr>
        <w:tc>
          <w:tcPr>
            <w:tcW w:w="6210" w:type="dxa"/>
            <w:shd w:val="clear" w:color="auto" w:fill="auto"/>
          </w:tcPr>
          <w:p w14:paraId="5B652520" w14:textId="18F272AC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E26CC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48B6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79377A" w14:textId="57A6FB03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67DD0" w:rsidRPr="00161E24" w14:paraId="32BF9098" w14:textId="77777777" w:rsidTr="00B67DD0">
        <w:trPr>
          <w:trHeight w:val="315"/>
        </w:trPr>
        <w:tc>
          <w:tcPr>
            <w:tcW w:w="6210" w:type="dxa"/>
            <w:shd w:val="clear" w:color="auto" w:fill="auto"/>
          </w:tcPr>
          <w:p w14:paraId="09B985EE" w14:textId="7A1AF70C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50" w:type="dxa"/>
            <w:shd w:val="clear" w:color="auto" w:fill="auto"/>
          </w:tcPr>
          <w:p w14:paraId="2D53B89B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DCE2C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3B7334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B67DD0" w:rsidRPr="00161E24" w14:paraId="102FF109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6D5A16B3" w14:textId="1A3EB014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</w:tcPr>
          <w:p w14:paraId="3425CE02" w14:textId="51B89896" w:rsidR="00B67DD0" w:rsidRPr="00161E24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C02D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5CFBAB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2F99E6" w14:textId="5CBC5178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230E3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</w:tr>
      <w:tr w:rsidR="00B67DD0" w:rsidRPr="00161E24" w14:paraId="235D7814" w14:textId="77777777" w:rsidTr="00B67DD0">
        <w:trPr>
          <w:trHeight w:val="315"/>
        </w:trPr>
        <w:tc>
          <w:tcPr>
            <w:tcW w:w="6210" w:type="dxa"/>
            <w:shd w:val="clear" w:color="auto" w:fill="auto"/>
          </w:tcPr>
          <w:p w14:paraId="565DBAB5" w14:textId="53D45ED2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D0A42B" w14:textId="000BFC30" w:rsidR="00B67DD0" w:rsidRPr="00161E24" w:rsidRDefault="006806A9" w:rsidP="006806A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6ED79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410B5B" w14:textId="4C675D7F" w:rsidR="00B67DD0" w:rsidRPr="00161E24" w:rsidRDefault="00B67DD0" w:rsidP="00E9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B67DD0" w:rsidRPr="00161E24" w14:paraId="4C8A1301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35FAB9D5" w14:textId="6807FCEE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7DE58" w14:textId="31C28A16" w:rsidR="00B67DD0" w:rsidRPr="00B67DD0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  <w:r w:rsidR="00AC02D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D9B821" w14:textId="77777777" w:rsidR="00B67DD0" w:rsidRPr="00B67DD0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7BAB" w14:textId="502167CA" w:rsidR="00B67DD0" w:rsidRPr="00B67DD0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67DD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  <w:r w:rsidR="00F230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BE23C70" w14:textId="77777777" w:rsidR="00E90FFF" w:rsidRPr="00161E24" w:rsidRDefault="00E90FFF" w:rsidP="00E90FFF">
      <w:pPr>
        <w:rPr>
          <w:rFonts w:asciiTheme="majorBidi" w:hAnsiTheme="majorBidi" w:cstheme="majorBidi"/>
          <w:sz w:val="30"/>
          <w:szCs w:val="30"/>
        </w:rPr>
      </w:pPr>
    </w:p>
    <w:p w14:paraId="613594BD" w14:textId="5D567777" w:rsidR="000172CA" w:rsidRPr="00161E24" w:rsidRDefault="001E2F35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172CA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  <w:r w:rsidR="003F0511" w:rsidRPr="00161E24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5AC9F1CE" w14:textId="545969D0" w:rsidR="006603C8" w:rsidRDefault="006603C8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1231483A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534D5BED" w14:textId="77777777" w:rsidR="00B67DD0" w:rsidRPr="007941DE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9CC6AFD" w14:textId="7F763193" w:rsidR="00B67DD0" w:rsidRPr="00161E24" w:rsidRDefault="00810B87" w:rsidP="00EF12C0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7DD0" w:rsidRPr="00161E24" w14:paraId="61E13608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07AC8428" w14:textId="77777777" w:rsidR="00B67DD0" w:rsidRPr="007941DE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056B705" w14:textId="77777777" w:rsidR="00B67DD0" w:rsidRPr="007941DE" w:rsidRDefault="00B67DD0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Pr="007941D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9B7EF0B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5A43A0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7DD0" w:rsidRPr="00161E24" w14:paraId="0995EEDC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17E2CC51" w14:textId="77777777" w:rsidR="00B67DD0" w:rsidRPr="00161E24" w:rsidRDefault="00B67DD0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4F91E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D0" w:rsidRPr="00161E24" w14:paraId="1AC894FF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57F9243E" w14:textId="2C857DD1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F052D1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5CBCF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87A4B" w14:textId="5D832422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67DD0" w:rsidRPr="00161E24" w14:paraId="19BB64EB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1C08B6F5" w14:textId="183890F3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155F90F3" w14:textId="631A9140" w:rsidR="00B67DD0" w:rsidRPr="00161E24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0E4879BF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734219" w14:textId="72ABD250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8,698</w:t>
            </w:r>
          </w:p>
        </w:tc>
      </w:tr>
      <w:tr w:rsidR="00CB1088" w:rsidRPr="00161E24" w14:paraId="55AFA1F8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22775A31" w14:textId="631FF0FB" w:rsidR="00CB1088" w:rsidRPr="007941DE" w:rsidRDefault="00CB1088" w:rsidP="00CB10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7CBC79E" w14:textId="1BB50A3D" w:rsidR="00CB1088" w:rsidRPr="007941DE" w:rsidRDefault="007941DE" w:rsidP="00CB108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  <w:r w:rsidR="00FD4919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  <w:r w:rsidRPr="007941D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FB5CC9E" w14:textId="77777777" w:rsidR="00CB1088" w:rsidRPr="007941DE" w:rsidRDefault="00CB1088" w:rsidP="00CB1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77A988" w14:textId="72FD60FD" w:rsidR="00CB1088" w:rsidRPr="007941DE" w:rsidRDefault="007941DE" w:rsidP="00CB1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1D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B1088" w:rsidRPr="00161E24" w14:paraId="481D3011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3EB89083" w14:textId="72927FE0" w:rsidR="00CB1088" w:rsidRPr="007941DE" w:rsidRDefault="00CB1088" w:rsidP="00CB10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98CC3C9" w14:textId="3B240E91" w:rsidR="00CB1088" w:rsidRPr="007941DE" w:rsidRDefault="007941DE" w:rsidP="00CB108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FD491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3FD9D3" w14:textId="77777777" w:rsidR="00CB1088" w:rsidRPr="007941DE" w:rsidRDefault="00CB1088" w:rsidP="00CB1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944B66" w14:textId="100A22CF" w:rsidR="00CB1088" w:rsidRPr="007941DE" w:rsidRDefault="007941DE" w:rsidP="0079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41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DD0" w:rsidRPr="00161E24" w14:paraId="53385B6B" w14:textId="77777777" w:rsidTr="00A876B3">
        <w:trPr>
          <w:trHeight w:val="315"/>
        </w:trPr>
        <w:tc>
          <w:tcPr>
            <w:tcW w:w="6210" w:type="dxa"/>
            <w:shd w:val="clear" w:color="auto" w:fill="auto"/>
          </w:tcPr>
          <w:p w14:paraId="354D80E5" w14:textId="3418003F" w:rsidR="00B67DD0" w:rsidRPr="00161E24" w:rsidRDefault="00B67DD0" w:rsidP="00B67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956AE53" w14:textId="200C3DDB" w:rsidR="00B67DD0" w:rsidRPr="00161E24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(63</w:t>
            </w:r>
            <w:r w:rsidR="00537CE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6A9DE4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37F17E" w14:textId="359FFC02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67DD0" w:rsidRPr="00161E24" w14:paraId="33365EC6" w14:textId="77777777" w:rsidTr="00A876B3">
        <w:trPr>
          <w:trHeight w:val="315"/>
        </w:trPr>
        <w:tc>
          <w:tcPr>
            <w:tcW w:w="6210" w:type="dxa"/>
            <w:shd w:val="clear" w:color="auto" w:fill="auto"/>
          </w:tcPr>
          <w:p w14:paraId="0A3B165A" w14:textId="47DEA3AD" w:rsidR="00B67DD0" w:rsidRPr="00161E24" w:rsidRDefault="00B67DD0" w:rsidP="00B67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 (ขาดทุน) จากการการด้อยค่า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520FD" w14:textId="757858B8" w:rsidR="00B67DD0" w:rsidRPr="00161E24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43</w:t>
            </w:r>
            <w:r w:rsidR="00537CE9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5F366A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B77CA9" w14:textId="5593AC7F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B67DD0" w:rsidRPr="00161E24" w14:paraId="73EA88ED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26676C7D" w14:textId="0793DFB7" w:rsidR="00B67DD0" w:rsidRPr="00161E24" w:rsidRDefault="00B67DD0" w:rsidP="00B67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CDF3" w14:textId="3EE69999" w:rsidR="00B67DD0" w:rsidRPr="006806A9" w:rsidRDefault="006806A9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806A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9,793</w:t>
            </w:r>
          </w:p>
        </w:tc>
        <w:tc>
          <w:tcPr>
            <w:tcW w:w="270" w:type="dxa"/>
          </w:tcPr>
          <w:p w14:paraId="3B1EDB9D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BE4F0" w14:textId="1D4D60D3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</w:tr>
    </w:tbl>
    <w:p w14:paraId="37A5F50D" w14:textId="77777777" w:rsidR="00205956" w:rsidRDefault="00205956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C688" w14:textId="77777777" w:rsidR="001834B2" w:rsidRDefault="0018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26E5377" w14:textId="617E797E" w:rsidR="00205956" w:rsidRPr="0053265B" w:rsidRDefault="00205956" w:rsidP="0053265B">
      <w:pPr>
        <w:tabs>
          <w:tab w:val="clear" w:pos="454"/>
        </w:tabs>
        <w:spacing w:line="240" w:lineRule="auto"/>
        <w:ind w:left="360" w:right="-277"/>
        <w:jc w:val="thaiDistribute"/>
        <w:rPr>
          <w:rFonts w:asciiTheme="majorBidi" w:hAnsiTheme="majorBidi"/>
          <w:sz w:val="30"/>
          <w:szCs w:val="30"/>
        </w:rPr>
      </w:pPr>
      <w:r w:rsidRPr="00FD4919">
        <w:rPr>
          <w:rFonts w:asciiTheme="majorBidi" w:hAnsiTheme="majorBidi" w:hint="cs"/>
          <w:sz w:val="30"/>
          <w:szCs w:val="30"/>
          <w:cs/>
        </w:rPr>
        <w:lastRenderedPageBreak/>
        <w:t>ในวันที่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/>
          <w:sz w:val="30"/>
          <w:szCs w:val="30"/>
        </w:rPr>
        <w:t>28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/>
          <w:sz w:val="30"/>
          <w:szCs w:val="30"/>
        </w:rPr>
        <w:t>2565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กลุ่มบริษัทและบริษัทได้ขายส่วนได้เสียในบริษัทย่อยให้บริษัท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เบทาโกรโฮลดิ้ง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จำกัด</w:t>
      </w:r>
      <w:r w:rsidRPr="00FD4919">
        <w:rPr>
          <w:rFonts w:asciiTheme="majorBidi" w:hAnsiTheme="majorBidi"/>
          <w:sz w:val="30"/>
          <w:szCs w:val="30"/>
        </w:rPr>
        <w:t xml:space="preserve"> (</w:t>
      </w:r>
      <w:r w:rsidRPr="00FD4919">
        <w:rPr>
          <w:rFonts w:asciiTheme="majorBidi" w:hAnsiTheme="majorBidi" w:hint="cs"/>
          <w:sz w:val="30"/>
          <w:szCs w:val="30"/>
          <w:cs/>
        </w:rPr>
        <w:t>บริษัทใหญ่</w:t>
      </w:r>
      <w:r w:rsidRPr="00FD4919">
        <w:rPr>
          <w:rFonts w:asciiTheme="majorBidi" w:hAnsiTheme="majorBidi"/>
          <w:sz w:val="30"/>
          <w:szCs w:val="30"/>
        </w:rPr>
        <w:t>)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โดยมีข้อมูลของราคาตามบัญชี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เงินสดที่ได้รับ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และผลต่างของมูลค่าที่เกิดจากรายการดังกล่าว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ณ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วันที่จำหน่ายซึ่งรับรู้ในกำไรหรือขาดทุน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4C07B75B" w14:textId="77777777" w:rsidR="00A876B3" w:rsidRPr="00515175" w:rsidRDefault="00A876B3" w:rsidP="00A876B3">
      <w:pPr>
        <w:tabs>
          <w:tab w:val="clear" w:pos="454"/>
        </w:tabs>
        <w:spacing w:line="240" w:lineRule="auto"/>
        <w:ind w:left="36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205956" w:rsidRPr="005F5485" w14:paraId="03638072" w14:textId="77777777" w:rsidTr="009875D6">
        <w:trPr>
          <w:trHeight w:val="20"/>
          <w:tblHeader/>
        </w:trPr>
        <w:tc>
          <w:tcPr>
            <w:tcW w:w="3804" w:type="dxa"/>
            <w:vAlign w:val="bottom"/>
          </w:tcPr>
          <w:p w14:paraId="2C713E1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0F67278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205956" w:rsidRPr="005F5485" w14:paraId="1906FB7A" w14:textId="77777777" w:rsidTr="009875D6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1B433D3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D8FB8AC" w14:textId="77777777" w:rsidR="00205956" w:rsidRPr="005F5485" w:rsidRDefault="00205956" w:rsidP="009875D6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0DAC94F3" w14:textId="77777777" w:rsidR="00205956" w:rsidRPr="005F5485" w:rsidRDefault="00205956" w:rsidP="009875D6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30DAE87F" w14:textId="77777777" w:rsidR="00205956" w:rsidRPr="005F5485" w:rsidRDefault="00205956" w:rsidP="009875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59162F25" w14:textId="77777777" w:rsidR="00205956" w:rsidRPr="005F5485" w:rsidRDefault="00205956" w:rsidP="009875D6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431B8492" w14:textId="77777777" w:rsidR="00205956" w:rsidRPr="005F5485" w:rsidRDefault="00205956" w:rsidP="009875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11B99E9F" w14:textId="77777777" w:rsidR="00205956" w:rsidRPr="005F5485" w:rsidRDefault="00205956" w:rsidP="009875D6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205956" w:rsidRPr="005F5485" w14:paraId="41EF609C" w14:textId="77777777" w:rsidTr="009875D6">
        <w:trPr>
          <w:trHeight w:val="20"/>
          <w:tblHeader/>
        </w:trPr>
        <w:tc>
          <w:tcPr>
            <w:tcW w:w="3804" w:type="dxa"/>
            <w:vAlign w:val="bottom"/>
          </w:tcPr>
          <w:p w14:paraId="3BEA364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233071FF" w14:textId="77777777" w:rsidR="00205956" w:rsidRPr="005F5485" w:rsidRDefault="00205956" w:rsidP="009875D6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14920C52" w14:textId="77777777" w:rsidR="00205956" w:rsidRPr="005F5485" w:rsidRDefault="00205956" w:rsidP="009875D6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205956" w:rsidRPr="005F5485" w14:paraId="5AE5C2E5" w14:textId="77777777" w:rsidTr="00843A9C">
        <w:trPr>
          <w:trHeight w:val="20"/>
        </w:trPr>
        <w:tc>
          <w:tcPr>
            <w:tcW w:w="3804" w:type="dxa"/>
            <w:vAlign w:val="bottom"/>
            <w:hideMark/>
          </w:tcPr>
          <w:p w14:paraId="175A0AB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7459608C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23D9CDCD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5" w:type="dxa"/>
            <w:vAlign w:val="bottom"/>
          </w:tcPr>
          <w:p w14:paraId="75B8FD8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54E2E588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1F8C62F5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67BD0E98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109</w:t>
            </w:r>
          </w:p>
        </w:tc>
      </w:tr>
      <w:tr w:rsidR="00205956" w:rsidRPr="005F5485" w14:paraId="698460EA" w14:textId="77777777" w:rsidTr="00843A9C">
        <w:trPr>
          <w:trHeight w:val="20"/>
        </w:trPr>
        <w:tc>
          <w:tcPr>
            <w:tcW w:w="3804" w:type="dxa"/>
            <w:vAlign w:val="bottom"/>
            <w:hideMark/>
          </w:tcPr>
          <w:p w14:paraId="3B72B7B0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3AFDB560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322406E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</w:t>
            </w:r>
          </w:p>
        </w:tc>
        <w:tc>
          <w:tcPr>
            <w:tcW w:w="245" w:type="dxa"/>
            <w:vAlign w:val="bottom"/>
          </w:tcPr>
          <w:p w14:paraId="2B2AB73F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0C4BD1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3697B11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74728C7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205956" w:rsidRPr="005F5485" w14:paraId="3517FAAC" w14:textId="77777777" w:rsidTr="00843A9C">
        <w:trPr>
          <w:trHeight w:val="20"/>
        </w:trPr>
        <w:tc>
          <w:tcPr>
            <w:tcW w:w="3804" w:type="dxa"/>
            <w:vAlign w:val="bottom"/>
          </w:tcPr>
          <w:p w14:paraId="1686D231" w14:textId="77777777" w:rsidR="00205956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4D3A6BD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55478F89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45" w:type="dxa"/>
            <w:vAlign w:val="bottom"/>
          </w:tcPr>
          <w:p w14:paraId="355A6DB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92FAB04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64C0B8BA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507BB693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205956" w:rsidRPr="005F5485" w14:paraId="01E9D8C1" w14:textId="77777777" w:rsidTr="001324CC">
        <w:trPr>
          <w:trHeight w:val="20"/>
        </w:trPr>
        <w:tc>
          <w:tcPr>
            <w:tcW w:w="3804" w:type="dxa"/>
            <w:vAlign w:val="bottom"/>
          </w:tcPr>
          <w:p w14:paraId="73F86715" w14:textId="77777777" w:rsidR="00205956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1B977F3A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1DF88B7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5" w:type="dxa"/>
            <w:vAlign w:val="bottom"/>
          </w:tcPr>
          <w:p w14:paraId="630A50C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DCAD81D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09D18BE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46F00B2F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</w:tr>
      <w:tr w:rsidR="00205956" w:rsidRPr="005F5485" w14:paraId="0DA79453" w14:textId="77777777" w:rsidTr="001324CC">
        <w:trPr>
          <w:trHeight w:val="20"/>
        </w:trPr>
        <w:tc>
          <w:tcPr>
            <w:tcW w:w="3804" w:type="dxa"/>
            <w:vAlign w:val="bottom"/>
            <w:hideMark/>
          </w:tcPr>
          <w:p w14:paraId="032D0CF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2569FE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40E7F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</w:t>
            </w:r>
          </w:p>
        </w:tc>
        <w:tc>
          <w:tcPr>
            <w:tcW w:w="245" w:type="dxa"/>
            <w:vAlign w:val="bottom"/>
          </w:tcPr>
          <w:p w14:paraId="550F773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D5CA729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7685AAA1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0EFE16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(1)</w:t>
            </w:r>
          </w:p>
        </w:tc>
      </w:tr>
      <w:tr w:rsidR="00205956" w:rsidRPr="0042498A" w14:paraId="45DFF0AF" w14:textId="77777777" w:rsidTr="001324CC">
        <w:trPr>
          <w:trHeight w:val="20"/>
        </w:trPr>
        <w:tc>
          <w:tcPr>
            <w:tcW w:w="3804" w:type="dxa"/>
            <w:vAlign w:val="bottom"/>
          </w:tcPr>
          <w:p w14:paraId="70F1EE72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557CE5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52798" w14:textId="562C198A" w:rsidR="00205956" w:rsidRPr="001324CC" w:rsidRDefault="001324CC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271</w:t>
            </w:r>
          </w:p>
        </w:tc>
        <w:tc>
          <w:tcPr>
            <w:tcW w:w="245" w:type="dxa"/>
            <w:vAlign w:val="bottom"/>
          </w:tcPr>
          <w:p w14:paraId="48ECDA38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C74AE" w14:textId="225AED04" w:rsidR="00205956" w:rsidRPr="0042498A" w:rsidRDefault="001324CC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391</w:t>
            </w:r>
          </w:p>
        </w:tc>
        <w:tc>
          <w:tcPr>
            <w:tcW w:w="236" w:type="dxa"/>
            <w:vAlign w:val="bottom"/>
          </w:tcPr>
          <w:p w14:paraId="5E9504FC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2638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120</w:t>
            </w:r>
          </w:p>
        </w:tc>
      </w:tr>
    </w:tbl>
    <w:p w14:paraId="3B214836" w14:textId="77777777" w:rsidR="00205956" w:rsidRPr="0053265B" w:rsidRDefault="00205956" w:rsidP="002059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205956" w:rsidRPr="005F5485" w14:paraId="55F069A6" w14:textId="77777777" w:rsidTr="009875D6">
        <w:trPr>
          <w:trHeight w:val="20"/>
          <w:tblHeader/>
        </w:trPr>
        <w:tc>
          <w:tcPr>
            <w:tcW w:w="3804" w:type="dxa"/>
            <w:vAlign w:val="bottom"/>
          </w:tcPr>
          <w:p w14:paraId="06DC02E8" w14:textId="77777777" w:rsidR="00205956" w:rsidRPr="005F5485" w:rsidRDefault="00205956" w:rsidP="009875D6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4168361A" w14:textId="77777777" w:rsidR="00205956" w:rsidRPr="005F5485" w:rsidRDefault="00205956" w:rsidP="009875D6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205956" w:rsidRPr="005F5485" w14:paraId="350E6A42" w14:textId="77777777" w:rsidTr="009875D6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0311D5DB" w14:textId="798019AA" w:rsidR="00205956" w:rsidRPr="005F5485" w:rsidRDefault="00205956" w:rsidP="009875D6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</w:p>
        </w:tc>
        <w:tc>
          <w:tcPr>
            <w:tcW w:w="1530" w:type="dxa"/>
            <w:vAlign w:val="bottom"/>
            <w:hideMark/>
          </w:tcPr>
          <w:p w14:paraId="5E45F026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8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3C1AC77C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6A63BD2E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0F5D8573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11D54A4C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3E8FFDF5" w14:textId="0AF28FD8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</w:p>
        </w:tc>
      </w:tr>
      <w:tr w:rsidR="00205956" w:rsidRPr="005F5485" w14:paraId="487CB34A" w14:textId="77777777" w:rsidTr="009875D6">
        <w:trPr>
          <w:trHeight w:val="20"/>
          <w:tblHeader/>
        </w:trPr>
        <w:tc>
          <w:tcPr>
            <w:tcW w:w="3804" w:type="dxa"/>
            <w:vAlign w:val="bottom"/>
          </w:tcPr>
          <w:p w14:paraId="050F400B" w14:textId="77777777" w:rsidR="00205956" w:rsidRPr="005F5485" w:rsidRDefault="00205956" w:rsidP="009875D6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3518A636" w14:textId="77777777" w:rsidR="00205956" w:rsidRPr="005F5485" w:rsidRDefault="00205956" w:rsidP="009875D6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0DAD32A6" w14:textId="77777777" w:rsidR="00205956" w:rsidRPr="005F5485" w:rsidRDefault="00205956" w:rsidP="009875D6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205956" w:rsidRPr="005B7247" w14:paraId="6CBF766A" w14:textId="77777777" w:rsidTr="002C7E76">
        <w:trPr>
          <w:trHeight w:val="20"/>
        </w:trPr>
        <w:tc>
          <w:tcPr>
            <w:tcW w:w="3804" w:type="dxa"/>
            <w:vAlign w:val="bottom"/>
            <w:hideMark/>
          </w:tcPr>
          <w:p w14:paraId="72F7056E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09984E37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32FD5432" w14:textId="77777777" w:rsidR="00205956" w:rsidRPr="00DE2CFD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45" w:type="dxa"/>
            <w:vAlign w:val="bottom"/>
          </w:tcPr>
          <w:p w14:paraId="3B93CF31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0805A27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470F4B5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30CABCF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160</w:t>
            </w:r>
          </w:p>
        </w:tc>
      </w:tr>
      <w:tr w:rsidR="00205956" w:rsidRPr="005B7247" w14:paraId="69F32AEE" w14:textId="77777777" w:rsidTr="002C7E76">
        <w:trPr>
          <w:trHeight w:val="20"/>
        </w:trPr>
        <w:tc>
          <w:tcPr>
            <w:tcW w:w="3804" w:type="dxa"/>
            <w:vAlign w:val="bottom"/>
            <w:hideMark/>
          </w:tcPr>
          <w:p w14:paraId="082EACEF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01ACFA03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63FFE682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</w:t>
            </w:r>
          </w:p>
        </w:tc>
        <w:tc>
          <w:tcPr>
            <w:tcW w:w="245" w:type="dxa"/>
            <w:vAlign w:val="bottom"/>
          </w:tcPr>
          <w:p w14:paraId="6B3AE38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4D372B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587C55F0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34F9B074" w14:textId="77777777" w:rsidR="00205956" w:rsidRPr="005B7247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</w:t>
            </w:r>
          </w:p>
        </w:tc>
      </w:tr>
      <w:tr w:rsidR="00205956" w:rsidRPr="005B7247" w14:paraId="1743A41D" w14:textId="77777777" w:rsidTr="002C7E76">
        <w:trPr>
          <w:trHeight w:val="20"/>
        </w:trPr>
        <w:tc>
          <w:tcPr>
            <w:tcW w:w="3804" w:type="dxa"/>
            <w:vAlign w:val="bottom"/>
          </w:tcPr>
          <w:p w14:paraId="30C2CFAB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3CA5997B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37FDCCAA" w14:textId="77777777" w:rsidR="00205956" w:rsidRPr="005B7247" w:rsidRDefault="00205956" w:rsidP="00AB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1EA16C7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1CA57B0" w14:textId="77777777" w:rsidR="00205956" w:rsidRPr="005B7247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3A92C198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2B19C9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205956" w:rsidRPr="005B7247" w14:paraId="26A473E3" w14:textId="77777777" w:rsidTr="002C7E76">
        <w:trPr>
          <w:trHeight w:val="20"/>
        </w:trPr>
        <w:tc>
          <w:tcPr>
            <w:tcW w:w="3804" w:type="dxa"/>
            <w:vAlign w:val="bottom"/>
          </w:tcPr>
          <w:p w14:paraId="18FBA795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0958B7B4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2B8C2D30" w14:textId="77777777" w:rsidR="00205956" w:rsidRPr="005B7247" w:rsidRDefault="00205956" w:rsidP="00AB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3BAE582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A781E6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5D33B155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2326E82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</w:tr>
      <w:tr w:rsidR="00205956" w:rsidRPr="005B7247" w14:paraId="4B22A1F2" w14:textId="77777777" w:rsidTr="001324CC">
        <w:trPr>
          <w:trHeight w:val="20"/>
        </w:trPr>
        <w:tc>
          <w:tcPr>
            <w:tcW w:w="3804" w:type="dxa"/>
            <w:vAlign w:val="bottom"/>
            <w:hideMark/>
          </w:tcPr>
          <w:p w14:paraId="0DFE97E5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B15EA27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4E2B1" w14:textId="77777777" w:rsidR="00205956" w:rsidRPr="005B7247" w:rsidRDefault="00205956" w:rsidP="00AB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263951F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00ACE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399051BF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09CD19F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</w:tr>
      <w:tr w:rsidR="00205956" w:rsidRPr="005B7247" w14:paraId="6DC2380A" w14:textId="77777777" w:rsidTr="001324CC">
        <w:trPr>
          <w:trHeight w:val="20"/>
        </w:trPr>
        <w:tc>
          <w:tcPr>
            <w:tcW w:w="3804" w:type="dxa"/>
            <w:vAlign w:val="bottom"/>
          </w:tcPr>
          <w:p w14:paraId="0AAB8B06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010AF1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DAE5F" w14:textId="668AF59E" w:rsidR="00205956" w:rsidRPr="001324CC" w:rsidRDefault="001324CC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324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197</w:t>
            </w:r>
          </w:p>
        </w:tc>
        <w:tc>
          <w:tcPr>
            <w:tcW w:w="245" w:type="dxa"/>
            <w:vAlign w:val="bottom"/>
          </w:tcPr>
          <w:p w14:paraId="00E73EDE" w14:textId="77777777" w:rsidR="00205956" w:rsidRPr="001324CC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381A5" w14:textId="0E78417D" w:rsidR="00205956" w:rsidRPr="001324CC" w:rsidRDefault="001324CC" w:rsidP="0013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324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391</w:t>
            </w:r>
          </w:p>
        </w:tc>
        <w:tc>
          <w:tcPr>
            <w:tcW w:w="236" w:type="dxa"/>
            <w:vAlign w:val="bottom"/>
          </w:tcPr>
          <w:p w14:paraId="7E717D37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DB052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194</w:t>
            </w:r>
          </w:p>
        </w:tc>
      </w:tr>
    </w:tbl>
    <w:p w14:paraId="50265B4D" w14:textId="77777777" w:rsidR="00A876B3" w:rsidRDefault="00A876B3" w:rsidP="0053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-286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F7FDA25" w14:textId="1082643F" w:rsidR="00205956" w:rsidRPr="00FD4919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D4919">
        <w:rPr>
          <w:rFonts w:asciiTheme="majorBidi" w:hAnsiTheme="majorBidi" w:hint="cs"/>
          <w:spacing w:val="-6"/>
          <w:sz w:val="30"/>
          <w:szCs w:val="30"/>
          <w:cs/>
        </w:rPr>
        <w:t>ใ</w:t>
      </w:r>
      <w:r w:rsidRPr="00FD491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นเดือนกรกฎาคม </w:t>
      </w:r>
      <w:r w:rsidRPr="00FD4919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FD491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บีทีจี แอลวี จำกัด ซึ่งเป็นบริษัทย่อยได้จดทะเบียนบริษัท เบทาโกร (ลาว) อาหารสัตว์ จำกัด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(โดยมีสัดส่วนการถือหุ้นร้อยละ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จำนวน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75,000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ล้านกีบ หรือเทียบเท่าประมาณ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172.80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16E0A84B" w14:textId="77777777" w:rsidR="00205956" w:rsidRPr="00FD4919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3A4F99F" w14:textId="5C0A4192" w:rsidR="00205956" w:rsidRPr="0053265B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ในเดือนสิงหาคม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บริษัทได้ซื้อหุ้นสามัญเพิ่มเติมของบริษัท บี. ฟู้ดส์ โปรดักส์ อินเตอร์เนชั่นแนล จำกัด ซึ่งเป็นบริษัทย่อย จำนวน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750,000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648.75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75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เป็นร้อยละ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กลุ่มบริษัทรับรู้ส่วนต่างจากการเปลี่ยนแปลงสัดส่วนการถือหุ้นในบริษัทย่อยในงบแสดงฐานะการเงินรวม จำนวน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896.75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B092154" w14:textId="77777777" w:rsidR="00205956" w:rsidRPr="0053265B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85061D2" w14:textId="77777777" w:rsidR="00205956" w:rsidRPr="00FD4919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ในเดือนสิงหาคม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บริษัทได้เพิ่มทุนจดทะเบียนของบริษัท เบทาโกร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กัมพูชา) จำกัด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ซึ่งเป็นบริษัทย่อยที่บริษัทถือหุ้น</w:t>
      </w:r>
      <w:r w:rsidRPr="00FD4919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FD4919">
        <w:rPr>
          <w:rFonts w:asciiTheme="majorBidi" w:hAnsiTheme="majorBidi" w:cstheme="majorBidi"/>
          <w:sz w:val="30"/>
          <w:szCs w:val="30"/>
        </w:rPr>
        <w:t xml:space="preserve">) </w:t>
      </w:r>
      <w:r w:rsidRPr="00FD491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D4919">
        <w:rPr>
          <w:rFonts w:asciiTheme="majorBidi" w:hAnsiTheme="majorBidi" w:cstheme="majorBidi"/>
          <w:sz w:val="30"/>
          <w:szCs w:val="30"/>
        </w:rPr>
        <w:t xml:space="preserve"> 14 </w:t>
      </w:r>
      <w:r w:rsidRPr="00FD4919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FD4919">
        <w:rPr>
          <w:rFonts w:asciiTheme="majorBidi" w:hAnsiTheme="majorBidi" w:cstheme="majorBidi"/>
          <w:sz w:val="30"/>
          <w:szCs w:val="30"/>
        </w:rPr>
        <w:t xml:space="preserve"> </w:t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Pr="00FD4919">
        <w:rPr>
          <w:rFonts w:asciiTheme="majorBidi" w:hAnsiTheme="majorBidi" w:cstheme="majorBidi"/>
          <w:sz w:val="30"/>
          <w:szCs w:val="30"/>
        </w:rPr>
        <w:t xml:space="preserve">502.40 </w:t>
      </w:r>
      <w:r w:rsidRPr="00FD491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EC561A5" w14:textId="77777777" w:rsidR="00205956" w:rsidRPr="00FD4919" w:rsidRDefault="00205956" w:rsidP="00260F0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53FE529" w14:textId="2C9783C8" w:rsidR="00205956" w:rsidRDefault="00205956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z w:val="30"/>
          <w:szCs w:val="30"/>
        </w:rPr>
      </w:pPr>
      <w:r w:rsidRPr="00FD4919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D4919">
        <w:rPr>
          <w:rFonts w:asciiTheme="majorBidi" w:hAnsiTheme="majorBidi" w:cstheme="majorBidi"/>
          <w:sz w:val="30"/>
          <w:szCs w:val="30"/>
        </w:rPr>
        <w:t xml:space="preserve"> </w:t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บริษัทได้ลงทุนใหม่ในหุ้นสามัญของบริษัท เบทาโกร เวนเจอร์ส จำกัด </w:t>
      </w:r>
      <w:r w:rsidRPr="00FD4919">
        <w:rPr>
          <w:rFonts w:asciiTheme="majorBidi" w:hAnsiTheme="majorBidi" w:cstheme="majorBidi"/>
          <w:sz w:val="30"/>
          <w:szCs w:val="30"/>
        </w:rPr>
        <w:t>(</w:t>
      </w:r>
      <w:r w:rsidRPr="00FD4919">
        <w:rPr>
          <w:rFonts w:asciiTheme="majorBidi" w:hAnsiTheme="majorBidi" w:cstheme="majorBidi"/>
          <w:sz w:val="30"/>
          <w:szCs w:val="30"/>
          <w:cs/>
        </w:rPr>
        <w:t>บริษัทย่อย) โดยมีทุน</w:t>
      </w:r>
      <w:r w:rsidR="0053265B" w:rsidRPr="00FD4919">
        <w:rPr>
          <w:rFonts w:asciiTheme="majorBidi" w:hAnsiTheme="majorBidi" w:cstheme="majorBidi"/>
          <w:sz w:val="30"/>
          <w:szCs w:val="30"/>
        </w:rPr>
        <w:br/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จดทะเบียนจำนวน </w:t>
      </w:r>
      <w:r w:rsidRPr="00FD4919">
        <w:rPr>
          <w:rFonts w:asciiTheme="majorBidi" w:hAnsiTheme="majorBidi" w:cstheme="majorBidi"/>
          <w:sz w:val="30"/>
          <w:szCs w:val="30"/>
        </w:rPr>
        <w:t xml:space="preserve">100 </w:t>
      </w:r>
      <w:r w:rsidRPr="00FD4919">
        <w:rPr>
          <w:rFonts w:asciiTheme="majorBidi" w:hAnsiTheme="majorBidi" w:cstheme="majorBidi"/>
          <w:sz w:val="30"/>
          <w:szCs w:val="30"/>
          <w:cs/>
        </w:rPr>
        <w:t>ล้าน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ในการนี้บริษัทย่อยได้เรียกชำระค่าหุ้นเริ่มแรกร้อยละ </w:t>
      </w:r>
      <w:r w:rsidRPr="00FD4919">
        <w:rPr>
          <w:rFonts w:asciiTheme="majorBidi" w:hAnsiTheme="majorBidi" w:cstheme="majorBidi"/>
          <w:sz w:val="30"/>
          <w:szCs w:val="30"/>
        </w:rPr>
        <w:t xml:space="preserve">30 </w:t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ทำให้บริษัทได้จ่ายชำระค่าหุ้นเป็นจำนวน </w:t>
      </w:r>
      <w:r w:rsidRPr="00FD4919">
        <w:rPr>
          <w:rFonts w:asciiTheme="majorBidi" w:hAnsiTheme="majorBidi" w:cstheme="majorBidi"/>
          <w:sz w:val="30"/>
          <w:szCs w:val="30"/>
        </w:rPr>
        <w:t xml:space="preserve">30 </w:t>
      </w:r>
      <w:r w:rsidRPr="00FD4919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ทำให้บริษัทมีสัดส่วนการถือหุ้นร้อยละ </w:t>
      </w:r>
      <w:r w:rsidRPr="00FD4919">
        <w:rPr>
          <w:rFonts w:asciiTheme="majorBidi" w:hAnsiTheme="majorBidi" w:cstheme="majorBidi"/>
          <w:sz w:val="30"/>
          <w:szCs w:val="30"/>
        </w:rPr>
        <w:t>100</w:t>
      </w:r>
    </w:p>
    <w:p w14:paraId="4BA74980" w14:textId="6BBB9607" w:rsidR="00F230E3" w:rsidRDefault="00F230E3" w:rsidP="0026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1D97A" w14:textId="3FE31A36" w:rsidR="00F230E3" w:rsidRPr="00FD4919" w:rsidRDefault="00F230E3" w:rsidP="00F2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A269B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0A269B">
        <w:rPr>
          <w:rFonts w:asciiTheme="majorBidi" w:hAnsiTheme="majorBidi" w:cstheme="majorBidi"/>
          <w:sz w:val="30"/>
          <w:szCs w:val="30"/>
        </w:rPr>
        <w:t>2565</w:t>
      </w:r>
      <w:r w:rsidRPr="000A269B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ศูนย์บริหารเงิน จำกัด </w:t>
      </w:r>
      <w:r w:rsidRPr="000A269B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0A269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ซึ่งเป็นบริษัทย่อยที่บริษัทถือหุ้น</w:t>
      </w:r>
      <w:r w:rsidRPr="000A269B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0A269B">
        <w:rPr>
          <w:rFonts w:asciiTheme="majorBidi" w:hAnsiTheme="majorBidi" w:cstheme="majorBidi"/>
          <w:sz w:val="30"/>
          <w:szCs w:val="30"/>
        </w:rPr>
        <w:t xml:space="preserve">) </w:t>
      </w:r>
      <w:r w:rsidRPr="000A269B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A269B">
        <w:rPr>
          <w:rFonts w:asciiTheme="majorBidi" w:hAnsiTheme="majorBidi" w:cstheme="majorBidi"/>
          <w:sz w:val="30"/>
          <w:szCs w:val="30"/>
        </w:rPr>
        <w:t xml:space="preserve"> 6</w:t>
      </w:r>
      <w:r w:rsidRPr="000A269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A0239C1" w14:textId="1500F98F" w:rsidR="00205956" w:rsidRPr="00205956" w:rsidRDefault="00205956" w:rsidP="00F2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1DB6F1" w14:textId="14D066BE" w:rsidR="00921BDE" w:rsidRPr="00453696" w:rsidRDefault="00921BDE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3696">
        <w:rPr>
          <w:rFonts w:asciiTheme="majorBidi" w:hAnsiTheme="majorBidi" w:cstheme="majorBidi"/>
          <w:i/>
          <w:iCs/>
          <w:sz w:val="30"/>
          <w:szCs w:val="30"/>
          <w:cs/>
        </w:rPr>
        <w:t>ซื้อเงินลงทุน</w:t>
      </w:r>
    </w:p>
    <w:p w14:paraId="6900122A" w14:textId="1AD0B288" w:rsidR="00921BDE" w:rsidRPr="00453696" w:rsidRDefault="00921BDE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95703" w14:textId="58768387" w:rsidR="00A5736C" w:rsidRPr="00453696" w:rsidRDefault="00A5736C" w:rsidP="00A5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3696">
        <w:rPr>
          <w:rFonts w:asciiTheme="majorBidi" w:hAnsiTheme="majorBidi" w:cstheme="majorBidi"/>
          <w:sz w:val="30"/>
          <w:szCs w:val="30"/>
          <w:cs/>
        </w:rPr>
        <w:t>ใน</w:t>
      </w:r>
      <w:r w:rsidRPr="004536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ระหว่างปี </w:t>
      </w:r>
      <w:r w:rsidR="000C58DB" w:rsidRPr="00453696">
        <w:rPr>
          <w:rFonts w:asciiTheme="majorBidi" w:hAnsiTheme="majorBidi" w:cstheme="majorBidi"/>
          <w:sz w:val="30"/>
          <w:szCs w:val="30"/>
        </w:rPr>
        <w:t>2564</w:t>
      </w:r>
      <w:r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บริษัทได้ซื้อส่วนได้เสียในบริษัท บี แอนด์ ซี พูลาสกี้ จำกัด บริษัท เบทาโกรเกษตรอุตสาหกรรม จำกัด </w:t>
      </w:r>
      <w:r w:rsidR="007C51D6" w:rsidRPr="00453696">
        <w:rPr>
          <w:rFonts w:asciiTheme="majorBidi" w:hAnsiTheme="majorBidi" w:cstheme="majorBidi"/>
          <w:sz w:val="30"/>
          <w:szCs w:val="30"/>
          <w:cs/>
        </w:rPr>
        <w:t>และ</w:t>
      </w:r>
      <w:r w:rsidR="007C51D6" w:rsidRPr="00453696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 เอส พี เอฟ โปรดักส์ จำกัด</w:t>
      </w:r>
      <w:r w:rsidR="007C51D6" w:rsidRPr="0045369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0C58DB" w:rsidRPr="00453696">
        <w:rPr>
          <w:rFonts w:asciiTheme="majorBidi" w:hAnsiTheme="majorBidi" w:cstheme="majorBidi"/>
          <w:sz w:val="30"/>
          <w:szCs w:val="30"/>
        </w:rPr>
        <w:t>10</w:t>
      </w:r>
      <w:r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C58DB" w:rsidRPr="00453696">
        <w:rPr>
          <w:rFonts w:asciiTheme="majorBidi" w:hAnsiTheme="majorBidi" w:cstheme="majorBidi"/>
          <w:sz w:val="30"/>
          <w:szCs w:val="30"/>
        </w:rPr>
        <w:t>63</w:t>
      </w:r>
      <w:r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C4EEC" w:rsidRPr="0045369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C4EEC" w:rsidRPr="00453696">
        <w:rPr>
          <w:rFonts w:asciiTheme="majorBidi" w:hAnsiTheme="majorBidi" w:cstheme="majorBidi"/>
          <w:sz w:val="30"/>
          <w:szCs w:val="30"/>
        </w:rPr>
        <w:t xml:space="preserve">115 </w:t>
      </w:r>
      <w:r w:rsidR="00BC4EEC" w:rsidRPr="0045369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 ตามลำดับ ทำให้สัดส่วนความเป็นเจ้าของเพิ่มขึ้นจากร้อยละ </w:t>
      </w:r>
      <w:r w:rsidR="006871BA" w:rsidRPr="00453696">
        <w:rPr>
          <w:rFonts w:asciiTheme="majorBidi" w:hAnsiTheme="majorBidi" w:cstheme="majorBidi"/>
          <w:sz w:val="30"/>
          <w:szCs w:val="30"/>
        </w:rPr>
        <w:t>59.9</w:t>
      </w:r>
      <w:r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453696">
        <w:rPr>
          <w:rFonts w:asciiTheme="majorBidi" w:hAnsiTheme="majorBidi" w:cstheme="majorBidi"/>
          <w:sz w:val="30"/>
          <w:szCs w:val="30"/>
        </w:rPr>
        <w:t>99.9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 จากร้อยละ </w:t>
      </w:r>
      <w:r w:rsidR="000C58DB" w:rsidRPr="00453696">
        <w:rPr>
          <w:rFonts w:asciiTheme="majorBidi" w:hAnsiTheme="majorBidi" w:cstheme="majorBidi"/>
          <w:sz w:val="30"/>
          <w:szCs w:val="30"/>
        </w:rPr>
        <w:t>97</w:t>
      </w:r>
      <w:r w:rsidRPr="00453696">
        <w:rPr>
          <w:rFonts w:asciiTheme="majorBidi" w:hAnsiTheme="majorBidi" w:cstheme="majorBidi"/>
          <w:sz w:val="30"/>
          <w:szCs w:val="30"/>
        </w:rPr>
        <w:t>.</w:t>
      </w:r>
      <w:r w:rsidR="006871BA" w:rsidRPr="00453696">
        <w:rPr>
          <w:rFonts w:asciiTheme="majorBidi" w:hAnsiTheme="majorBidi" w:cstheme="majorBidi"/>
          <w:sz w:val="30"/>
          <w:szCs w:val="30"/>
        </w:rPr>
        <w:t>3</w:t>
      </w:r>
      <w:r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453696">
        <w:rPr>
          <w:rFonts w:asciiTheme="majorBidi" w:hAnsiTheme="majorBidi" w:cstheme="majorBidi"/>
          <w:sz w:val="30"/>
          <w:szCs w:val="30"/>
        </w:rPr>
        <w:t>99.9</w:t>
      </w:r>
      <w:r w:rsidRPr="004536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4EEC" w:rsidRPr="00453696">
        <w:rPr>
          <w:rFonts w:asciiTheme="majorBidi" w:hAnsiTheme="majorBidi" w:cstheme="majorBidi"/>
          <w:sz w:val="30"/>
          <w:szCs w:val="30"/>
          <w:cs/>
        </w:rPr>
        <w:t xml:space="preserve">และจากร้อยละ </w:t>
      </w:r>
      <w:r w:rsidR="00BC4EEC" w:rsidRPr="00453696">
        <w:rPr>
          <w:rFonts w:asciiTheme="majorBidi" w:hAnsiTheme="majorBidi" w:cstheme="majorBidi"/>
          <w:sz w:val="30"/>
          <w:szCs w:val="30"/>
        </w:rPr>
        <w:t>8</w:t>
      </w:r>
      <w:r w:rsidR="006871BA" w:rsidRPr="00453696">
        <w:rPr>
          <w:rFonts w:asciiTheme="majorBidi" w:hAnsiTheme="majorBidi" w:cstheme="majorBidi"/>
          <w:sz w:val="30"/>
          <w:szCs w:val="30"/>
        </w:rPr>
        <w:t>4</w:t>
      </w:r>
      <w:r w:rsidR="00BC4EEC" w:rsidRPr="00453696">
        <w:rPr>
          <w:rFonts w:asciiTheme="majorBidi" w:hAnsiTheme="majorBidi" w:cstheme="majorBidi"/>
          <w:sz w:val="30"/>
          <w:szCs w:val="30"/>
        </w:rPr>
        <w:t>.</w:t>
      </w:r>
      <w:r w:rsidR="006871BA" w:rsidRPr="00453696">
        <w:rPr>
          <w:rFonts w:asciiTheme="majorBidi" w:hAnsiTheme="majorBidi" w:cstheme="majorBidi"/>
          <w:sz w:val="30"/>
          <w:szCs w:val="30"/>
        </w:rPr>
        <w:t>9</w:t>
      </w:r>
      <w:r w:rsidR="00BC4EEC" w:rsidRPr="00453696">
        <w:rPr>
          <w:rFonts w:asciiTheme="majorBidi" w:hAnsiTheme="majorBidi" w:cstheme="majorBidi"/>
          <w:sz w:val="30"/>
          <w:szCs w:val="30"/>
        </w:rPr>
        <w:t xml:space="preserve"> </w:t>
      </w:r>
      <w:r w:rsidR="00BC4EEC" w:rsidRPr="00453696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453696">
        <w:rPr>
          <w:rFonts w:asciiTheme="majorBidi" w:hAnsiTheme="majorBidi" w:cstheme="majorBidi"/>
          <w:sz w:val="30"/>
          <w:szCs w:val="30"/>
        </w:rPr>
        <w:t>99.9</w:t>
      </w:r>
      <w:r w:rsidR="00BC4EEC" w:rsidRPr="004536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3696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49FAA68" w14:textId="77777777" w:rsidR="00A5736C" w:rsidRPr="00453696" w:rsidRDefault="00A5736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C9B0C" w14:textId="0BE26D9D" w:rsidR="006871BA" w:rsidRPr="00453696" w:rsidRDefault="006871BA" w:rsidP="0063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5369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Pr="0045369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4536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บริษัทได้ลงทุนใหม่ในหุ้นของบริษัท ฮอบบี้ ฟาร์มเมอร์ จำกัด</w:t>
      </w:r>
      <w:r w:rsidR="004D54C6" w:rsidRPr="004536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เป็นจำนวนเงิน </w:t>
      </w:r>
      <w:r w:rsidR="004D54C6" w:rsidRPr="00453696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4D54C6" w:rsidRPr="0045369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6517E4A" w14:textId="77777777" w:rsidR="005A2FC2" w:rsidRPr="00453696" w:rsidRDefault="005A2FC2" w:rsidP="001A5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9BEEB" w14:textId="77777777" w:rsidR="00921BDE" w:rsidRPr="00453696" w:rsidRDefault="00921BDE" w:rsidP="000A7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3696">
        <w:rPr>
          <w:rFonts w:asciiTheme="majorBidi" w:hAnsiTheme="majorBidi" w:cstheme="majorBidi"/>
          <w:i/>
          <w:iCs/>
          <w:sz w:val="30"/>
          <w:szCs w:val="30"/>
          <w:cs/>
        </w:rPr>
        <w:t>รับชำระทุนคืน</w:t>
      </w:r>
    </w:p>
    <w:p w14:paraId="782E1399" w14:textId="77777777" w:rsidR="00FC111F" w:rsidRPr="00453696" w:rsidRDefault="00FC111F" w:rsidP="001A5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3C7AE" w14:textId="7A62FABB" w:rsidR="00C54620" w:rsidRPr="00161E24" w:rsidRDefault="00C54620" w:rsidP="00C5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161E24">
        <w:rPr>
          <w:rFonts w:asciiTheme="majorBidi" w:hAnsiTheme="majorBidi" w:cstheme="majorBidi"/>
          <w:sz w:val="30"/>
          <w:szCs w:val="30"/>
        </w:rPr>
        <w:t xml:space="preserve">2564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บริษัทขายเงินลงทุนใน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การพัฒนาเชิงพื้นที่แบบองค์รวมเพื่อสังคม จำกัด ซึ่งเป็นบริษัทย่อยเป็นจำนวนเงิน </w:t>
      </w:r>
      <w:r w:rsidRPr="00161E2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071586B8" w14:textId="77777777" w:rsidR="00C54620" w:rsidRDefault="00C54620" w:rsidP="0035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CFF6B" w14:textId="497776CE" w:rsidR="00453696" w:rsidRPr="00161E24" w:rsidRDefault="00453696" w:rsidP="001A5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453696" w:rsidRPr="00161E24" w:rsidSect="00933D8A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840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20"/>
        <w:gridCol w:w="810"/>
        <w:gridCol w:w="648"/>
        <w:gridCol w:w="63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792"/>
      </w:tblGrid>
      <w:tr w:rsidR="001E14D5" w:rsidRPr="00161E24" w14:paraId="73E5B512" w14:textId="77777777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755BA970" w14:textId="77777777" w:rsidR="001E14D5" w:rsidRPr="00161E24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58801DC7" w14:textId="77777777" w:rsidR="001E14D5" w:rsidRPr="00161E24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03514E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0852FA67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5CE575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2" w:type="dxa"/>
            <w:gridSpan w:val="19"/>
            <w:shd w:val="clear" w:color="auto" w:fill="auto"/>
          </w:tcPr>
          <w:p w14:paraId="68C1F520" w14:textId="66713AA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E14D5" w:rsidRPr="00161E24" w14:paraId="665B72AB" w14:textId="77777777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7FCBD7E1" w14:textId="77777777" w:rsidR="001E14D5" w:rsidRPr="00161E24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A25C4C7" w14:textId="77777777" w:rsidR="001E14D5" w:rsidRPr="00161E24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5FAF1D1" w14:textId="2BC6D0B4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ประเทศ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B8F3FC3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18E1C1D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D9838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981A7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3C8FF7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66BC1E3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F9DC0E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27C06F1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22F6C8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624F72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8E8B7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489909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7D3027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ACF13B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AF2C97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D4E739F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5B681A3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983330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F0A4B5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CEB9FBA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14D5" w:rsidRPr="00161E24" w14:paraId="78BAEF83" w14:textId="77777777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0165EF4E" w14:textId="77777777" w:rsidR="001E14D5" w:rsidRPr="00161E24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3E9A2E1F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82A3D" w14:textId="5431A34A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A96425A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035082D" w14:textId="6A61F572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D875DF3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C743F17" w14:textId="4B11FF8A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2A556C2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A280CAE" w14:textId="0C8524E8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D7B374B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EB890CC" w14:textId="6AE58E9A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0" w:type="dxa"/>
          </w:tcPr>
          <w:p w14:paraId="1997CADD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2" w:type="dxa"/>
            <w:gridSpan w:val="3"/>
            <w:shd w:val="clear" w:color="auto" w:fill="auto"/>
          </w:tcPr>
          <w:p w14:paraId="3E9517B2" w14:textId="1795AA9D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1E14D5" w:rsidRPr="00161E24" w14:paraId="6A52C757" w14:textId="4373D2F8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7DDEDF07" w14:textId="77777777" w:rsidR="001E14D5" w:rsidRPr="00161E24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6A1F08B3" w14:textId="015164AD" w:rsidR="001E14D5" w:rsidRPr="00161E24" w:rsidRDefault="00832696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810" w:type="dxa"/>
            <w:vAlign w:val="bottom"/>
          </w:tcPr>
          <w:p w14:paraId="439DB04A" w14:textId="3F620F51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648" w:type="dxa"/>
            <w:shd w:val="clear" w:color="auto" w:fill="auto"/>
          </w:tcPr>
          <w:p w14:paraId="1380EAFD" w14:textId="1312B1EE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53C3B929" w14:textId="02B05F69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6A33E27" w14:textId="5FF5566B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F9412FF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A97649" w14:textId="628CBE0D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62BAA76" w14:textId="5742B3E4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371F79" w14:textId="55BB2AD2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BF3E0C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0BC2B14" w14:textId="63DA35D0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97C101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21B38F" w14:textId="0203C602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CF24904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5E81703" w14:textId="7309688C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7D0601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0355E0" w14:textId="53FBE765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E0269F6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A7D84E" w14:textId="6162C2EB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E023B9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11152" w14:textId="733C43B1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EB265D5" w14:textId="77777777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F97D8F" w14:textId="4B584D56" w:rsidR="001E14D5" w:rsidRPr="00161E24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1E14D5" w:rsidRPr="00161E24" w14:paraId="0FA894DB" w14:textId="77777777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2A796E04" w14:textId="77777777" w:rsidR="001E14D5" w:rsidRPr="00161E24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7E4EB2" w14:textId="77777777" w:rsidR="001E14D5" w:rsidRPr="00161E24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9DC1D3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FE5AA3C" w14:textId="0E6A2A65" w:rsidR="001E14D5" w:rsidRPr="001E14D5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982" w:type="dxa"/>
            <w:gridSpan w:val="19"/>
            <w:shd w:val="clear" w:color="auto" w:fill="auto"/>
          </w:tcPr>
          <w:p w14:paraId="63E97E8B" w14:textId="186EE78B" w:rsidR="001E14D5" w:rsidRPr="001E14D5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14D5" w:rsidRPr="00161E24" w14:paraId="71FAEBBD" w14:textId="4E18409B" w:rsidTr="00786E9C">
        <w:trPr>
          <w:cantSplit/>
          <w:tblHeader/>
        </w:trPr>
        <w:tc>
          <w:tcPr>
            <w:tcW w:w="2250" w:type="dxa"/>
            <w:shd w:val="clear" w:color="auto" w:fill="auto"/>
          </w:tcPr>
          <w:p w14:paraId="17B835B4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520" w:type="dxa"/>
            <w:vAlign w:val="bottom"/>
          </w:tcPr>
          <w:p w14:paraId="10F0FE81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60529D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E09E7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DEDDF3" w14:textId="77777777" w:rsidR="001E14D5" w:rsidRPr="00161E24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59702" w14:textId="54D666CE" w:rsidR="001E14D5" w:rsidRPr="00161E24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AEF880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8018FF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BC7F4" w14:textId="59540B99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2A2E6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70216E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BF4490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09455F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DE519B" w14:textId="5EE95FB3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ED7B15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78AF4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3E616F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E310EB" w14:textId="13EC1716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CE3D6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8D41C4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2032A04" w14:textId="77777777" w:rsidR="001E14D5" w:rsidRPr="00161E24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50C8C0" w14:textId="3926010D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257B2" w14:textId="77777777" w:rsidR="001E14D5" w:rsidRPr="00161E24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5B41E0" w14:textId="77777777" w:rsidR="001E14D5" w:rsidRPr="00161E24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6A9" w:rsidRPr="00161E24" w14:paraId="528C5273" w14:textId="496D531E" w:rsidTr="00786E9C">
        <w:trPr>
          <w:cantSplit/>
        </w:trPr>
        <w:tc>
          <w:tcPr>
            <w:tcW w:w="2250" w:type="dxa"/>
            <w:shd w:val="clear" w:color="auto" w:fill="auto"/>
          </w:tcPr>
          <w:p w14:paraId="2C826CC2" w14:textId="5A3264E0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เบทาโกรภาคใต้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  <w:r w:rsidR="00CD33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57FA43E1" w14:textId="4330BD15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ผลิตอาหารสัตว์เลี้ยง</w:t>
            </w:r>
            <w:r w:rsidRPr="00161E24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สุก</w:t>
            </w:r>
            <w:r w:rsidR="00CD33D0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ร</w:t>
            </w:r>
            <w:r w:rsidR="00CD33D0">
              <w:rPr>
                <w:rFonts w:asciiTheme="majorBidi" w:hAnsiTheme="majorBidi" w:cstheme="majorBidi"/>
                <w:spacing w:val="-10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และไก่เพื่อจำหน่าย</w:t>
            </w:r>
          </w:p>
        </w:tc>
        <w:tc>
          <w:tcPr>
            <w:tcW w:w="810" w:type="dxa"/>
            <w:vAlign w:val="bottom"/>
          </w:tcPr>
          <w:p w14:paraId="370AF9A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0AD4BA" w14:textId="004CC821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C3B2D6A" w14:textId="0EA02C77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53974C" w14:textId="08777218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00C62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21D34" w14:textId="21AE4C81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7172E" w14:textId="2D7C6F7B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81EB39" w14:textId="2F3FEE20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9A74C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550E5" w14:textId="37E66B93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vAlign w:val="bottom"/>
          </w:tcPr>
          <w:p w14:paraId="5CF4BECC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FC3E2" w14:textId="3F9EC27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(268)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A75B1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B9FA" w14:textId="6781D6CC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(268)</w:t>
            </w:r>
          </w:p>
        </w:tc>
        <w:tc>
          <w:tcPr>
            <w:tcW w:w="180" w:type="dxa"/>
            <w:vAlign w:val="bottom"/>
          </w:tcPr>
          <w:p w14:paraId="31B0A4ED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6A82F5" w14:textId="679B81C1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EEA0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F8F71" w14:textId="7904581F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15FA4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3F50C4" w14:textId="25C7B073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A5B7A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D752B3" w14:textId="18E3E649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39C33966" w14:textId="4BA95E18" w:rsidTr="00786E9C">
        <w:trPr>
          <w:cantSplit/>
        </w:trPr>
        <w:tc>
          <w:tcPr>
            <w:tcW w:w="2250" w:type="dxa"/>
            <w:shd w:val="clear" w:color="auto" w:fill="auto"/>
          </w:tcPr>
          <w:p w14:paraId="05D4C052" w14:textId="50168E6C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เบทาโกรไฮบริด จำกัด</w:t>
            </w:r>
          </w:p>
        </w:tc>
        <w:tc>
          <w:tcPr>
            <w:tcW w:w="2520" w:type="dxa"/>
            <w:vAlign w:val="bottom"/>
          </w:tcPr>
          <w:p w14:paraId="4DE2BB77" w14:textId="11F0BF55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ให้เช่าฟาร์มสุก</w:t>
            </w:r>
            <w:r w:rsidR="00C52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810" w:type="dxa"/>
            <w:vAlign w:val="bottom"/>
          </w:tcPr>
          <w:p w14:paraId="0E3EAE7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5C890F" w14:textId="30F9D6CC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9E4D735" w14:textId="62ABCE73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7F3992" w14:textId="3DD0129F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074F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A8A219" w14:textId="0DF6330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F80C8" w14:textId="7F2A9CFA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948A05" w14:textId="69F0D84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7FAF99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B95362" w14:textId="4F1DC4CE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vAlign w:val="bottom"/>
          </w:tcPr>
          <w:p w14:paraId="5D2827D7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BFB99" w14:textId="56F5E531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002C8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B103B4" w14:textId="0DD8BD38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0166FB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ED967F" w14:textId="1503946B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35D6E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269E1" w14:textId="4AB1BD55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vAlign w:val="bottom"/>
          </w:tcPr>
          <w:p w14:paraId="2FD9B1C6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E84A2" w14:textId="50CFC841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730268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4688BAE" w14:textId="3924646D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4E672D20" w14:textId="74CD559B" w:rsidTr="00786E9C">
        <w:trPr>
          <w:cantSplit/>
        </w:trPr>
        <w:tc>
          <w:tcPr>
            <w:tcW w:w="2250" w:type="dxa"/>
            <w:shd w:val="clear" w:color="auto" w:fill="auto"/>
          </w:tcPr>
          <w:p w14:paraId="23CD5DFF" w14:textId="3C36E387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เบทาโกรฟาร์มมิ่ง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189BB6C9" w14:textId="5BE8E795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ให้เช่าฟาร์มไก่</w:t>
            </w:r>
          </w:p>
        </w:tc>
        <w:tc>
          <w:tcPr>
            <w:tcW w:w="810" w:type="dxa"/>
            <w:vAlign w:val="bottom"/>
          </w:tcPr>
          <w:p w14:paraId="28C00AD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A8BD1B" w14:textId="796B2A33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352E144" w14:textId="1C42AD2B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BEB2A" w14:textId="7C964312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F99D8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2EB22D" w14:textId="23F2BA2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6609C" w14:textId="2D8D7968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07E42B" w14:textId="3A8766F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938DD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09776" w14:textId="08C976C7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vAlign w:val="bottom"/>
          </w:tcPr>
          <w:p w14:paraId="10368142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475688" w14:textId="20FC300C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F6F22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1D6B19" w14:textId="7B5EADCC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E5CCC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5E2FF6" w14:textId="48F8A2D5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2BA8D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2F76A2" w14:textId="1A9B8399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vAlign w:val="bottom"/>
          </w:tcPr>
          <w:p w14:paraId="1EB7C67D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BBBAE9" w14:textId="5EFC11A3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E336B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2A6B67" w14:textId="6FBA8AA1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495F1DBA" w14:textId="0D4C0008" w:rsidTr="00786E9C">
        <w:trPr>
          <w:cantSplit/>
        </w:trPr>
        <w:tc>
          <w:tcPr>
            <w:tcW w:w="2250" w:type="dxa"/>
            <w:shd w:val="clear" w:color="auto" w:fill="auto"/>
          </w:tcPr>
          <w:p w14:paraId="60AAC596" w14:textId="2B063D90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ศูนย์วิทยาศาสตร์</w:t>
            </w:r>
            <w:r w:rsidR="00CD33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D33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จำกัด</w:t>
            </w:r>
          </w:p>
        </w:tc>
        <w:tc>
          <w:tcPr>
            <w:tcW w:w="2520" w:type="dxa"/>
            <w:vAlign w:val="bottom"/>
          </w:tcPr>
          <w:p w14:paraId="2BD56991" w14:textId="7E77AEC6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ให้บริการวิเคราะห์ทางเคมีชีวภาพ</w:t>
            </w:r>
          </w:p>
        </w:tc>
        <w:tc>
          <w:tcPr>
            <w:tcW w:w="810" w:type="dxa"/>
            <w:vAlign w:val="bottom"/>
          </w:tcPr>
          <w:p w14:paraId="672A60B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6B1ECA" w14:textId="4CA1D49C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9630D61" w14:textId="30101871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20D9D6" w14:textId="02E88DB4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1BEB5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7D6B99" w14:textId="4E349DC2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59172" w14:textId="26FAC05D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C22248" w14:textId="0A744110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A22F0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AD2930" w14:textId="18253FD0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vAlign w:val="bottom"/>
          </w:tcPr>
          <w:p w14:paraId="0488CF06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110ABD" w14:textId="0037A2D1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D5B2B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CB9F1" w14:textId="1E12E3D4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2154C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BF2B38" w14:textId="56A1CD73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9B971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9C9BEF" w14:textId="6DABFADC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vAlign w:val="bottom"/>
          </w:tcPr>
          <w:p w14:paraId="24F9070E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B39325" w14:textId="7516744A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0C828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FD597F" w14:textId="7B7A6FCC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6806A9" w:rsidRPr="00161E24" w14:paraId="7C65DFBB" w14:textId="0BB03283" w:rsidTr="00786E9C">
        <w:trPr>
          <w:cantSplit/>
        </w:trPr>
        <w:tc>
          <w:tcPr>
            <w:tcW w:w="2250" w:type="dxa"/>
            <w:shd w:val="clear" w:color="auto" w:fill="auto"/>
          </w:tcPr>
          <w:p w14:paraId="7901E402" w14:textId="044A3413" w:rsidR="006806A9" w:rsidRPr="00161E24" w:rsidRDefault="006806A9" w:rsidP="0011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cs/>
              </w:rPr>
            </w:pPr>
            <w:r w:rsidRPr="00114D6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 แอนด์ ที เรียลตี้ จำกัด</w:t>
            </w:r>
          </w:p>
        </w:tc>
        <w:tc>
          <w:tcPr>
            <w:tcW w:w="2520" w:type="dxa"/>
            <w:vAlign w:val="bottom"/>
          </w:tcPr>
          <w:p w14:paraId="58950A26" w14:textId="0DD30511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10" w:type="dxa"/>
            <w:vAlign w:val="bottom"/>
          </w:tcPr>
          <w:p w14:paraId="68B34385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A1FC7F" w14:textId="299D6D6A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8F9D27" w14:textId="4893DF9B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F9A56" w14:textId="0B1FAB23" w:rsidR="006806A9" w:rsidRPr="00161E24" w:rsidRDefault="006806A9" w:rsidP="00C4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07E62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E2A86F" w14:textId="7F30EF71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46B36" w14:textId="64711DAC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19656" w14:textId="4F2E166D" w:rsidR="006806A9" w:rsidRPr="00161E24" w:rsidRDefault="006806A9" w:rsidP="00C4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12CC6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C703F" w14:textId="2A402CCA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vAlign w:val="bottom"/>
          </w:tcPr>
          <w:p w14:paraId="73386FA7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9D2850" w14:textId="1FDB1BB0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207FCC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6DF0FD" w14:textId="4EF6298C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ABDEBD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A5DF86" w14:textId="68ADA3F7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D0680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C30AF" w14:textId="3B51C6EA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vAlign w:val="bottom"/>
          </w:tcPr>
          <w:p w14:paraId="3CE37C54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466F0" w14:textId="79782354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DD97C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3F3877" w14:textId="63C4E0FE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6806A9" w:rsidRPr="00161E24" w14:paraId="633532B3" w14:textId="50CD7672" w:rsidTr="00786E9C">
        <w:trPr>
          <w:cantSplit/>
        </w:trPr>
        <w:tc>
          <w:tcPr>
            <w:tcW w:w="2250" w:type="dxa"/>
            <w:shd w:val="clear" w:color="auto" w:fill="auto"/>
          </w:tcPr>
          <w:p w14:paraId="6B44F31B" w14:textId="77777777" w:rsidR="006806A9" w:rsidRPr="00161E24" w:rsidRDefault="006806A9" w:rsidP="0011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cs/>
              </w:rPr>
            </w:pPr>
            <w:r w:rsidRPr="00114D6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 ฟีดมิลล์ จำกัด</w:t>
            </w:r>
          </w:p>
        </w:tc>
        <w:tc>
          <w:tcPr>
            <w:tcW w:w="2520" w:type="dxa"/>
            <w:vAlign w:val="bottom"/>
          </w:tcPr>
          <w:p w14:paraId="4F2F3B7C" w14:textId="77777777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10" w:type="dxa"/>
            <w:vAlign w:val="bottom"/>
          </w:tcPr>
          <w:p w14:paraId="6209D471" w14:textId="3D29BA35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27EF6F" w14:textId="1C9F475A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193CE1" w14:textId="59591031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416F7C" w14:textId="377991ED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5EC987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6625F2" w14:textId="37968F2F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A8FF3" w14:textId="37A1153D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0151B7" w14:textId="381FAC0B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8BDAA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0D09D" w14:textId="4182E80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0BA3BA1D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A082F" w14:textId="33C1F11A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8CB91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64102" w14:textId="4E2FF3CE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CBFF45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906886" w14:textId="001BE71F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069B19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78CD52" w14:textId="45F89FE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7FD2C42C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B09FC" w14:textId="10F055D0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AEB39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CEF261" w14:textId="5D6AA7BC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06A9" w:rsidRPr="00161E24" w14:paraId="3D529134" w14:textId="1175B88A" w:rsidTr="00786E9C">
        <w:trPr>
          <w:cantSplit/>
        </w:trPr>
        <w:tc>
          <w:tcPr>
            <w:tcW w:w="2250" w:type="dxa"/>
            <w:shd w:val="clear" w:color="auto" w:fill="auto"/>
          </w:tcPr>
          <w:p w14:paraId="58FD159E" w14:textId="4E26B714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บี. ฟู้ดส์ โปรดักส์ </w:t>
            </w:r>
            <w:r w:rsidR="00CD33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14:paraId="698398D4" w14:textId="0FDBCDED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</w:t>
            </w:r>
            <w:r w:rsidR="00114D6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3E5B1B2E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34E6B0" w14:textId="26753703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1478FA0" w14:textId="2F95CD35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2F74BE" w14:textId="45FE592A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E7BC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F5E34C" w14:textId="624443E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DCAA1" w14:textId="77267DCB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C155DE" w14:textId="614DF73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07EACE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B528D3" w14:textId="5B5AD057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vAlign w:val="bottom"/>
          </w:tcPr>
          <w:p w14:paraId="4016DF95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B1C5F5" w14:textId="324B34D5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040F8F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D5CCB3" w14:textId="104B2BAB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C5856AA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FAC535" w14:textId="38A918D6" w:rsidR="006806A9" w:rsidRPr="00161E24" w:rsidRDefault="00600126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C5F63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950CF" w14:textId="00B07A3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vAlign w:val="bottom"/>
          </w:tcPr>
          <w:p w14:paraId="0DA4572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5E392D" w14:textId="6F18CF9F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431D7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411E388" w14:textId="41019178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06A9" w:rsidRPr="00161E24" w14:paraId="6F5CE2FE" w14:textId="4F8B7761" w:rsidTr="00786E9C">
        <w:trPr>
          <w:cantSplit/>
        </w:trPr>
        <w:tc>
          <w:tcPr>
            <w:tcW w:w="2250" w:type="dxa"/>
            <w:shd w:val="clear" w:color="auto" w:fill="auto"/>
          </w:tcPr>
          <w:p w14:paraId="5382C569" w14:textId="785095DB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บี. อินเตอร์เนชั่นแนล แอนด์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เทคโนโลยี จำกัด</w:t>
            </w:r>
          </w:p>
        </w:tc>
        <w:tc>
          <w:tcPr>
            <w:tcW w:w="2520" w:type="dxa"/>
            <w:vAlign w:val="bottom"/>
          </w:tcPr>
          <w:p w14:paraId="21B59C49" w14:textId="7DDF710A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ประกอบและจำหน่าย</w:t>
            </w:r>
            <w:r w:rsidR="00114D6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  <w:r w:rsidR="00114D6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และอุปกรณ์ที่ใช้ในการเลี้ยงสัตว์</w:t>
            </w:r>
          </w:p>
        </w:tc>
        <w:tc>
          <w:tcPr>
            <w:tcW w:w="810" w:type="dxa"/>
            <w:vAlign w:val="bottom"/>
          </w:tcPr>
          <w:p w14:paraId="52A687C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68DEFC" w14:textId="63E5DFF9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09FE7D" w14:textId="1605AD4D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79E8EB" w14:textId="5B026FC2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96D1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F20F41" w14:textId="1B54893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03876" w14:textId="2734B632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2D641" w14:textId="213FB3D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2602A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1B33CE" w14:textId="33A9C19C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46E03903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05B1B" w14:textId="0A36A6AD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41E3C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28AE5A" w14:textId="4CFD8C2E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885AE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8167F" w14:textId="03D4F8C5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3E811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A1811F" w14:textId="40614CCE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EB48F0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6C1BF" w14:textId="45F5B5B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C71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E92C7F" w14:textId="7A2FC146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4E9A736F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78A956C6" w14:textId="420BEBB3" w:rsidR="006806A9" w:rsidRPr="00161E24" w:rsidRDefault="006806A9" w:rsidP="00CD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เบ็ทเทอร์ฟาร์ม่า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1372EB69" w14:textId="1CE3C140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ผลิตและจำหน่ายเวชภัณฑ์ </w:t>
            </w:r>
            <w:r w:rsidRPr="00340E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อาหาร</w:t>
            </w:r>
            <w:r w:rsidRPr="00340E68">
              <w:rPr>
                <w:rFonts w:asciiTheme="majorBidi" w:hAnsiTheme="majorBidi" w:cstheme="majorBidi"/>
                <w:sz w:val="24"/>
                <w:szCs w:val="24"/>
                <w:cs/>
              </w:rPr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3ABDC9D3" w14:textId="47AB9545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F483B6" w14:textId="48AC2372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86DB1B6" w14:textId="29857111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476FBB" w14:textId="2F27AD46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61FE4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524831" w14:textId="7930DFC1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85BE3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D9F65F" w14:textId="52EFEC3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D6B5D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9C81E3" w14:textId="4F0B42B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vAlign w:val="bottom"/>
          </w:tcPr>
          <w:p w14:paraId="2A2FB6A9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7F3908" w14:textId="22C04689" w:rsidR="006806A9" w:rsidRPr="00161E24" w:rsidRDefault="006806A9" w:rsidP="0060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B8DE5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3F678E" w14:textId="75B99FB9" w:rsidR="006806A9" w:rsidRPr="00161E24" w:rsidRDefault="006806A9" w:rsidP="0060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B747281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597005" w14:textId="1413BD7C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2B2949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BBB93" w14:textId="5B8DBF35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vAlign w:val="bottom"/>
          </w:tcPr>
          <w:p w14:paraId="65B7B903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41944A" w14:textId="5EF415B5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2B073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D98163F" w14:textId="2AA4D85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</w:tr>
      <w:tr w:rsidR="006806A9" w:rsidRPr="00161E24" w14:paraId="48EF7BBF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59B31B57" w14:textId="3F193BC4" w:rsidR="006806A9" w:rsidRPr="00DB2920" w:rsidRDefault="006806A9" w:rsidP="00DB2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ไทย เอส พี เอฟ </w:t>
            </w:r>
            <w:r w:rsidR="00DB292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โปรดักส์ จำกัด</w:t>
            </w:r>
          </w:p>
        </w:tc>
        <w:tc>
          <w:tcPr>
            <w:tcW w:w="2520" w:type="dxa"/>
            <w:vAlign w:val="bottom"/>
          </w:tcPr>
          <w:p w14:paraId="472CAF39" w14:textId="29744892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เลี้ยงสุกรปลอดโรคเฉพาะ</w:t>
            </w:r>
            <w:r w:rsidR="00DB29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บางชนิดเพื่อจำหน่าย</w:t>
            </w:r>
          </w:p>
        </w:tc>
        <w:tc>
          <w:tcPr>
            <w:tcW w:w="810" w:type="dxa"/>
            <w:vAlign w:val="bottom"/>
          </w:tcPr>
          <w:p w14:paraId="184AF6A6" w14:textId="01556461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EE50916" w14:textId="2672142D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9A4F1D" w14:textId="25A31623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D9AEE7" w14:textId="4AFD1407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7A392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EACEBC" w14:textId="4EEACD5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9F31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BE94D1" w14:textId="641E9084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5FCDE5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6ABE54" w14:textId="187481F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  <w:vAlign w:val="bottom"/>
          </w:tcPr>
          <w:p w14:paraId="35148B30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C6EC6" w14:textId="455EAF17" w:rsidR="006806A9" w:rsidRPr="00161E24" w:rsidRDefault="006806A9" w:rsidP="00C4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A2A6ED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EABBD2" w14:textId="6D318014" w:rsidR="006806A9" w:rsidRPr="00161E24" w:rsidRDefault="006806A9" w:rsidP="00C4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5344C84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84D01" w14:textId="7244FE3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EEC2B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96E810" w14:textId="1549CFA3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  <w:vAlign w:val="bottom"/>
          </w:tcPr>
          <w:p w14:paraId="0251A1B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B63656" w14:textId="425C9C5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F4BF3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21776E" w14:textId="2522334D" w:rsidR="006806A9" w:rsidRPr="00161E24" w:rsidRDefault="006806A9" w:rsidP="00C4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112FD838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5FD48F5F" w14:textId="0838F0A5" w:rsidR="006806A9" w:rsidRPr="00161E24" w:rsidRDefault="006806A9" w:rsidP="00DB2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เซฟตี้ มีท แพคกิ้ง จำกัด</w:t>
            </w:r>
          </w:p>
        </w:tc>
        <w:tc>
          <w:tcPr>
            <w:tcW w:w="2520" w:type="dxa"/>
            <w:vAlign w:val="bottom"/>
          </w:tcPr>
          <w:p w14:paraId="788D157C" w14:textId="64F5C22F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โรงงานฆ่าและชำแหละสุกร</w:t>
            </w:r>
            <w:r w:rsidR="00114D6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เพื่อจำหน่าย</w:t>
            </w:r>
          </w:p>
        </w:tc>
        <w:tc>
          <w:tcPr>
            <w:tcW w:w="810" w:type="dxa"/>
            <w:vAlign w:val="bottom"/>
          </w:tcPr>
          <w:p w14:paraId="577E3E6A" w14:textId="32CEA2E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12D58D4" w14:textId="2E1ACEFB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3B57B34" w14:textId="7AA6C443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4470F4" w14:textId="21C7FA2B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E0C2C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15AB10" w14:textId="165A11F7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02555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50146" w14:textId="6B5FFD39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EC846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560A35" w14:textId="5C8A1942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80" w:type="dxa"/>
            <w:vAlign w:val="bottom"/>
          </w:tcPr>
          <w:p w14:paraId="19D278E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762EF5" w14:textId="4A9035CF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44771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659D1B" w14:textId="155A0509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548F397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B5DF71" w14:textId="3D025243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9C7FE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8A423A" w14:textId="22FBFE84" w:rsidR="006806A9" w:rsidRPr="00161E24" w:rsidRDefault="006806A9" w:rsidP="004B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1B74BA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59CC40" w14:textId="3D406075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D946F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34305A" w14:textId="2C16C7F9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1622DD53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208DC73F" w14:textId="491FAC53" w:rsidR="006806A9" w:rsidRPr="00DB2920" w:rsidRDefault="006806A9" w:rsidP="00DB2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  <w:r w:rsidR="00DB29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2920">
              <w:rPr>
                <w:rFonts w:asciiTheme="majorBidi" w:hAnsiTheme="majorBidi" w:cstheme="majorBidi"/>
                <w:sz w:val="24"/>
                <w:szCs w:val="24"/>
                <w:cs/>
              </w:rPr>
              <w:t>เรสเทอรองท์ จำกัด</w:t>
            </w:r>
          </w:p>
        </w:tc>
        <w:tc>
          <w:tcPr>
            <w:tcW w:w="2520" w:type="dxa"/>
            <w:vAlign w:val="bottom"/>
          </w:tcPr>
          <w:p w14:paraId="7A216F19" w14:textId="312471C7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จำหน่ายอาหารแล</w:t>
            </w:r>
            <w:r w:rsidR="00DB2920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0" w:type="dxa"/>
            <w:vAlign w:val="bottom"/>
          </w:tcPr>
          <w:p w14:paraId="6FB004E8" w14:textId="5693150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EB93363" w14:textId="36BFE528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1F54797" w14:textId="020855A2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C8318A" w14:textId="3ED667B6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215221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586B0C" w14:textId="1961621B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F618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1D9321" w14:textId="541D543C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21442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EFF574" w14:textId="15C4349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80" w:type="dxa"/>
            <w:vAlign w:val="bottom"/>
          </w:tcPr>
          <w:p w14:paraId="72A835EF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A0703" w14:textId="57762B06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BDB39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F61171" w14:textId="7B78C263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2080015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F7EBEA" w14:textId="029D4DF2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22320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5C4A1" w14:textId="385FC267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30B53406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9945C" w14:textId="69C145B6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D608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CC92A6" w14:textId="01025B60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44C16ECE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6CCAA62F" w14:textId="743C1B39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อาหารเบทเทอร์ จำกัด</w:t>
            </w:r>
          </w:p>
        </w:tc>
        <w:tc>
          <w:tcPr>
            <w:tcW w:w="2520" w:type="dxa"/>
            <w:vAlign w:val="bottom"/>
          </w:tcPr>
          <w:p w14:paraId="355651C9" w14:textId="04E1C09E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</w:t>
            </w:r>
            <w:r w:rsidR="00DB292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4B8C5779" w14:textId="1EA90145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04936C" w14:textId="55559528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4988799" w14:textId="7D5DB6BE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96F1F7" w14:textId="0AE3B039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CD7476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F9A3A4" w14:textId="2AE361B8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079D14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21BB38" w14:textId="5A717507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181A9A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C155D2" w14:textId="3920E56B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vAlign w:val="bottom"/>
          </w:tcPr>
          <w:p w14:paraId="760624E4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C2233B" w14:textId="31434B08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CE7790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D7CB8" w14:textId="3E0E1B6E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B367B8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2DDE56" w14:textId="5640713A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7391F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1736BA" w14:textId="2690130B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180" w:type="dxa"/>
            <w:vAlign w:val="bottom"/>
          </w:tcPr>
          <w:p w14:paraId="139B369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8A2176" w14:textId="45BA6071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8735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79BFD6" w14:textId="761E24ED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161E24" w14:paraId="489999F5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43FAB2C8" w14:textId="4B19F6B9" w:rsidR="006806A9" w:rsidRPr="00161E24" w:rsidRDefault="006806A9" w:rsidP="000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ฟู้ดส์ จำกัด </w:t>
            </w:r>
            <w:r w:rsidR="00482F2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B2920">
              <w:rPr>
                <w:rFonts w:asciiTheme="majorBidi" w:hAnsiTheme="majorBidi" w:cstheme="majorBidi"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03A9827E" w14:textId="10AEE13A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จำหน่ายอาหารแปรรูป</w:t>
            </w:r>
            <w:r w:rsidR="00C44FC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18FFDB77" w14:textId="6C8CF901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9326D8" w14:textId="69E27DC0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45F24D" w14:textId="508A06B5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D58E7" w14:textId="447A851E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8631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FE6D02" w14:textId="4B2B90C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89EAB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DC0820" w14:textId="23F82572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06CCB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CA984B" w14:textId="2C3E4CA0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214138FC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3D6D0" w14:textId="5195616D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4DD68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6E8B36" w14:textId="1976E272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7DF8BCE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033AFA" w14:textId="01449597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FA33D4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A32FE5" w14:textId="00D9FB19" w:rsidR="006806A9" w:rsidRPr="00161E24" w:rsidRDefault="006806A9" w:rsidP="004B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87142E8" w14:textId="77777777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20622B" w14:textId="3FF7C9CA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30C0D" w14:textId="77777777" w:rsidR="006806A9" w:rsidRPr="00161E24" w:rsidRDefault="006806A9" w:rsidP="001A579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D20F16" w14:textId="6EE60702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06A9" w:rsidRPr="00A61C4D" w14:paraId="667EFB7E" w14:textId="77777777" w:rsidTr="00786E9C">
        <w:trPr>
          <w:cantSplit/>
          <w:trHeight w:val="128"/>
        </w:trPr>
        <w:tc>
          <w:tcPr>
            <w:tcW w:w="2250" w:type="dxa"/>
            <w:shd w:val="clear" w:color="auto" w:fill="auto"/>
          </w:tcPr>
          <w:p w14:paraId="1329CCAD" w14:textId="5E0C5E7D" w:rsidR="006806A9" w:rsidRPr="00161E24" w:rsidRDefault="006806A9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เพ็ท โฟกัส จำกัด</w:t>
            </w:r>
          </w:p>
        </w:tc>
        <w:tc>
          <w:tcPr>
            <w:tcW w:w="2520" w:type="dxa"/>
            <w:vAlign w:val="bottom"/>
          </w:tcPr>
          <w:p w14:paraId="459DBFD8" w14:textId="2E0A4DF4" w:rsidR="006806A9" w:rsidRPr="00161E24" w:rsidRDefault="006806A9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ผลิตและจำหน่ายอาหารสัตว์เลี้ยง</w:t>
            </w:r>
          </w:p>
        </w:tc>
        <w:tc>
          <w:tcPr>
            <w:tcW w:w="810" w:type="dxa"/>
            <w:vAlign w:val="bottom"/>
          </w:tcPr>
          <w:p w14:paraId="4FD5A7BF" w14:textId="1E1182E5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9121E7" w14:textId="44946809" w:rsidR="006806A9" w:rsidRPr="00161E24" w:rsidRDefault="006806A9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CE7AC1" w14:textId="7C105D5A" w:rsidR="006806A9" w:rsidRPr="00161E24" w:rsidRDefault="006806A9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6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47FDCE" w14:textId="77AA20AA" w:rsidR="006806A9" w:rsidRPr="00161E24" w:rsidRDefault="006806A9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E08A73" w14:textId="77777777" w:rsidR="006806A9" w:rsidRPr="00161E24" w:rsidRDefault="006806A9" w:rsidP="0041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2C239D" w14:textId="4076945F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EFC99" w14:textId="77777777" w:rsidR="006806A9" w:rsidRPr="00161E24" w:rsidRDefault="006806A9" w:rsidP="0041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0D6D1F" w14:textId="6F7FF2D9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01BB3" w14:textId="77777777" w:rsidR="006806A9" w:rsidRPr="00161E24" w:rsidRDefault="006806A9" w:rsidP="0041116C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D368E8" w14:textId="0D40241F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vAlign w:val="bottom"/>
          </w:tcPr>
          <w:p w14:paraId="556C860A" w14:textId="77777777" w:rsidR="006806A9" w:rsidRPr="00161E24" w:rsidRDefault="006806A9" w:rsidP="0041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F0DEB" w14:textId="7FB774EF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5B382" w14:textId="77777777" w:rsidR="006806A9" w:rsidRPr="00161E24" w:rsidRDefault="006806A9" w:rsidP="0041116C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E4527A" w14:textId="220EB97B" w:rsidR="006806A9" w:rsidRPr="00161E24" w:rsidRDefault="006806A9" w:rsidP="00C3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13CDA67" w14:textId="77777777" w:rsidR="006806A9" w:rsidRPr="00161E24" w:rsidRDefault="006806A9" w:rsidP="0041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937137" w14:textId="02270536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B35FA" w14:textId="77777777" w:rsidR="006806A9" w:rsidRPr="00161E24" w:rsidRDefault="006806A9" w:rsidP="0041116C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02A059" w14:textId="39477DE9" w:rsidR="006806A9" w:rsidRPr="00161E24" w:rsidRDefault="006806A9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vAlign w:val="bottom"/>
          </w:tcPr>
          <w:p w14:paraId="34CE38CB" w14:textId="77777777" w:rsidR="006806A9" w:rsidRPr="00161E24" w:rsidRDefault="006806A9" w:rsidP="0041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65A201" w14:textId="017C22AD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04ED88" w14:textId="77777777" w:rsidR="006806A9" w:rsidRPr="00161E24" w:rsidRDefault="006806A9" w:rsidP="0041116C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196D33" w14:textId="14079639" w:rsidR="006806A9" w:rsidRPr="00161E24" w:rsidRDefault="006806A9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5644A" w:rsidRPr="00A61C4D" w14:paraId="60E166AA" w14:textId="77777777" w:rsidTr="00786E9C">
        <w:trPr>
          <w:cantSplit/>
          <w:trHeight w:val="128"/>
        </w:trPr>
        <w:tc>
          <w:tcPr>
            <w:tcW w:w="2250" w:type="dxa"/>
            <w:shd w:val="clear" w:color="auto" w:fill="auto"/>
          </w:tcPr>
          <w:p w14:paraId="02CE3D14" w14:textId="4747428B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 แอนิเทค โทเทิล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โซลูชั่น จำกัด</w:t>
            </w:r>
          </w:p>
        </w:tc>
        <w:tc>
          <w:tcPr>
            <w:tcW w:w="2520" w:type="dxa"/>
            <w:vAlign w:val="bottom"/>
          </w:tcPr>
          <w:p w14:paraId="3D09E63B" w14:textId="15063692" w:rsidR="0075644A" w:rsidRPr="00161E24" w:rsidRDefault="0075644A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 อาหารเสริม</w:t>
            </w:r>
            <w:r w:rsidR="00340E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3FD24798" w14:textId="44AED5BF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115AC1" w14:textId="024ACB65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D34B00" w14:textId="0A698E5A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6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F0EAE8" w14:textId="0E86D011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0BC8E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FE75F7" w14:textId="64E8DD94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07187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1017FE" w14:textId="5489574F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53DD8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D267C1" w14:textId="33E76072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70E31A3F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72D97F" w14:textId="4E6BBAB9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0ECBA7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A7C2CC" w14:textId="15E725B9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0E8F323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C45630" w14:textId="5F9EEDDE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2B4C6C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1FB509" w14:textId="6F18384F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6170E007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4F4A81" w14:textId="0F3526AA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EA0828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47E9CF" w14:textId="0518F3E5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75644A" w:rsidRPr="00A61C4D" w14:paraId="7A5686C7" w14:textId="77777777" w:rsidTr="00786E9C">
        <w:trPr>
          <w:cantSplit/>
          <w:trHeight w:val="128"/>
        </w:trPr>
        <w:tc>
          <w:tcPr>
            <w:tcW w:w="2250" w:type="dxa"/>
            <w:shd w:val="clear" w:color="auto" w:fill="auto"/>
          </w:tcPr>
          <w:p w14:paraId="1841B815" w14:textId="7FABC68A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โพรเทค แอนิมัล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เฮลธ์ จำกัด</w:t>
            </w:r>
          </w:p>
        </w:tc>
        <w:tc>
          <w:tcPr>
            <w:tcW w:w="2520" w:type="dxa"/>
            <w:vAlign w:val="bottom"/>
          </w:tcPr>
          <w:p w14:paraId="2C3FC064" w14:textId="78A7E93B" w:rsidR="0075644A" w:rsidRPr="00161E24" w:rsidRDefault="0075644A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 อาหาร</w:t>
            </w:r>
            <w:r w:rsidR="00482F2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24C4901A" w14:textId="273C6199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D8EBC5" w14:textId="5278EEB1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3D9B27E" w14:textId="0469DA6A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6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A16204" w14:textId="6BECCD60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3A0FEB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816364" w14:textId="768FD6E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ED5EF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F20D29" w14:textId="07346604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FC7D8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D27D2A" w14:textId="003A51F1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B1889FB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720DDE" w14:textId="58663DA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8AD383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E14EEF" w14:textId="655804DC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B9E1AE3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7A5E2B" w14:textId="7CBF684D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7B5A14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BB5E3" w14:textId="56113FE4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58BDB2C9" w14:textId="77777777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0A363" w14:textId="6ECCF9A6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08C2B0" w14:textId="77777777" w:rsidR="0075644A" w:rsidRPr="00161E24" w:rsidRDefault="0075644A" w:rsidP="0075644A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1BCD9" w14:textId="48923DC1" w:rsidR="0075644A" w:rsidRPr="00161E24" w:rsidRDefault="0075644A" w:rsidP="0075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482F28" w:rsidRPr="00A61C4D" w14:paraId="2EB968B7" w14:textId="77777777" w:rsidTr="00786E9C">
        <w:trPr>
          <w:cantSplit/>
          <w:trHeight w:val="128"/>
        </w:trPr>
        <w:tc>
          <w:tcPr>
            <w:tcW w:w="2250" w:type="dxa"/>
            <w:shd w:val="clear" w:color="auto" w:fill="auto"/>
          </w:tcPr>
          <w:p w14:paraId="58FAC4F4" w14:textId="7E68522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(กัมพูชา) จำกัด</w:t>
            </w:r>
          </w:p>
        </w:tc>
        <w:tc>
          <w:tcPr>
            <w:tcW w:w="2520" w:type="dxa"/>
            <w:vAlign w:val="bottom"/>
          </w:tcPr>
          <w:p w14:paraId="276298DD" w14:textId="15501C42" w:rsidR="00482F28" w:rsidRPr="00257811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80" w:hanging="153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5781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0C8F100F" w14:textId="224FDFA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767C4A5" w14:textId="6D42CE7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2EFECCC" w14:textId="36F8D90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6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5C1572" w14:textId="03AA6A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F66E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0B26AC" w14:textId="3BC2FBF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7796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59A4C2" w14:textId="42484CE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128AC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63E2FF" w14:textId="6ABB198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  <w:vAlign w:val="bottom"/>
          </w:tcPr>
          <w:p w14:paraId="5608022A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47E193" w14:textId="26CF213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56F7D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B2D2E5" w14:textId="733923C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45175C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204449" w14:textId="721E4E0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E87B1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C5E6C8" w14:textId="0FA3459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  <w:vAlign w:val="bottom"/>
          </w:tcPr>
          <w:p w14:paraId="44337BE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25CA8E" w14:textId="05B0B75A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8577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9F6A2E" w14:textId="6776ABD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A61C4D" w14:paraId="17978C82" w14:textId="77777777" w:rsidTr="00786E9C">
        <w:trPr>
          <w:cantSplit/>
          <w:trHeight w:val="128"/>
        </w:trPr>
        <w:tc>
          <w:tcPr>
            <w:tcW w:w="2250" w:type="dxa"/>
            <w:shd w:val="clear" w:color="auto" w:fill="auto"/>
          </w:tcPr>
          <w:p w14:paraId="05D837AB" w14:textId="4F43507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  <w:r w:rsidR="00340E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อินเตอร์เทรด จำกัด</w:t>
            </w:r>
          </w:p>
        </w:tc>
        <w:tc>
          <w:tcPr>
            <w:tcW w:w="2520" w:type="dxa"/>
            <w:vAlign w:val="bottom"/>
          </w:tcPr>
          <w:p w14:paraId="52DC600E" w14:textId="6C8C2A44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ซื้อมาขายไปเพื่อส่งออก</w:t>
            </w:r>
          </w:p>
        </w:tc>
        <w:tc>
          <w:tcPr>
            <w:tcW w:w="810" w:type="dxa"/>
            <w:vAlign w:val="bottom"/>
          </w:tcPr>
          <w:p w14:paraId="6B5DD71E" w14:textId="583E532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A129888" w14:textId="6A0836D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6724BFD" w14:textId="582D8B4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6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D9CD53" w14:textId="66444E0C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CDA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2B8996" w14:textId="657311D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49E8C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73F75C" w14:textId="0A80BCD4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52876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4E1EDE" w14:textId="07D8C25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vAlign w:val="bottom"/>
          </w:tcPr>
          <w:p w14:paraId="610308F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7C7952" w14:textId="21A38B3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472D75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7C635" w14:textId="1A1FDAF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E6BBDE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609731" w14:textId="53206C2E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4F197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050FF1" w14:textId="1DE305D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vAlign w:val="bottom"/>
          </w:tcPr>
          <w:p w14:paraId="68413B1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85819B" w14:textId="2964D15E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9E86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E4BF9C" w14:textId="1BC0D41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3066432C" w14:textId="77777777" w:rsidTr="00257811">
        <w:trPr>
          <w:cantSplit/>
          <w:trHeight w:val="263"/>
        </w:trPr>
        <w:tc>
          <w:tcPr>
            <w:tcW w:w="2250" w:type="dxa"/>
            <w:shd w:val="clear" w:color="auto" w:fill="auto"/>
          </w:tcPr>
          <w:p w14:paraId="12AD6A14" w14:textId="67BB6859" w:rsidR="00482F28" w:rsidRPr="00161E24" w:rsidRDefault="00482F28" w:rsidP="00257811">
            <w:pPr>
              <w:pStyle w:val="Heading9"/>
              <w:spacing w:line="240" w:lineRule="auto"/>
              <w:ind w:left="191" w:right="-80" w:hanging="19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ดิจิทัล เซอร์วิสเซส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21CB40A8" w14:textId="6FAFB4FF" w:rsidR="00482F28" w:rsidRPr="00C3225C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25C">
              <w:rPr>
                <w:rFonts w:asciiTheme="majorBidi" w:hAnsiTheme="majorBidi" w:cstheme="majorBidi"/>
                <w:sz w:val="24"/>
                <w:szCs w:val="24"/>
                <w:cs/>
              </w:rPr>
              <w:t>วางระบบคอมพิวเตอร์แล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C3225C">
              <w:rPr>
                <w:rFonts w:asciiTheme="majorBidi" w:hAnsiTheme="majorBidi" w:cstheme="majorBidi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810" w:type="dxa"/>
            <w:vAlign w:val="bottom"/>
          </w:tcPr>
          <w:p w14:paraId="0D7C3A23" w14:textId="1F886A7B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CF00AB" w14:textId="6044AD79" w:rsidR="00482F28" w:rsidRPr="004D4ED7" w:rsidRDefault="00482F28" w:rsidP="004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4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59838D" w14:textId="478835C1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99</w:t>
            </w:r>
            <w:r w:rsidRPr="00C522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.</w:t>
            </w: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8938F" w14:textId="6F0CC449" w:rsidR="00482F28" w:rsidRPr="00C52287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1BEE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655140" w14:textId="4681C1F0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ADA0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BBB103" w14:textId="6364247F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291D5" w14:textId="77777777" w:rsidR="00482F28" w:rsidRPr="00C52287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219F1A" w14:textId="1BB054EE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17</w:t>
            </w:r>
          </w:p>
        </w:tc>
        <w:tc>
          <w:tcPr>
            <w:tcW w:w="180" w:type="dxa"/>
            <w:vAlign w:val="bottom"/>
          </w:tcPr>
          <w:p w14:paraId="22E172B4" w14:textId="77777777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FA1717" w14:textId="427687B8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4B3EF" w14:textId="77777777" w:rsidR="00482F28" w:rsidRPr="00C52287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87A4DA" w14:textId="43A7F937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38CC0E8C" w14:textId="77777777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56D20D" w14:textId="73E97188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4F140" w14:textId="77777777" w:rsidR="00482F28" w:rsidRPr="00C52287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67E464" w14:textId="7E865100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AB19662" w14:textId="77777777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E32770" w14:textId="651DEEB5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lang w:val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CB4A6" w14:textId="77777777" w:rsidR="00482F28" w:rsidRPr="00C52287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5B30A6" w14:textId="4B4E3F1B" w:rsidR="00482F28" w:rsidRPr="00C52287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522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-</w:t>
            </w:r>
          </w:p>
        </w:tc>
      </w:tr>
      <w:tr w:rsidR="00482F28" w:rsidRPr="00161E24" w14:paraId="07E74DF9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7843F7CE" w14:textId="55F67CA8" w:rsidR="00482F28" w:rsidRPr="00161E24" w:rsidRDefault="00482F28" w:rsidP="00482F28">
            <w:pPr>
              <w:pStyle w:val="Heading9"/>
              <w:spacing w:line="240" w:lineRule="auto"/>
              <w:ind w:left="191" w:right="-80" w:hanging="19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ไดนิปปอน </w:t>
            </w:r>
            <w:r w:rsidR="00786E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เท็กซ์โน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 จำกัด</w:t>
            </w:r>
          </w:p>
        </w:tc>
        <w:tc>
          <w:tcPr>
            <w:tcW w:w="2520" w:type="dxa"/>
            <w:vAlign w:val="bottom"/>
          </w:tcPr>
          <w:p w14:paraId="62869AC9" w14:textId="64BB70CD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ผลิตและจำหน่ายน้ำซุป</w:t>
            </w:r>
            <w:r w:rsidRPr="00C3225C">
              <w:rPr>
                <w:rFonts w:asciiTheme="majorBidi" w:hAnsiTheme="majorBidi" w:cstheme="majorBidi"/>
                <w:sz w:val="24"/>
                <w:szCs w:val="24"/>
                <w:cs/>
              </w:rPr>
              <w:t>เข้มข้น</w:t>
            </w:r>
            <w:r w:rsidR="00786E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3225C">
              <w:rPr>
                <w:rFonts w:asciiTheme="majorBidi" w:hAnsiTheme="majorBidi" w:cstheme="majorBidi"/>
                <w:sz w:val="24"/>
                <w:szCs w:val="24"/>
                <w:cs/>
              </w:rPr>
              <w:t>และน้ำมันที่สกัด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จากกระดูกสัตว์</w:t>
            </w:r>
          </w:p>
        </w:tc>
        <w:tc>
          <w:tcPr>
            <w:tcW w:w="810" w:type="dxa"/>
            <w:vAlign w:val="bottom"/>
          </w:tcPr>
          <w:p w14:paraId="60ED0216" w14:textId="4F69C48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75E380" w14:textId="4B18658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8A599B6" w14:textId="4F82F59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6D0D5" w14:textId="1D62324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63C9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E6191" w14:textId="7AF9E26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1B7D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7592FB" w14:textId="667135B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4A104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F1FDC7" w14:textId="56B6E51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vAlign w:val="bottom"/>
          </w:tcPr>
          <w:p w14:paraId="7AA1A7A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A90B15" w14:textId="776CBCB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AE9A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81F738" w14:textId="1E1088E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F5F37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8ADB93" w14:textId="5DB576D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16763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C2C1EC" w14:textId="01DE6A4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vAlign w:val="bottom"/>
          </w:tcPr>
          <w:p w14:paraId="33966AAE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75713" w14:textId="7C5E0C2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440C7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D5FA12" w14:textId="13D7DE8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482F28" w:rsidRPr="00161E24" w14:paraId="1001C042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4BC53AC8" w14:textId="2E5BD462" w:rsidR="00482F28" w:rsidRPr="00161E24" w:rsidRDefault="00482F28" w:rsidP="00482F28">
            <w:pPr>
              <w:pStyle w:val="Heading9"/>
              <w:spacing w:line="240" w:lineRule="auto"/>
              <w:ind w:left="191" w:right="-80" w:hanging="19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เอ็มเอฟเดลี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14:paraId="686CF7E6" w14:textId="156B6DB6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376F2C50" w14:textId="7EA849D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F03D945" w14:textId="227AAA7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B30E9A" w14:textId="54AF6E4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43D7F4" w14:textId="1AEDB15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0735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15F0A7" w14:textId="0AB3AB0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E0FE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751DEE" w14:textId="51C7B20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A2DD2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8C9C98" w14:textId="70DFE92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vAlign w:val="bottom"/>
          </w:tcPr>
          <w:p w14:paraId="4C603BC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E107FF" w14:textId="2E88F35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C93E9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C3160E" w14:textId="2C8E663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31EAB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05F081" w14:textId="72C6E70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85B0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F91767" w14:textId="29CA729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vAlign w:val="bottom"/>
          </w:tcPr>
          <w:p w14:paraId="5703878F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745B2E" w14:textId="139163A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AD292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CD033A" w14:textId="306DC0F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0F9AA556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5CD4BFE9" w14:textId="4486C8CF" w:rsidR="00482F28" w:rsidRPr="0075644A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(ลาว) จำกั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2520" w:type="dxa"/>
            <w:vAlign w:val="bottom"/>
          </w:tcPr>
          <w:p w14:paraId="68D32A1B" w14:textId="0E022DE9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ผลิตปศุสัตว์เพื่อจำหน่าย</w:t>
            </w:r>
          </w:p>
        </w:tc>
        <w:tc>
          <w:tcPr>
            <w:tcW w:w="810" w:type="dxa"/>
            <w:vAlign w:val="bottom"/>
          </w:tcPr>
          <w:p w14:paraId="08032D32" w14:textId="7FBBBD3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E99367" w14:textId="5BDAB7F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C8D81F" w14:textId="0193D20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17E0EC" w14:textId="1AA1653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C986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0F52A8" w14:textId="4B7564C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2A31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977BB4" w14:textId="0CE3B5D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173D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75FBF0" w14:textId="58C0DBF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vAlign w:val="bottom"/>
          </w:tcPr>
          <w:p w14:paraId="674EF13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87B7D2" w14:textId="5F83FD3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A3D705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7CAB96" w14:textId="2268471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CF925A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2E6002" w14:textId="539AFD3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261A5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CD9835" w14:textId="569A9B0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vAlign w:val="bottom"/>
          </w:tcPr>
          <w:p w14:paraId="1254F4D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259F6" w14:textId="4BA806C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21B7D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65848B" w14:textId="7D91103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677EC840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70E55F96" w14:textId="05AD0FA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บี แอนด์ ซี พูลาสกี้ จำกัด</w:t>
            </w:r>
          </w:p>
        </w:tc>
        <w:tc>
          <w:tcPr>
            <w:tcW w:w="2520" w:type="dxa"/>
            <w:vAlign w:val="bottom"/>
          </w:tcPr>
          <w:p w14:paraId="2A910484" w14:textId="3B19888F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เสริมและเคมีภัณฑ์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810" w:type="dxa"/>
            <w:vAlign w:val="bottom"/>
          </w:tcPr>
          <w:p w14:paraId="1866FBB8" w14:textId="798A8AF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D38B6C" w14:textId="719B22F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B98964F" w14:textId="32A6A1B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CB3A00" w14:textId="5928CD1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7D020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34280" w14:textId="5D1279C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AE35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4F8AD2" w14:textId="68E0EB9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8D5F7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938B5C" w14:textId="38070F8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7C55EDF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96D049" w14:textId="65962DB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132C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C69160" w14:textId="157C91C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69C404D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FA746A" w14:textId="4CCD17E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0C4D9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9C9777" w14:textId="368CCBC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696B99E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FB2AEC" w14:textId="7125EEF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A85F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E118BC" w14:textId="3287B5A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482F28" w:rsidRPr="00161E24" w14:paraId="4B427DB4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679B7404" w14:textId="50DD49D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ศูนย์พัฒนาทรัพยากรมนุษย์ เครือเบทาโกร จำกัด</w:t>
            </w:r>
          </w:p>
        </w:tc>
        <w:tc>
          <w:tcPr>
            <w:tcW w:w="2520" w:type="dxa"/>
            <w:vAlign w:val="bottom"/>
          </w:tcPr>
          <w:p w14:paraId="51BEB689" w14:textId="5F813413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ให้บริการฝึกอบรมและสัมมนาความรู้ด้านวิชาการแก่บริษัทในเครือ</w:t>
            </w:r>
          </w:p>
        </w:tc>
        <w:tc>
          <w:tcPr>
            <w:tcW w:w="810" w:type="dxa"/>
            <w:vAlign w:val="bottom"/>
          </w:tcPr>
          <w:p w14:paraId="1C6D93FE" w14:textId="2C4B1DF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D3322B" w14:textId="6457666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B386C9E" w14:textId="714F1B7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ABD0CC" w14:textId="0528023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76156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20BF0D" w14:textId="4B41439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E485D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3AEE2D" w14:textId="63E1AF5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01EB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385C88" w14:textId="09C4FE3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D428A6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C43F59" w14:textId="4D641C7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206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C19C5" w14:textId="66F1574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854D1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EA6F5A" w14:textId="76507EB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E91E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1472D" w14:textId="6306DEB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4448E5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15AFB2" w14:textId="1D535F5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1FE7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8B8A38" w14:textId="0E1CA4B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58E00CA7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6BCBFFAF" w14:textId="6883B139" w:rsidR="00482F28" w:rsidRPr="00161E24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เฟิร์สท์ </w:t>
            </w:r>
            <w:r w:rsidR="00BD2A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คอลเลคชั่น จำกัด</w:t>
            </w:r>
          </w:p>
        </w:tc>
        <w:tc>
          <w:tcPr>
            <w:tcW w:w="2520" w:type="dxa"/>
            <w:vAlign w:val="bottom"/>
          </w:tcPr>
          <w:p w14:paraId="0C1CD30A" w14:textId="70B441F8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ร้านจำหน่ายอาหารและเครื่องดื่ม </w:t>
            </w:r>
            <w:r w:rsidR="00340E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จำหน่ายเส้นอุด้ง โซบะ แป้งพิซซ่า อาหาร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37CE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กึ่งสำเร็จรูป</w:t>
            </w:r>
            <w:r w:rsidR="00340E68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537CE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="00537CE9" w:rsidRPr="00537CE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537CE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อาหารพร้อ</w:t>
            </w:r>
            <w:r w:rsidRPr="00537CE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ม</w:t>
            </w:r>
            <w:r w:rsidRPr="00537CE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ปรุง</w:t>
            </w:r>
          </w:p>
        </w:tc>
        <w:tc>
          <w:tcPr>
            <w:tcW w:w="810" w:type="dxa"/>
            <w:vAlign w:val="bottom"/>
          </w:tcPr>
          <w:p w14:paraId="48D8E0DA" w14:textId="425C012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336EA34" w14:textId="3EF59D6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CC3B305" w14:textId="7AEEA31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81.8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B79065" w14:textId="71408498" w:rsidR="00482F28" w:rsidRPr="00161E24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B5AC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45F681" w14:textId="5ED1FB0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0EA2E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8B80C9" w14:textId="65BEC13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859D6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FB5722" w14:textId="7B20468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A9EDF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BDC3F5" w14:textId="70BEB44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3338B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AD3569" w14:textId="337398B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7FE6D5C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A45549" w14:textId="660A4FE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68C6A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990B04" w14:textId="6337EF8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48944F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6E7E47" w14:textId="0048044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F52F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C4FB503" w14:textId="7BE873E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2F28" w:rsidRPr="00161E24" w14:paraId="030D76CC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5A399BBC" w14:textId="6B27077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ศูนย์บริหารเงิน จำกัด</w:t>
            </w:r>
          </w:p>
        </w:tc>
        <w:tc>
          <w:tcPr>
            <w:tcW w:w="2520" w:type="dxa"/>
            <w:vAlign w:val="bottom"/>
          </w:tcPr>
          <w:p w14:paraId="6F185DD3" w14:textId="521C936F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ให้บริการซื้อขายแลกเปลี่ยน</w:t>
            </w:r>
            <w:r w:rsidR="0025781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เงินตราต่างประเทศ </w:t>
            </w:r>
          </w:p>
        </w:tc>
        <w:tc>
          <w:tcPr>
            <w:tcW w:w="810" w:type="dxa"/>
            <w:vAlign w:val="bottom"/>
          </w:tcPr>
          <w:p w14:paraId="14D46263" w14:textId="729BED4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CF37D2" w14:textId="7091E73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9D548C" w14:textId="5ADAF62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C14FDB" w14:textId="75E2792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16BF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378952" w14:textId="59B8686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BD72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9A784B" w14:textId="7F113394" w:rsidR="00482F28" w:rsidRPr="00161E24" w:rsidRDefault="00786E9C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5AFC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348F81" w14:textId="46E879E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1FC2A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E3BFD9" w14:textId="5CD2312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C844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6A9C7" w14:textId="629102A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28BFF4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DF5CE" w14:textId="32E0CA80" w:rsidR="00482F28" w:rsidRPr="00161E24" w:rsidRDefault="00786E9C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BA89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5F9101" w14:textId="73EDEA6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B4ABFA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A695BF" w14:textId="3361358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BAFC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244F92" w14:textId="1FB4045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216FF1FD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1F876680" w14:textId="26FECE1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เมอร์เมด จำกัด</w:t>
            </w:r>
          </w:p>
        </w:tc>
        <w:tc>
          <w:tcPr>
            <w:tcW w:w="2520" w:type="dxa"/>
            <w:vAlign w:val="bottom"/>
          </w:tcPr>
          <w:p w14:paraId="2873F2AD" w14:textId="685D615D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เครื่องดื่ม เบเกอร์รี่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ทุกชนิด </w:t>
            </w:r>
            <w:r w:rsidR="00537CE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ผลิตและจำหน่ายเบเกอร์รี่</w:t>
            </w:r>
          </w:p>
        </w:tc>
        <w:tc>
          <w:tcPr>
            <w:tcW w:w="810" w:type="dxa"/>
            <w:vAlign w:val="bottom"/>
          </w:tcPr>
          <w:p w14:paraId="033196D7" w14:textId="5BF6444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746E3B" w14:textId="67AB58F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B582C9" w14:textId="59DE097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673017" w14:textId="7FF68EAA" w:rsidR="00482F28" w:rsidRPr="00161E24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C986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5E99A7" w14:textId="13C5EFC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9826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4C37A8" w14:textId="1503E2E8" w:rsidR="00482F28" w:rsidRPr="00161E24" w:rsidRDefault="0079252E" w:rsidP="0079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FEF4A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BB9C1" w14:textId="1A53CB9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131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82CAAC" w14:textId="4D96D4B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5EB3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3EA3A8" w14:textId="0B0F19E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180" w:type="dxa"/>
            <w:vAlign w:val="bottom"/>
          </w:tcPr>
          <w:p w14:paraId="761940B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D4A0C5" w14:textId="273A66D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87BD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2290A9" w14:textId="09459C9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21482C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9EEE7" w14:textId="334E356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EC8E4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EDBCC7" w14:textId="5817751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5E8B218D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4783F9D1" w14:textId="0802CC9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บีเชงเฮียง  จำกัด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2D139228" w14:textId="71055B38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ร้านจำหน่ายผลิตภัณฑ์อาหารทุกชนิด</w:t>
            </w:r>
          </w:p>
        </w:tc>
        <w:tc>
          <w:tcPr>
            <w:tcW w:w="810" w:type="dxa"/>
            <w:vAlign w:val="bottom"/>
          </w:tcPr>
          <w:p w14:paraId="62DACA17" w14:textId="7D38095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E87D215" w14:textId="6AAF0ED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B9367E4" w14:textId="553621A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055DD6" w14:textId="1C00FAD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DA39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A90728" w14:textId="256D6BA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471AF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0A0C7B" w14:textId="44E1C47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8DB694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23B30" w14:textId="12A4BEF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vAlign w:val="bottom"/>
          </w:tcPr>
          <w:p w14:paraId="2CC557D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C682F5" w14:textId="682DCCA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AB3EA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F4F9B7" w14:textId="4B6C633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D1CB5ED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C13C5" w14:textId="068721C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F622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34659B" w14:textId="4E95821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A2AA81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7EC6A8" w14:textId="5A63C2A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7E82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B136AB" w14:textId="16F4CEE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0DACA4B9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3949D71E" w14:textId="2E60ED7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เบ็ทเทอร์ฟาร์ม่า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(เวียดนาม) จำกัด</w:t>
            </w:r>
          </w:p>
        </w:tc>
        <w:tc>
          <w:tcPr>
            <w:tcW w:w="2520" w:type="dxa"/>
            <w:vAlign w:val="bottom"/>
          </w:tcPr>
          <w:p w14:paraId="60CE76CF" w14:textId="0CF5D370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6BB0C607" w14:textId="2E7147F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7A9EAC8" w14:textId="564ABDB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CA0FEC1" w14:textId="5B1EC26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5A14F1" w14:textId="55E1000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251C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68B655" w14:textId="33019BB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7AFB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8C312F" w14:textId="69EFD88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792AB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D2859C" w14:textId="3C1483A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B5C833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1E09D" w14:textId="3CFFC95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2E3DD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C86CE" w14:textId="14B8A88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D2C476E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BD2272" w14:textId="09280F4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F674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8AC06E" w14:textId="58AD2E8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704EC1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E11EAE" w14:textId="4030564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2DAE1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873CDD7" w14:textId="48B12C1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5341C916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5192869A" w14:textId="1DCC2F4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เบ็ทเทอร์ฟาร์ม่า (ฟิลิปปินส์) จำกัด</w:t>
            </w:r>
          </w:p>
        </w:tc>
        <w:tc>
          <w:tcPr>
            <w:tcW w:w="2520" w:type="dxa"/>
            <w:vAlign w:val="bottom"/>
          </w:tcPr>
          <w:p w14:paraId="7D42B33C" w14:textId="6A94CE74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02E2F737" w14:textId="3FB74C8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832BA8B" w14:textId="3E77CA3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2B3DDE" w14:textId="5E84E1F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F1302F" w14:textId="299DAE7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2604E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55318" w14:textId="0757263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11B9DA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13BCE3" w14:textId="7797DAB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1F807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D4FAC9" w14:textId="1917123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44A5CD7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C8C712" w14:textId="41B6B57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9B9C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908FF" w14:textId="0178386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vAlign w:val="bottom"/>
          </w:tcPr>
          <w:p w14:paraId="31CAE23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557867" w14:textId="0E6B1DA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8DD2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4859C4" w14:textId="406CE23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A863B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5F6BC" w14:textId="196A4C5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77E5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17771F" w14:textId="4FF5111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2A37349E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6B44816C" w14:textId="364AD62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เบ็ทเทอร์ฟาร์ม่า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(อินโดนีเซีย) จำกัด</w:t>
            </w:r>
          </w:p>
        </w:tc>
        <w:tc>
          <w:tcPr>
            <w:tcW w:w="2520" w:type="dxa"/>
            <w:vAlign w:val="bottom"/>
          </w:tcPr>
          <w:p w14:paraId="3E25F86E" w14:textId="24C5F307" w:rsidR="00482F28" w:rsidRPr="00340E68" w:rsidRDefault="00482F28" w:rsidP="0034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80" w:hanging="15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40E6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ร้านจำหน่ายเวชภัณฑ์ </w:t>
            </w:r>
            <w:r w:rsidRPr="00340E68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340E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อาหารเสริมและเคมีภัณฑ์สำหรับ</w:t>
            </w:r>
            <w:r w:rsidR="00340E68" w:rsidRPr="00340E6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สั</w:t>
            </w:r>
            <w:r w:rsidRPr="00340E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ตว์</w:t>
            </w:r>
          </w:p>
        </w:tc>
        <w:tc>
          <w:tcPr>
            <w:tcW w:w="810" w:type="dxa"/>
            <w:vAlign w:val="bottom"/>
          </w:tcPr>
          <w:p w14:paraId="51B878E3" w14:textId="0C518A5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029001" w14:textId="0D3B9E0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5B53A6" w14:textId="36360C3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A4E69E" w14:textId="772D0AC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FF0A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30D5F1" w14:textId="66117D0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C6821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36AEB" w14:textId="092C912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9844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454A06" w14:textId="6F165E0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B35B00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AEF375" w14:textId="0A50A82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E8D19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37B766" w14:textId="50DFBE8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bottom"/>
          </w:tcPr>
          <w:p w14:paraId="44838A3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592DE1" w14:textId="07E2E31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41CD6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2D3BE" w14:textId="64D15E3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32179C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C0919E" w14:textId="6162342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F1AF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DB256B" w14:textId="079EB6E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355BC311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17E4A421" w14:textId="1C57289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2520" w:type="dxa"/>
            <w:vAlign w:val="bottom"/>
          </w:tcPr>
          <w:p w14:paraId="3979315F" w14:textId="0D026B13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ผลิตอาหารแปรรูปแช่แข็</w:t>
            </w:r>
            <w:r w:rsidR="00537CE9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และฟาร์ม</w:t>
            </w:r>
          </w:p>
        </w:tc>
        <w:tc>
          <w:tcPr>
            <w:tcW w:w="810" w:type="dxa"/>
            <w:vAlign w:val="bottom"/>
          </w:tcPr>
          <w:p w14:paraId="7967E9DE" w14:textId="021AA97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283DA1E" w14:textId="18EEA41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537D1A" w14:textId="7E0F768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31DDF" w14:textId="26F6520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DBC2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B89464" w14:textId="4748F0B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180D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58A101" w14:textId="689ABDE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5889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F5F1E7" w14:textId="748011A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4,783</w:t>
            </w:r>
          </w:p>
        </w:tc>
        <w:tc>
          <w:tcPr>
            <w:tcW w:w="180" w:type="dxa"/>
            <w:vAlign w:val="bottom"/>
          </w:tcPr>
          <w:p w14:paraId="034E1E1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4EC82" w14:textId="5E1452E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2321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5948D2" w14:textId="6E2C279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74B627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0CBE88" w14:textId="490BCE0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61856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10662C" w14:textId="508C5D9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4,783</w:t>
            </w:r>
          </w:p>
        </w:tc>
        <w:tc>
          <w:tcPr>
            <w:tcW w:w="180" w:type="dxa"/>
            <w:vAlign w:val="bottom"/>
          </w:tcPr>
          <w:p w14:paraId="512C720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FAB1F" w14:textId="650966D7" w:rsidR="00482F28" w:rsidRPr="00161E24" w:rsidRDefault="002915BE" w:rsidP="0029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494A9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F7ED6A" w14:textId="6EDB207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2F28" w:rsidRPr="00161E24" w14:paraId="0350D636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490DFE96" w14:textId="5DBCEF1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(พม่า)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38ECA5B9" w14:textId="4BF7F26C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699E6CE4" w14:textId="53E526E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พม่า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C459FD" w14:textId="1619337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80.3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BD4614" w14:textId="3242BD7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80.3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36612E" w14:textId="52B5A04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AFB8D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D121E4" w14:textId="54487AF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0E2795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114D6E" w14:textId="13749FF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447A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ECC6F" w14:textId="7031B95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vAlign w:val="bottom"/>
          </w:tcPr>
          <w:p w14:paraId="4E85793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882A57" w14:textId="4CBE36C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D3303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2AA0AD" w14:textId="2EF6CFA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62FB9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5ABB86" w14:textId="64EC79E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9048E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90A59C" w14:textId="33EF4B5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vAlign w:val="bottom"/>
          </w:tcPr>
          <w:p w14:paraId="372E2C56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67B0D8" w14:textId="7589CD0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7FA8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152DF64" w14:textId="677A6F8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2F28" w:rsidRPr="00161E24" w14:paraId="7EB1B8AE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70AA1E54" w14:textId="6C2C1AD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ฮอบบี้ฟาร์มเมอร์ส จำกัด</w:t>
            </w:r>
          </w:p>
        </w:tc>
        <w:tc>
          <w:tcPr>
            <w:tcW w:w="2520" w:type="dxa"/>
            <w:vAlign w:val="bottom"/>
          </w:tcPr>
          <w:p w14:paraId="495A73F3" w14:textId="70F147BE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</w:t>
            </w:r>
            <w:r w:rsidR="00340E6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ที่ใช้สำหรับการเลี้ยงสัตว์</w:t>
            </w:r>
          </w:p>
        </w:tc>
        <w:tc>
          <w:tcPr>
            <w:tcW w:w="810" w:type="dxa"/>
            <w:vAlign w:val="bottom"/>
          </w:tcPr>
          <w:p w14:paraId="2E1F1FCC" w14:textId="6793519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13ABE0" w14:textId="5FD8F9E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B59741" w14:textId="19AED8F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785B3A" w14:textId="1CD26D1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085E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2DD3DA" w14:textId="63C648E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4F90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719F04" w14:textId="7C2A688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E1566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B7C5B1" w14:textId="48E7C99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927F6C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325A0C" w14:textId="38481A4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57BF1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609083" w14:textId="7F2C9EF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94C1C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DA3D50" w14:textId="5F0C6635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6F2058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38BA97" w14:textId="6DDC052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085B1EE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BD5AE9" w14:textId="428B478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5721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05AC5A" w14:textId="2CBFBB9C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2F28" w:rsidRPr="00161E24" w14:paraId="4DC3CA45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369403C1" w14:textId="38EDF3B4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บีทีจี แอลวี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760E2A5" w14:textId="05E19DA0" w:rsidR="00482F28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E3C47D" w14:textId="2AA6342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EF59C24" w14:textId="7574468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73FBC8" w14:textId="08C2CFE9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8ECDF1" w14:textId="34AEE4E7" w:rsidR="00482F28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F8FC9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BBE7F6" w14:textId="349041CB" w:rsidR="00482F28" w:rsidRDefault="00482F2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EAF52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58A64C" w14:textId="1D38D45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06C5A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79A220" w14:textId="28373EBD" w:rsidR="00482F28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4D488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E4C8B4" w14:textId="6A6E9B6B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F46174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B8497" w14:textId="304D520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2A92CF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4EF5FF" w14:textId="214FCD0D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03FEF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E176E3" w14:textId="0D7A39A7" w:rsidR="00482F28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9AABC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BB8A98" w14:textId="25026B8D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C09247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B8B34F" w14:textId="68E4B652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2F28" w:rsidRPr="00161E24" w14:paraId="322FC7CB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758CC3F9" w14:textId="11E6BBA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เบทาโกร เวนเจอร์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4472E2E" w14:textId="654414D7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C364F7" w14:textId="730CE6F6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0531CB" w14:textId="21F91028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541F54" w14:textId="49B5AD31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02D" w14:textId="4FAF755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3C3410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60B00" w14:textId="53D206D8" w:rsidR="00482F28" w:rsidRPr="00161E24" w:rsidRDefault="00482F2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0D9E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BFF7" w14:textId="66D1A4CD" w:rsidR="00482F28" w:rsidRPr="00161E24" w:rsidRDefault="00841B1D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85326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D2B6" w14:textId="7A0AF2AB" w:rsidR="00482F28" w:rsidRPr="00161E24" w:rsidRDefault="00482F28" w:rsidP="00BD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727E43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AAA2" w14:textId="4123FEAA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8B79C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89C55" w14:textId="759A0DBF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25FB8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ECC78" w14:textId="10C8A7CC" w:rsidR="00482F28" w:rsidRPr="00161E24" w:rsidRDefault="00841B1D" w:rsidP="004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6DB07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D87AA" w14:textId="5D199E33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EA62B7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9FE24" w14:textId="7444ED79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78810" w14:textId="77777777" w:rsidR="00482F28" w:rsidRPr="00161E24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B79D" w14:textId="6AD94AEE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2F28" w:rsidRPr="00161E24" w14:paraId="44229168" w14:textId="77777777" w:rsidTr="00786E9C">
        <w:trPr>
          <w:cantSplit/>
        </w:trPr>
        <w:tc>
          <w:tcPr>
            <w:tcW w:w="2250" w:type="dxa"/>
            <w:shd w:val="clear" w:color="auto" w:fill="auto"/>
          </w:tcPr>
          <w:p w14:paraId="342AA5C3" w14:textId="7D312250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325F956" w14:textId="77777777" w:rsidR="00482F28" w:rsidRPr="00161E24" w:rsidRDefault="00482F28" w:rsidP="0025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DB4DBB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1D19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20204" w14:textId="77777777" w:rsidR="00482F28" w:rsidRPr="00161E24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438FB" w14:textId="483BBAC5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6AD3BE" w14:textId="77777777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A02B4" w14:textId="7FAE8C9F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695B1" w14:textId="77777777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9B37E" w14:textId="51F57251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10,82</w:t>
            </w:r>
            <w:r w:rsidR="00841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7BCEC" w14:textId="77777777" w:rsidR="00482F28" w:rsidRPr="003E110E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75C8A" w14:textId="641A1B4D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5D375" w14:textId="77777777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DE141" w14:textId="442F3DAC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(1,03</w:t>
            </w:r>
            <w:r w:rsidR="00841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782D5" w14:textId="77777777" w:rsidR="00482F28" w:rsidRPr="003E110E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307E9" w14:textId="714A9B4D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B34A03" w14:textId="77777777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B4329" w14:textId="3843B83A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C4F36" w14:textId="77777777" w:rsidR="00482F28" w:rsidRPr="003E110E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7CA39" w14:textId="3ADA92D6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8,803</w:t>
            </w:r>
          </w:p>
        </w:tc>
        <w:tc>
          <w:tcPr>
            <w:tcW w:w="180" w:type="dxa"/>
            <w:vAlign w:val="bottom"/>
          </w:tcPr>
          <w:p w14:paraId="2155AD13" w14:textId="77777777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D6680" w14:textId="5D5C4423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229F8" w14:textId="77777777" w:rsidR="00482F28" w:rsidRPr="003E110E" w:rsidRDefault="00482F28" w:rsidP="00482F2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0F778" w14:textId="2D1C6D7F" w:rsidR="00482F28" w:rsidRPr="003E110E" w:rsidRDefault="00482F28" w:rsidP="004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</w:tr>
    </w:tbl>
    <w:p w14:paraId="56CBBA68" w14:textId="77777777" w:rsidR="004B509A" w:rsidRPr="004B6CB5" w:rsidRDefault="004B509A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3B1DF1" w14:textId="4B03BDA5" w:rsidR="00673679" w:rsidRPr="00161E24" w:rsidRDefault="00E23E07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C31D61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</w:p>
    <w:p w14:paraId="30911D43" w14:textId="77777777" w:rsidR="001C16DC" w:rsidRPr="00161E24" w:rsidRDefault="00745695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161E24" w:rsidSect="00933D8A">
          <w:footerReference w:type="defaul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161E24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661275E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การทดสอบการด้อยค่า</w:t>
      </w:r>
    </w:p>
    <w:p w14:paraId="683020D4" w14:textId="77777777" w:rsidR="001C16DC" w:rsidRPr="00161E24" w:rsidRDefault="001C16DC" w:rsidP="00D646E5">
      <w:pPr>
        <w:pStyle w:val="BodyText2"/>
        <w:tabs>
          <w:tab w:val="left" w:pos="900"/>
        </w:tabs>
        <w:ind w:left="630" w:right="562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8637F" w14:textId="77777777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ในการประเมินและทดสอบการด้อยค่า กลุ่มบริษัทกำหนดมูลค่าที่จะได้รับคืนจากมูลค่าที่สูงกว่า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 </w:t>
      </w:r>
    </w:p>
    <w:p w14:paraId="54BDC9FD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ADA5C" w14:textId="5B402235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 มาจากการกำหนด</w:t>
      </w:r>
      <w:r w:rsidR="009F42DA">
        <w:rPr>
          <w:rFonts w:asciiTheme="majorBidi" w:hAnsiTheme="majorBidi" w:cstheme="majorBidi"/>
          <w:spacing w:val="6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ข้อสมมติทางการเงินจากการประเมินในระยะยาวของผู้บริหารโดยพิจารณาจากปัจจัยต่างๆ 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 </w:t>
      </w:r>
    </w:p>
    <w:p w14:paraId="2597C108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D51FEE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1036C701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272A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อัตราคิดลด</w:t>
      </w:r>
    </w:p>
    <w:p w14:paraId="7C5439C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639074B" w14:textId="290A6B65" w:rsidR="001C16DC" w:rsidRPr="00161E24" w:rsidRDefault="001C16DC" w:rsidP="00922014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161E24">
        <w:rPr>
          <w:rFonts w:asciiTheme="majorBidi" w:hAnsiTheme="majorBidi" w:cstheme="majorBidi"/>
          <w:spacing w:val="6"/>
          <w:sz w:val="30"/>
          <w:szCs w:val="30"/>
        </w:rPr>
        <w:t xml:space="preserve"> (Weighted Average Cost of Capital)</w:t>
      </w:r>
      <w:r w:rsidR="000434D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ซึ่งประกอบด้วยข้อสมมติทางการเงินที่สำคัญ ได้แก่ สัดส่วนโครงสร้างทางการเงินเป้าหมาย ต้นทุนของหนี้สิน และต้นทุนของส่วนของผู้ถือหุ้น</w:t>
      </w:r>
    </w:p>
    <w:p w14:paraId="14D9A217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7C2BF7A9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อัตราการเติบโตสุดท้าย</w:t>
      </w:r>
    </w:p>
    <w:p w14:paraId="3DC90E26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530961A" w14:textId="77F06F81" w:rsidR="001C16DC" w:rsidRPr="00161E24" w:rsidRDefault="001C16DC" w:rsidP="0092201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</w:t>
      </w:r>
      <w:r w:rsidR="000835E6" w:rsidRPr="00161E24">
        <w:rPr>
          <w:rFonts w:asciiTheme="majorBidi" w:hAnsiTheme="majorBidi" w:cstheme="majorBidi"/>
          <w:spacing w:val="6"/>
          <w:sz w:val="30"/>
          <w:szCs w:val="30"/>
          <w:cs/>
        </w:rPr>
        <w:t>ร</w:t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เติบโตระยะยาวของอุตสาหกรรมที่เกี่ยวข้องในประเทศที่ดำเนินธุรกิจ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13FB5C88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30" w:right="562"/>
        <w:rPr>
          <w:rFonts w:asciiTheme="majorBidi" w:hAnsiTheme="majorBidi" w:cstheme="majorBidi"/>
          <w:i/>
          <w:iCs/>
          <w:spacing w:val="6"/>
          <w:sz w:val="30"/>
          <w:szCs w:val="30"/>
        </w:rPr>
      </w:pPr>
    </w:p>
    <w:p w14:paraId="2D19954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49800C99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5B90727" w14:textId="68B6835F" w:rsidR="001C16DC" w:rsidRPr="00161E24" w:rsidRDefault="001C16DC" w:rsidP="00922014">
      <w:pPr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b/>
          <w:bCs/>
          <w:spacing w:val="8"/>
          <w:sz w:val="24"/>
          <w:szCs w:val="24"/>
        </w:rPr>
      </w:pPr>
      <w:r w:rsidRPr="00161E24">
        <w:rPr>
          <w:rFonts w:asciiTheme="majorBidi" w:hAnsiTheme="majorBidi" w:cstheme="majorBidi"/>
          <w:spacing w:val="8"/>
          <w:sz w:val="30"/>
          <w:szCs w:val="30"/>
          <w:cs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โดยพิจารณาจากอัตราเติบโตถัวเฉลี่ยในอดีตที่ผ่านมา และประมาณการปริมาณขาย ราคาขาย และค่าใช้จ่าย โดยอ้างอิงถึงแนวโน้มการเติบโตของตลาด ประกอบกับแผนกลยุทธ์และการดำเนินธุรกิจในอนาคต</w:t>
      </w:r>
    </w:p>
    <w:p w14:paraId="7D400D7E" w14:textId="77777777" w:rsidR="001C16DC" w:rsidRPr="00161E24" w:rsidRDefault="001C16DC" w:rsidP="0092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25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D068CD4" w14:textId="049257D4" w:rsidR="001C16DC" w:rsidRPr="00161E24" w:rsidRDefault="001C16DC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161E24" w:rsidSect="00933D8A"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F55711E" w14:textId="3E2A12C1" w:rsidR="00783249" w:rsidRDefault="001E2F35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83249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อาคารและอุปกรณ์ </w:t>
      </w:r>
    </w:p>
    <w:p w14:paraId="6F1E40BD" w14:textId="77777777" w:rsidR="004F10F9" w:rsidRPr="004F10F9" w:rsidRDefault="004F10F9" w:rsidP="004F10F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6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3"/>
        <w:gridCol w:w="1124"/>
        <w:gridCol w:w="242"/>
        <w:gridCol w:w="972"/>
        <w:gridCol w:w="7"/>
        <w:gridCol w:w="236"/>
        <w:gridCol w:w="7"/>
        <w:gridCol w:w="1189"/>
        <w:gridCol w:w="288"/>
        <w:gridCol w:w="1064"/>
        <w:gridCol w:w="270"/>
        <w:gridCol w:w="1109"/>
        <w:gridCol w:w="30"/>
        <w:gridCol w:w="234"/>
        <w:gridCol w:w="36"/>
        <w:gridCol w:w="1011"/>
        <w:gridCol w:w="6"/>
        <w:gridCol w:w="230"/>
        <w:gridCol w:w="6"/>
        <w:gridCol w:w="34"/>
        <w:gridCol w:w="1152"/>
        <w:gridCol w:w="39"/>
        <w:gridCol w:w="11"/>
        <w:gridCol w:w="186"/>
        <w:gridCol w:w="39"/>
        <w:gridCol w:w="11"/>
        <w:gridCol w:w="1032"/>
        <w:gridCol w:w="11"/>
        <w:gridCol w:w="241"/>
        <w:gridCol w:w="11"/>
        <w:gridCol w:w="1128"/>
      </w:tblGrid>
      <w:tr w:rsidR="00347DC0" w:rsidRPr="00161E24" w14:paraId="7DA94BA7" w14:textId="77777777" w:rsidTr="00355269">
        <w:trPr>
          <w:trHeight w:hRule="exact" w:val="288"/>
          <w:tblHeader/>
        </w:trPr>
        <w:tc>
          <w:tcPr>
            <w:tcW w:w="2705" w:type="dxa"/>
          </w:tcPr>
          <w:p w14:paraId="1493FF85" w14:textId="77777777" w:rsidR="00347DC0" w:rsidRPr="00161E24" w:rsidRDefault="00347DC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2" w:type="dxa"/>
            <w:gridSpan w:val="30"/>
          </w:tcPr>
          <w:p w14:paraId="0CBE5AAD" w14:textId="6DC1E612" w:rsidR="00347DC0" w:rsidRPr="00161E24" w:rsidRDefault="00347DC0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150F" w:rsidRPr="00161E24" w14:paraId="130C2259" w14:textId="77777777" w:rsidTr="00355269">
        <w:trPr>
          <w:tblHeader/>
        </w:trPr>
        <w:tc>
          <w:tcPr>
            <w:tcW w:w="2705" w:type="dxa"/>
          </w:tcPr>
          <w:p w14:paraId="62C8375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35FFA6D9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2BB0AD0C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2"/>
          </w:tcPr>
          <w:p w14:paraId="33EB738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6ABB2D5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9C88BFA" w14:textId="15B05903" w:rsidR="0074150F" w:rsidRPr="00161E24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โรงงาน </w:t>
            </w:r>
          </w:p>
        </w:tc>
        <w:tc>
          <w:tcPr>
            <w:tcW w:w="288" w:type="dxa"/>
          </w:tcPr>
          <w:p w14:paraId="0DAEAFF8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1A16EC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2365D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E05CC2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4" w:type="dxa"/>
            <w:gridSpan w:val="2"/>
          </w:tcPr>
          <w:p w14:paraId="4F75051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750FF2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9592CB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4D1484FA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273E3C4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gridSpan w:val="4"/>
          </w:tcPr>
          <w:p w14:paraId="199AE78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6B1E6C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1F0843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161E24" w14:paraId="254E8A5A" w14:textId="77777777" w:rsidTr="00355269">
        <w:trPr>
          <w:tblHeader/>
        </w:trPr>
        <w:tc>
          <w:tcPr>
            <w:tcW w:w="2705" w:type="dxa"/>
          </w:tcPr>
          <w:p w14:paraId="538E5BF0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769FB7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57E04EE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2"/>
          </w:tcPr>
          <w:p w14:paraId="533F015A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3323BDF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7D3AEE76" w14:textId="01608960" w:rsidR="0074150F" w:rsidRPr="00161E24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58DB273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A7D517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4AAF0D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CE61AD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4" w:type="dxa"/>
            <w:gridSpan w:val="2"/>
          </w:tcPr>
          <w:p w14:paraId="72A03617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74812F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0C0B8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30243C8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7932B6E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gridSpan w:val="4"/>
          </w:tcPr>
          <w:p w14:paraId="29A0583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1" w:type="dxa"/>
          </w:tcPr>
          <w:p w14:paraId="076455B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2F387E3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161E24" w14:paraId="4B56B6D0" w14:textId="77777777" w:rsidTr="00355269">
        <w:trPr>
          <w:tblHeader/>
        </w:trPr>
        <w:tc>
          <w:tcPr>
            <w:tcW w:w="2705" w:type="dxa"/>
          </w:tcPr>
          <w:p w14:paraId="511E6307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5C9F690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7" w:type="dxa"/>
          </w:tcPr>
          <w:p w14:paraId="00049ED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2"/>
          </w:tcPr>
          <w:p w14:paraId="4C4DB41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  <w:gridSpan w:val="2"/>
          </w:tcPr>
          <w:p w14:paraId="5C0262A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28F338C" w14:textId="2A43169A" w:rsidR="0074150F" w:rsidRPr="00161E24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  <w:r w:rsidR="00F721D4"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88" w:type="dxa"/>
          </w:tcPr>
          <w:p w14:paraId="2AB9795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872007D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ไซโลและ</w:t>
            </w:r>
          </w:p>
        </w:tc>
        <w:tc>
          <w:tcPr>
            <w:tcW w:w="270" w:type="dxa"/>
          </w:tcPr>
          <w:p w14:paraId="3889801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E04EE6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4" w:type="dxa"/>
            <w:gridSpan w:val="2"/>
          </w:tcPr>
          <w:p w14:paraId="6E3A56F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F26CCA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86AA0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2F362D6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ระบบ</w:t>
            </w:r>
          </w:p>
        </w:tc>
        <w:tc>
          <w:tcPr>
            <w:tcW w:w="236" w:type="dxa"/>
            <w:gridSpan w:val="3"/>
          </w:tcPr>
          <w:p w14:paraId="4C77C3B8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gridSpan w:val="4"/>
          </w:tcPr>
          <w:p w14:paraId="299C4FB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1" w:type="dxa"/>
          </w:tcPr>
          <w:p w14:paraId="6CAC2D6C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24577CAD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3F96" w:rsidRPr="00161E24" w14:paraId="586130F8" w14:textId="77777777" w:rsidTr="00355269">
        <w:trPr>
          <w:trHeight w:val="380"/>
          <w:tblHeader/>
        </w:trPr>
        <w:tc>
          <w:tcPr>
            <w:tcW w:w="2705" w:type="dxa"/>
          </w:tcPr>
          <w:p w14:paraId="58B02BB8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98A09BB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7" w:type="dxa"/>
          </w:tcPr>
          <w:p w14:paraId="3FA44D9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2"/>
          </w:tcPr>
          <w:p w14:paraId="1D422B1F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243" w:type="dxa"/>
            <w:gridSpan w:val="2"/>
          </w:tcPr>
          <w:p w14:paraId="0E7D08C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DC561F9" w14:textId="6AC6CAAA" w:rsidR="00E3421A" w:rsidRPr="00161E24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ปรับปรุง</w:t>
            </w:r>
            <w:r w:rsidR="00F721D4" w:rsidRPr="00161E2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288" w:type="dxa"/>
          </w:tcPr>
          <w:p w14:paraId="484C7E7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99BD85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AC693C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1F1F6EBE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4" w:type="dxa"/>
            <w:gridSpan w:val="2"/>
          </w:tcPr>
          <w:p w14:paraId="13E82CC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D0A287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19BECE6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4800D3E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6" w:type="dxa"/>
            <w:gridSpan w:val="3"/>
          </w:tcPr>
          <w:p w14:paraId="62CD3AC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gridSpan w:val="4"/>
          </w:tcPr>
          <w:p w14:paraId="7653B3AF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04213BE9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A040C8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3421A" w:rsidRPr="00161E24" w14:paraId="5543C30E" w14:textId="77777777" w:rsidTr="00355269">
        <w:trPr>
          <w:trHeight w:hRule="exact" w:val="288"/>
          <w:tblHeader/>
        </w:trPr>
        <w:tc>
          <w:tcPr>
            <w:tcW w:w="2705" w:type="dxa"/>
          </w:tcPr>
          <w:p w14:paraId="23A06E1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2" w:type="dxa"/>
            <w:gridSpan w:val="30"/>
            <w:vAlign w:val="center"/>
          </w:tcPr>
          <w:p w14:paraId="5CAC3395" w14:textId="69710E32" w:rsidR="00E3421A" w:rsidRPr="00161E24" w:rsidRDefault="00E3421A" w:rsidP="009F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2F53"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B0E36" w:rsidRPr="00161E24" w14:paraId="0211ABE7" w14:textId="77777777" w:rsidTr="00355269">
        <w:tc>
          <w:tcPr>
            <w:tcW w:w="2705" w:type="dxa"/>
          </w:tcPr>
          <w:p w14:paraId="239EC77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4" w:type="dxa"/>
          </w:tcPr>
          <w:p w14:paraId="1D567F0A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A546A9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3388FE8A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999C10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8E518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0D98B4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4C1966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31B2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F2549B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gridSpan w:val="2"/>
          </w:tcPr>
          <w:p w14:paraId="74899AD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E060E2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9591B1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A7070E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26A764C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7ED29FA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143B6B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DC462DE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FA9" w:rsidRPr="00BC1FA9" w14:paraId="5DD42442" w14:textId="77777777" w:rsidTr="00355269">
        <w:tc>
          <w:tcPr>
            <w:tcW w:w="2705" w:type="dxa"/>
          </w:tcPr>
          <w:p w14:paraId="78CB89FC" w14:textId="1EFDE51A" w:rsidR="00BC1FA9" w:rsidRPr="00161E24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A65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14:paraId="337986CD" w14:textId="758D6DB3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3,885</w:t>
            </w:r>
          </w:p>
        </w:tc>
        <w:tc>
          <w:tcPr>
            <w:tcW w:w="237" w:type="dxa"/>
          </w:tcPr>
          <w:p w14:paraId="583542DC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0E52CA57" w14:textId="67A2A4F0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3" w:type="dxa"/>
            <w:gridSpan w:val="2"/>
          </w:tcPr>
          <w:p w14:paraId="19292BF9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B88A40E" w14:textId="0C7082DC" w:rsidR="00BC1FA9" w:rsidRPr="00BC1FA9" w:rsidRDefault="00BC1FA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14,284</w:t>
            </w:r>
          </w:p>
        </w:tc>
        <w:tc>
          <w:tcPr>
            <w:tcW w:w="288" w:type="dxa"/>
          </w:tcPr>
          <w:p w14:paraId="240A9A8F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5D821E3" w14:textId="1537224A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13,910</w:t>
            </w:r>
          </w:p>
        </w:tc>
        <w:tc>
          <w:tcPr>
            <w:tcW w:w="270" w:type="dxa"/>
          </w:tcPr>
          <w:p w14:paraId="0F98D550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53C1B5A" w14:textId="35F64565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2,447</w:t>
            </w:r>
          </w:p>
        </w:tc>
        <w:tc>
          <w:tcPr>
            <w:tcW w:w="264" w:type="dxa"/>
            <w:gridSpan w:val="2"/>
          </w:tcPr>
          <w:p w14:paraId="1DF23BDE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0EF63F9" w14:textId="459F307A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270" w:type="dxa"/>
            <w:gridSpan w:val="3"/>
          </w:tcPr>
          <w:p w14:paraId="2ADB4DBB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A41C597" w14:textId="12CA185E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5,890</w:t>
            </w:r>
          </w:p>
        </w:tc>
        <w:tc>
          <w:tcPr>
            <w:tcW w:w="236" w:type="dxa"/>
            <w:gridSpan w:val="3"/>
          </w:tcPr>
          <w:p w14:paraId="084616B6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03E20A54" w14:textId="48B0791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241" w:type="dxa"/>
          </w:tcPr>
          <w:p w14:paraId="11B2F390" w14:textId="77777777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93693E3" w14:textId="012E4A2E" w:rsidR="00BC1FA9" w:rsidRPr="00BC1FA9" w:rsidRDefault="00BC1FA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C1FA9">
              <w:rPr>
                <w:rFonts w:asciiTheme="majorBidi" w:hAnsiTheme="majorBidi" w:cstheme="majorBidi"/>
                <w:sz w:val="24"/>
                <w:szCs w:val="24"/>
              </w:rPr>
              <w:t>41,705</w:t>
            </w:r>
          </w:p>
        </w:tc>
      </w:tr>
      <w:tr w:rsidR="009B44E9" w:rsidRPr="00161E24" w14:paraId="0B9D2A7E" w14:textId="77777777" w:rsidTr="00355269">
        <w:tc>
          <w:tcPr>
            <w:tcW w:w="2705" w:type="dxa"/>
          </w:tcPr>
          <w:p w14:paraId="33A44B9D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</w:tcPr>
          <w:p w14:paraId="40F5A352" w14:textId="75E4E41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37" w:type="dxa"/>
          </w:tcPr>
          <w:p w14:paraId="2A876019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267E7AB9" w14:textId="09CAD102" w:rsidR="009B44E9" w:rsidRPr="00161E24" w:rsidRDefault="009B44E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5D36C44D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15A78D" w14:textId="388F531B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88" w:type="dxa"/>
          </w:tcPr>
          <w:p w14:paraId="6EC97D1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2D02C3A" w14:textId="17C87179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</w:tcPr>
          <w:p w14:paraId="473D7D5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D7ADF" w14:textId="7F1B953C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64" w:type="dxa"/>
            <w:gridSpan w:val="2"/>
          </w:tcPr>
          <w:p w14:paraId="435F8CCF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3A9CC32" w14:textId="0A72943C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3"/>
          </w:tcPr>
          <w:p w14:paraId="640B82B0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A182B0" w14:textId="5FFA814D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36" w:type="dxa"/>
            <w:gridSpan w:val="3"/>
          </w:tcPr>
          <w:p w14:paraId="571F713A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6C47AF5C" w14:textId="1F3B8B00" w:rsidR="009B44E9" w:rsidRPr="00C5392B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1,515</w:t>
            </w:r>
          </w:p>
        </w:tc>
        <w:tc>
          <w:tcPr>
            <w:tcW w:w="241" w:type="dxa"/>
          </w:tcPr>
          <w:p w14:paraId="151F4ED7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D204FAA" w14:textId="06842C42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2,208</w:t>
            </w:r>
          </w:p>
        </w:tc>
      </w:tr>
      <w:tr w:rsidR="009B44E9" w:rsidRPr="00161E24" w14:paraId="4785B2A8" w14:textId="77777777" w:rsidTr="00355269">
        <w:tc>
          <w:tcPr>
            <w:tcW w:w="2705" w:type="dxa"/>
          </w:tcPr>
          <w:p w14:paraId="2773CF75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</w:tcPr>
          <w:p w14:paraId="20EA9160" w14:textId="51368F60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7" w:type="dxa"/>
          </w:tcPr>
          <w:p w14:paraId="61D7C97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2E59DAC4" w14:textId="3BC2ECA0" w:rsidR="009B44E9" w:rsidRPr="00161E24" w:rsidRDefault="009B44E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482A4B9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A20CFD" w14:textId="587C1945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88" w:type="dxa"/>
          </w:tcPr>
          <w:p w14:paraId="78D8FD6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77F55A7" w14:textId="250AAB26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270" w:type="dxa"/>
          </w:tcPr>
          <w:p w14:paraId="2B05C8B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7F15D7C" w14:textId="3B8534BA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64" w:type="dxa"/>
            <w:gridSpan w:val="2"/>
          </w:tcPr>
          <w:p w14:paraId="219C2B7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F3BA69A" w14:textId="62BF3DAB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</w:tcPr>
          <w:p w14:paraId="2E735B41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A80A974" w14:textId="6D3CCA4A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36" w:type="dxa"/>
            <w:gridSpan w:val="3"/>
          </w:tcPr>
          <w:p w14:paraId="54F17CA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4F476D94" w14:textId="5E7C5C53" w:rsidR="009B44E9" w:rsidRPr="00C5392B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(</w:t>
            </w: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615</w:t>
            </w: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0243A3FB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7F68628" w14:textId="5C940BB9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B44E9" w:rsidRPr="00161E24" w14:paraId="1E309565" w14:textId="77777777" w:rsidTr="00355269">
        <w:tc>
          <w:tcPr>
            <w:tcW w:w="2705" w:type="dxa"/>
          </w:tcPr>
          <w:p w14:paraId="6F23A6D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45C3FE03" w14:textId="30A90025" w:rsidR="009B44E9" w:rsidRPr="00161E24" w:rsidRDefault="009B44E9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</w:tcPr>
          <w:p w14:paraId="0AF4A19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65E8ECC8" w14:textId="22369235" w:rsidR="009B44E9" w:rsidRPr="00161E24" w:rsidRDefault="009B44E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2"/>
          </w:tcPr>
          <w:p w14:paraId="33D0B250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5571FD" w14:textId="16D3EB69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3102E95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7BDFD00" w14:textId="63C410B3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E9FDFC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65811DC" w14:textId="614A7D89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</w:tcPr>
          <w:p w14:paraId="3BB1EC7B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33C9F011" w14:textId="0F869350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3"/>
          </w:tcPr>
          <w:p w14:paraId="650B9DA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AC1BF0" w14:textId="5627A945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2AB87ADD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024E3E5D" w14:textId="6B732B1C" w:rsidR="009B44E9" w:rsidRPr="00C5392B" w:rsidRDefault="009B44E9" w:rsidP="0039666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EBB339B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EB76F2B" w14:textId="747C9DDE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B44E9" w:rsidRPr="00161E24" w14:paraId="707AA603" w14:textId="77777777" w:rsidTr="00355269">
        <w:tc>
          <w:tcPr>
            <w:tcW w:w="2705" w:type="dxa"/>
          </w:tcPr>
          <w:p w14:paraId="48E01630" w14:textId="77777777" w:rsidR="009B44E9" w:rsidRPr="00161E24" w:rsidRDefault="009B44E9" w:rsidP="004F10F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7C008C0" w14:textId="6F08B637" w:rsidR="009B44E9" w:rsidRPr="00161E24" w:rsidRDefault="009B44E9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</w:tcPr>
          <w:p w14:paraId="7D1C9B5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14:paraId="4D815B63" w14:textId="7FC9C218" w:rsidR="009B44E9" w:rsidRPr="00161E24" w:rsidRDefault="009B44E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</w:tcPr>
          <w:p w14:paraId="769BB0B7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DD74ED2" w14:textId="6C06751A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88" w:type="dxa"/>
          </w:tcPr>
          <w:p w14:paraId="57F7AF5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40DBF3E" w14:textId="4E52F2BF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2E6EA14A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52E5FB5" w14:textId="6C81873F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4" w:type="dxa"/>
            <w:gridSpan w:val="2"/>
          </w:tcPr>
          <w:p w14:paraId="3F1A9C10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7AE1EE92" w14:textId="503648BA" w:rsidR="009B44E9" w:rsidRPr="00161E24" w:rsidRDefault="009B44E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</w:tcPr>
          <w:p w14:paraId="488A524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83FFCD" w14:textId="4D0CC952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36" w:type="dxa"/>
            <w:gridSpan w:val="3"/>
          </w:tcPr>
          <w:p w14:paraId="4BF965A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bottom w:val="single" w:sz="4" w:space="0" w:color="auto"/>
            </w:tcBorders>
          </w:tcPr>
          <w:p w14:paraId="39BD1C52" w14:textId="15DBCF2C" w:rsidR="009B44E9" w:rsidRPr="00C5392B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(</w:t>
            </w: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10</w:t>
            </w:r>
            <w:r w:rsidRPr="00C539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26F4442A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03E7D8F3" w14:textId="2FDC4FDA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9B44E9" w:rsidRPr="00161E24" w14:paraId="0ED844A0" w14:textId="77777777" w:rsidTr="00355269">
        <w:trPr>
          <w:trHeight w:hRule="exact" w:val="288"/>
        </w:trPr>
        <w:tc>
          <w:tcPr>
            <w:tcW w:w="2705" w:type="dxa"/>
          </w:tcPr>
          <w:p w14:paraId="2C3FA2B9" w14:textId="754BAA2F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205260C3" w14:textId="618A4D7E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356CC3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</w:tcPr>
          <w:p w14:paraId="03E6313B" w14:textId="35E65CFE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0FB5B95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F530FB" w14:textId="0FAE89BA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A64DC76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A6A5517" w14:textId="75B72FB8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F0C00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F8C4221" w14:textId="7C8E2F3D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gridSpan w:val="2"/>
          </w:tcPr>
          <w:p w14:paraId="12D1B59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122F63C1" w14:textId="622D3D1B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F12A20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FBCBE" w14:textId="0B94AFE9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4A588DB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</w:tcBorders>
          </w:tcPr>
          <w:p w14:paraId="42411393" w14:textId="6DA5C573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98B86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5EE83F7B" w14:textId="390771CE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44E9" w:rsidRPr="00161E24" w14:paraId="6D97372D" w14:textId="77777777" w:rsidTr="00355269">
        <w:tc>
          <w:tcPr>
            <w:tcW w:w="2705" w:type="dxa"/>
          </w:tcPr>
          <w:p w14:paraId="19CD7A08" w14:textId="325F9768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124" w:type="dxa"/>
          </w:tcPr>
          <w:p w14:paraId="7ACF3874" w14:textId="5C36BCF4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3,628</w:t>
            </w:r>
          </w:p>
        </w:tc>
        <w:tc>
          <w:tcPr>
            <w:tcW w:w="237" w:type="dxa"/>
          </w:tcPr>
          <w:p w14:paraId="7AB5B92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14:paraId="288C95C9" w14:textId="3AFBC192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43" w:type="dxa"/>
            <w:gridSpan w:val="2"/>
          </w:tcPr>
          <w:p w14:paraId="345B15AA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55AE5D7" w14:textId="673DCB37" w:rsidR="009B44E9" w:rsidRPr="00161E24" w:rsidRDefault="009B44E9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14,601</w:t>
            </w:r>
          </w:p>
        </w:tc>
        <w:tc>
          <w:tcPr>
            <w:tcW w:w="288" w:type="dxa"/>
          </w:tcPr>
          <w:p w14:paraId="2B301CB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FCB118A" w14:textId="48A9DA44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14,459</w:t>
            </w:r>
          </w:p>
        </w:tc>
        <w:tc>
          <w:tcPr>
            <w:tcW w:w="270" w:type="dxa"/>
          </w:tcPr>
          <w:p w14:paraId="5C6CD2A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55D9D2FD" w14:textId="37274203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2,505</w:t>
            </w:r>
          </w:p>
        </w:tc>
        <w:tc>
          <w:tcPr>
            <w:tcW w:w="264" w:type="dxa"/>
            <w:gridSpan w:val="2"/>
          </w:tcPr>
          <w:p w14:paraId="208025F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6F3CC6A6" w14:textId="781C48B9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270" w:type="dxa"/>
            <w:gridSpan w:val="3"/>
          </w:tcPr>
          <w:p w14:paraId="099DB350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F4B1D9" w14:textId="701EE70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6,154</w:t>
            </w:r>
          </w:p>
        </w:tc>
        <w:tc>
          <w:tcPr>
            <w:tcW w:w="236" w:type="dxa"/>
            <w:gridSpan w:val="3"/>
          </w:tcPr>
          <w:p w14:paraId="235784A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gridSpan w:val="4"/>
          </w:tcPr>
          <w:p w14:paraId="6F881A89" w14:textId="6C91E144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1,606</w:t>
            </w:r>
          </w:p>
        </w:tc>
        <w:tc>
          <w:tcPr>
            <w:tcW w:w="241" w:type="dxa"/>
          </w:tcPr>
          <w:p w14:paraId="536EE8E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0E934B0" w14:textId="337BD2EF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43,471</w:t>
            </w:r>
          </w:p>
        </w:tc>
      </w:tr>
      <w:tr w:rsidR="009B44E9" w:rsidRPr="00161E24" w14:paraId="2FBBD5F0" w14:textId="77777777" w:rsidTr="00355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32397D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78590E3" w14:textId="1E9D1832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62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A14369F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049A7" w14:textId="0FFFCDDA" w:rsidR="009B44E9" w:rsidRPr="00161E24" w:rsidRDefault="004C78F0" w:rsidP="004C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667FB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D1FD9A1" w14:textId="65EF11DE" w:rsidR="009B44E9" w:rsidRPr="00161E24" w:rsidRDefault="00846F14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68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9ECE056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F671DFC" w14:textId="22476188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5FEC0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53ADA0C" w14:textId="501FFACE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BF77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09845" w14:textId="099C43A3" w:rsidR="009B44E9" w:rsidRPr="00161E24" w:rsidRDefault="004C78F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E7053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7F127" w14:textId="5B348232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B2635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58C34" w14:textId="2C0AEF22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7B095A3" w14:textId="77777777" w:rsidR="009B44E9" w:rsidRPr="00161E24" w:rsidRDefault="009B44E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953AD" w14:textId="0A3CCE23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9B44E9" w:rsidRPr="00161E24" w14:paraId="77009645" w14:textId="77777777" w:rsidTr="00355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40B139B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FBFCB9" w14:textId="22D8555B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91B0FC3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87B6B" w14:textId="502BC2A4" w:rsidR="009B44E9" w:rsidRPr="00161E24" w:rsidRDefault="00846F14" w:rsidP="00846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3679A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A0A4D78" w14:textId="39670694" w:rsidR="009B44E9" w:rsidRPr="00161E24" w:rsidRDefault="00846F14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84ADC3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EF3233" w14:textId="17066B74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5B0E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40A114" w14:textId="2940EE26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04C36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8AC8E" w14:textId="26C11FFE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07DA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1671B" w14:textId="02EDC0C2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D3ED1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CFA0C1" w14:textId="607B5A6A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(948)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56FB3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EEA9" w14:textId="250CFA31" w:rsidR="009B44E9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(119)</w:t>
            </w:r>
          </w:p>
        </w:tc>
      </w:tr>
      <w:tr w:rsidR="009B44E9" w:rsidRPr="00161E24" w14:paraId="01D6F23C" w14:textId="77777777" w:rsidTr="00355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6C91BCD7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E0673FA" w14:textId="6D20C8F2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(269)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89BF8A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E759C" w14:textId="39D6E16C" w:rsidR="009B44E9" w:rsidRPr="00161E24" w:rsidRDefault="00846F14" w:rsidP="00846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2A6D5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4A9705F5" w14:textId="0B917E37" w:rsidR="009B44E9" w:rsidRPr="00161E24" w:rsidRDefault="00846F14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(366)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CC53E9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FBBC533" w14:textId="005A2576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8E7CF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C319F1A" w14:textId="0727FC74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(185)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19D6A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098FD" w14:textId="1959C4EA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(53)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A0591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24557B" w14:textId="67D4DB8F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(152)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0264D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FA30EA" w14:textId="1742958E" w:rsidR="009B44E9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(62)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A334BC9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F427F" w14:textId="10213BC3" w:rsidR="009B44E9" w:rsidRPr="00161E24" w:rsidRDefault="00E12A5A" w:rsidP="007B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(1,343)</w:t>
            </w:r>
          </w:p>
        </w:tc>
      </w:tr>
      <w:tr w:rsidR="009B44E9" w:rsidRPr="00161E24" w14:paraId="0355D5C1" w14:textId="77777777" w:rsidTr="00355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E179115" w14:textId="77777777" w:rsidR="009B44E9" w:rsidRPr="00161E24" w:rsidRDefault="009B44E9" w:rsidP="004F10F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925AFB1" w14:textId="2C761E21" w:rsidR="009B44E9" w:rsidRPr="00161E24" w:rsidRDefault="004C78F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D1FAB6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BD0B0" w14:textId="0392CFE5" w:rsidR="009B44E9" w:rsidRPr="00161E24" w:rsidRDefault="00846F14" w:rsidP="00846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CF19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D02BFC9" w14:textId="0B6A8284" w:rsidR="009B44E9" w:rsidRPr="00161E24" w:rsidRDefault="00846F14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D84435B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618E2E2" w14:textId="7D2F410D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D65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1607497" w14:textId="00DAEDF9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B7B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F923" w14:textId="721A256E" w:rsidR="009B44E9" w:rsidRPr="00161E24" w:rsidRDefault="004C78F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3B81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B08E1" w14:textId="563070F7" w:rsidR="009B44E9" w:rsidRPr="00161E24" w:rsidRDefault="004C78F0" w:rsidP="004C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0592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A84C70" w14:textId="119F2536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5892B6C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393B1" w14:textId="6D468563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C78F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44E9" w:rsidRPr="00161E24" w14:paraId="1D54A859" w14:textId="77777777" w:rsidTr="00355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EF60889" w14:textId="41FC71D4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224D2" w14:textId="6F0BB995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03B56D8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F6C0B" w14:textId="68EEC43E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 w:rsidR="002A05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0B817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318E2" w14:textId="7CE6B8FC" w:rsidR="009B44E9" w:rsidRPr="00161E24" w:rsidRDefault="00846F14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085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B5E575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A6CA5" w14:textId="2811D76D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6B1F5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5F0CC" w14:textId="40946A19" w:rsidR="009B44E9" w:rsidRPr="00161E24" w:rsidRDefault="00846F1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2,533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3B86D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6D9E2" w14:textId="77AF8E2A" w:rsidR="009B44E9" w:rsidRPr="00161E24" w:rsidRDefault="003E686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173FE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964B" w14:textId="2E490099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6,748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16582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FF0CA" w14:textId="245212DA" w:rsidR="009B44E9" w:rsidRPr="00161E24" w:rsidRDefault="00E12A5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7553094" w14:textId="77777777" w:rsidR="009B44E9" w:rsidRPr="00161E24" w:rsidRDefault="009B44E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6445" w14:textId="1D2C1624" w:rsidR="009B44E9" w:rsidRPr="00161E24" w:rsidRDefault="004C78F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44,976</w:t>
            </w:r>
          </w:p>
        </w:tc>
      </w:tr>
      <w:tr w:rsidR="004F10F9" w:rsidRPr="00161E24" w14:paraId="6E27E4CC" w14:textId="77777777" w:rsidTr="00355269">
        <w:trPr>
          <w:trHeight w:hRule="exact" w:val="1470"/>
        </w:trPr>
        <w:tc>
          <w:tcPr>
            <w:tcW w:w="2699" w:type="dxa"/>
          </w:tcPr>
          <w:p w14:paraId="03AB2D37" w14:textId="77777777" w:rsid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58F2472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1A0C1D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F3A308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6654EF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79326F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034B4F7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7B3356DF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8AB6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2AF3E7FB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175B2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D0FDDC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4BAE3A6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0BC031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7CE59A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6252112A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01696CA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478ECF9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0F9" w:rsidRPr="00161E24" w14:paraId="21483246" w14:textId="77777777" w:rsidTr="00355269">
        <w:trPr>
          <w:trHeight w:hRule="exact" w:val="302"/>
        </w:trPr>
        <w:tc>
          <w:tcPr>
            <w:tcW w:w="2699" w:type="dxa"/>
          </w:tcPr>
          <w:p w14:paraId="6E255C77" w14:textId="19E72833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ค่าเสื่อมราคาสะสมและ</w:t>
            </w:r>
          </w:p>
        </w:tc>
        <w:tc>
          <w:tcPr>
            <w:tcW w:w="1124" w:type="dxa"/>
          </w:tcPr>
          <w:p w14:paraId="2A594375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7DADA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197BCAD1" w14:textId="77777777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D208406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375BAB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7687C9FA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25C661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489E5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7EAE95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076016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7FE1AE4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5A49B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44CA9D6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2C04C9B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EBC2B48" w14:textId="77777777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23D537E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5CE957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0F9" w:rsidRPr="00161E24" w14:paraId="1A8130E2" w14:textId="77777777" w:rsidTr="00355269">
        <w:trPr>
          <w:trHeight w:hRule="exact" w:val="302"/>
        </w:trPr>
        <w:tc>
          <w:tcPr>
            <w:tcW w:w="2699" w:type="dxa"/>
          </w:tcPr>
          <w:p w14:paraId="3AD85C8C" w14:textId="541CE0B4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</w:tcPr>
          <w:p w14:paraId="196343A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02616A9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0401A74" w14:textId="77777777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6438B7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78492379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28E2C65B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1EE04C0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D1808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93BDE8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D3EE8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5738272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B60267B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42B11912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F1B9FF5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01D43A5F" w14:textId="77777777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45D0031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81436A5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0F9" w:rsidRPr="00161E24" w14:paraId="55FD309D" w14:textId="77777777" w:rsidTr="00355269">
        <w:trPr>
          <w:trHeight w:hRule="exact" w:val="302"/>
        </w:trPr>
        <w:tc>
          <w:tcPr>
            <w:tcW w:w="2699" w:type="dxa"/>
          </w:tcPr>
          <w:p w14:paraId="3CCCFDF3" w14:textId="0CB7CBCD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A65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14:paraId="1F371824" w14:textId="336371F8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43" w:type="dxa"/>
          </w:tcPr>
          <w:p w14:paraId="1FA5CDC9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36D44E0B" w14:textId="7B263FCE" w:rsidR="004F10F9" w:rsidRPr="004F10F9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43" w:type="dxa"/>
            <w:gridSpan w:val="2"/>
          </w:tcPr>
          <w:p w14:paraId="09C2D46A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25BA6E0" w14:textId="6AE963C2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7,108</w:t>
            </w:r>
          </w:p>
        </w:tc>
        <w:tc>
          <w:tcPr>
            <w:tcW w:w="288" w:type="dxa"/>
          </w:tcPr>
          <w:p w14:paraId="611D93F9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6C2A4ED" w14:textId="4FC83F8D" w:rsidR="004F10F9" w:rsidRPr="004F10F9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9,527</w:t>
            </w:r>
          </w:p>
        </w:tc>
        <w:tc>
          <w:tcPr>
            <w:tcW w:w="270" w:type="dxa"/>
          </w:tcPr>
          <w:p w14:paraId="343E0066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9A21CE6" w14:textId="00AA57DB" w:rsidR="004F10F9" w:rsidRPr="004F10F9" w:rsidRDefault="004F10F9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270" w:type="dxa"/>
            <w:gridSpan w:val="2"/>
          </w:tcPr>
          <w:p w14:paraId="6B3B8735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5BEEC6B" w14:textId="6BBF3CEB" w:rsidR="004F10F9" w:rsidRPr="004F10F9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36" w:type="dxa"/>
            <w:gridSpan w:val="2"/>
          </w:tcPr>
          <w:p w14:paraId="6880C1ED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E9C8102" w14:textId="2BC693C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3,049</w:t>
            </w:r>
          </w:p>
        </w:tc>
        <w:tc>
          <w:tcPr>
            <w:tcW w:w="236" w:type="dxa"/>
            <w:gridSpan w:val="3"/>
          </w:tcPr>
          <w:p w14:paraId="450DF062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2CBC475" w14:textId="75823169" w:rsidR="004F10F9" w:rsidRPr="004F10F9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1E3C82B7" w14:textId="77777777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26F6187" w14:textId="24E41A9A" w:rsidR="004F10F9" w:rsidRPr="004F10F9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</w:rPr>
              <w:t>22,464</w:t>
            </w:r>
          </w:p>
        </w:tc>
      </w:tr>
      <w:tr w:rsidR="004F10F9" w:rsidRPr="00161E24" w14:paraId="5E8000CE" w14:textId="77777777" w:rsidTr="00355269">
        <w:trPr>
          <w:trHeight w:hRule="exact" w:val="302"/>
        </w:trPr>
        <w:tc>
          <w:tcPr>
            <w:tcW w:w="2699" w:type="dxa"/>
          </w:tcPr>
          <w:p w14:paraId="14E0CA0A" w14:textId="6C85E7A0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</w:tcPr>
          <w:p w14:paraId="0EB3A3CC" w14:textId="0A9E0ED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3" w:type="dxa"/>
          </w:tcPr>
          <w:p w14:paraId="1C9F8B8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B75E6E" w14:textId="1F049473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</w:tcPr>
          <w:p w14:paraId="28AE6CE4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69432E1" w14:textId="0EAE51E4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288" w:type="dxa"/>
          </w:tcPr>
          <w:p w14:paraId="3E70C99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F27642" w14:textId="19AC2AC4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270" w:type="dxa"/>
          </w:tcPr>
          <w:p w14:paraId="7BAF71A1" w14:textId="77777777" w:rsidR="004F10F9" w:rsidRPr="00161E24" w:rsidRDefault="004F10F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4A71B69" w14:textId="543B8700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  <w:gridSpan w:val="2"/>
          </w:tcPr>
          <w:p w14:paraId="69D3509A" w14:textId="77777777" w:rsidR="004F10F9" w:rsidRPr="00161E24" w:rsidRDefault="004F10F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AC80C65" w14:textId="248FE820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36" w:type="dxa"/>
            <w:gridSpan w:val="2"/>
          </w:tcPr>
          <w:p w14:paraId="1790607A" w14:textId="77777777" w:rsidR="004F10F9" w:rsidRPr="00161E24" w:rsidRDefault="004F10F9" w:rsidP="004F10F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8D1DD72" w14:textId="17E39B95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236" w:type="dxa"/>
            <w:gridSpan w:val="3"/>
          </w:tcPr>
          <w:p w14:paraId="46292FF0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520D5A4" w14:textId="19E8CB89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47B0CB0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46A565C" w14:textId="11294233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2,308</w:t>
            </w:r>
          </w:p>
        </w:tc>
      </w:tr>
      <w:tr w:rsidR="004F10F9" w:rsidRPr="00161E24" w14:paraId="4273648C" w14:textId="77777777" w:rsidTr="00355269">
        <w:trPr>
          <w:trHeight w:hRule="exact" w:val="302"/>
        </w:trPr>
        <w:tc>
          <w:tcPr>
            <w:tcW w:w="2699" w:type="dxa"/>
          </w:tcPr>
          <w:p w14:paraId="6FABC290" w14:textId="5BE4B532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</w:tcPr>
          <w:p w14:paraId="2B540573" w14:textId="2218D3A0" w:rsidR="004F10F9" w:rsidRPr="00161E24" w:rsidRDefault="004F10F9" w:rsidP="0039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5161DF6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32C5197D" w14:textId="72DEC1C8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4E6F8F6D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8DE1939" w14:textId="7E6CB122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288" w:type="dxa"/>
          </w:tcPr>
          <w:p w14:paraId="6B7A6444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1656642" w14:textId="2EA548A7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10DEFF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447C17E" w14:textId="70A687B9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FD6C4FB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D4FB298" w14:textId="1D36D674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58329CA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73E7098A" w14:textId="064F9721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165E73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D6350F1" w14:textId="6EF5874A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624F6F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323E0C9" w14:textId="1EB5C578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4F10F9" w:rsidRPr="00161E24" w14:paraId="77512D74" w14:textId="77777777" w:rsidTr="00355269">
        <w:trPr>
          <w:trHeight w:hRule="exact" w:val="302"/>
        </w:trPr>
        <w:tc>
          <w:tcPr>
            <w:tcW w:w="2699" w:type="dxa"/>
          </w:tcPr>
          <w:p w14:paraId="04D10BA6" w14:textId="2EB2A917" w:rsidR="004F10F9" w:rsidRPr="00161E24" w:rsidRDefault="002A657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62B8A4C3" w14:textId="4EE7523C" w:rsidR="004F10F9" w:rsidRPr="00161E24" w:rsidRDefault="004F10F9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6095B54A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A58B9A9" w14:textId="197B1824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2"/>
          </w:tcPr>
          <w:p w14:paraId="68D78A2B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FDC848A" w14:textId="69E7D1A9" w:rsidR="004F10F9" w:rsidRPr="00161E24" w:rsidRDefault="004F10F9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39D571B5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7802D9" w14:textId="6386E131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3120D5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69743AF" w14:textId="0C3A336C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40C726F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C8EC857" w14:textId="5BFB8341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14:paraId="3CA89E6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BD1A55E" w14:textId="73FED203" w:rsidR="004F10F9" w:rsidRPr="00161E24" w:rsidRDefault="004F10F9" w:rsidP="0004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24C1D9B9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BCA4821" w14:textId="51716940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5A3DDD1F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258E4E0" w14:textId="4A1DA712" w:rsidR="004F10F9" w:rsidRPr="00161E24" w:rsidRDefault="004F10F9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A657A" w:rsidRPr="00161E24" w14:paraId="11623CC9" w14:textId="77777777" w:rsidTr="00355269">
        <w:trPr>
          <w:trHeight w:hRule="exact" w:val="302"/>
        </w:trPr>
        <w:tc>
          <w:tcPr>
            <w:tcW w:w="2699" w:type="dxa"/>
          </w:tcPr>
          <w:p w14:paraId="63D5C378" w14:textId="71E738E1" w:rsidR="002A657A" w:rsidRPr="00161E24" w:rsidRDefault="002A657A" w:rsidP="002A657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AB8BEB8" w14:textId="37A4B3C1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14:paraId="3C795071" w14:textId="77777777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EE3230A" w14:textId="77777777" w:rsidR="002A657A" w:rsidRPr="00161E24" w:rsidRDefault="002A657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150FD05A" w14:textId="4490B7AC" w:rsidR="002A657A" w:rsidRPr="00161E24" w:rsidRDefault="002A657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1AB8C33F" w14:textId="77777777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3D27045B" w14:textId="0192E2DC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88" w:type="dxa"/>
          </w:tcPr>
          <w:p w14:paraId="1CDEE0F1" w14:textId="77777777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6834C6" w14:textId="0C9BF33B" w:rsidR="002A657A" w:rsidRPr="00161E24" w:rsidRDefault="002A657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11BD64C0" w14:textId="77777777" w:rsidR="002A657A" w:rsidRPr="00161E24" w:rsidRDefault="002A657A" w:rsidP="002A657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29CEE4E8" w14:textId="7D5446EA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013052E1" w14:textId="77777777" w:rsidR="002A657A" w:rsidRPr="00161E24" w:rsidRDefault="002A657A" w:rsidP="002A657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5E836DD" w14:textId="738BB329" w:rsidR="002A657A" w:rsidRPr="00161E24" w:rsidRDefault="002A657A" w:rsidP="002A6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88D8DCF" w14:textId="77777777" w:rsidR="002A657A" w:rsidRPr="00161E24" w:rsidRDefault="002A657A" w:rsidP="002A657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bottom w:val="single" w:sz="4" w:space="0" w:color="auto"/>
            </w:tcBorders>
          </w:tcPr>
          <w:p w14:paraId="5986151D" w14:textId="2DE154DE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3"/>
          </w:tcPr>
          <w:p w14:paraId="07E4EE5A" w14:textId="77777777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7498ACFD" w14:textId="5DA5A537" w:rsidR="002A657A" w:rsidRPr="00161E24" w:rsidRDefault="002A657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0314BE4" w14:textId="77777777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1E39258C" w14:textId="003910CD" w:rsidR="002A657A" w:rsidRPr="00161E24" w:rsidRDefault="002A657A" w:rsidP="002A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4F10F9" w:rsidRPr="00161E24" w14:paraId="525EB002" w14:textId="77777777" w:rsidTr="00355269">
        <w:trPr>
          <w:trHeight w:hRule="exact" w:val="288"/>
        </w:trPr>
        <w:tc>
          <w:tcPr>
            <w:tcW w:w="2699" w:type="dxa"/>
          </w:tcPr>
          <w:p w14:paraId="00C2A518" w14:textId="18AEEABA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และ </w:t>
            </w:r>
          </w:p>
        </w:tc>
        <w:tc>
          <w:tcPr>
            <w:tcW w:w="1124" w:type="dxa"/>
          </w:tcPr>
          <w:p w14:paraId="4644346E" w14:textId="410BC634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19C27F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1EB62964" w14:textId="49A10363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4D5EA21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27C3D9E" w14:textId="7CEDCB66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3354AF44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2D48783" w14:textId="6795E7E3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F9531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3EB4227" w14:textId="7B1ECC70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355CBB4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2D7483D8" w14:textId="6B35698A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9F2CBEF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2868131" w14:textId="39DCEB23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D1707D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1793E705" w14:textId="3D13C0EC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20127B9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01C225B" w14:textId="770CB1F3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0F9" w:rsidRPr="00161E24" w14:paraId="46205508" w14:textId="77777777" w:rsidTr="00355269">
        <w:tc>
          <w:tcPr>
            <w:tcW w:w="2699" w:type="dxa"/>
          </w:tcPr>
          <w:p w14:paraId="15932A5A" w14:textId="1AACC86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124" w:type="dxa"/>
          </w:tcPr>
          <w:p w14:paraId="49CC7697" w14:textId="7C742F0C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43" w:type="dxa"/>
          </w:tcPr>
          <w:p w14:paraId="43EE6C07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2CB314F9" w14:textId="103DDFDD" w:rsidR="004F10F9" w:rsidRPr="00161E24" w:rsidRDefault="004F10F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3" w:type="dxa"/>
            <w:gridSpan w:val="2"/>
          </w:tcPr>
          <w:p w14:paraId="6D38526C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4BEDB64" w14:textId="30C1E88B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7,755</w:t>
            </w:r>
          </w:p>
        </w:tc>
        <w:tc>
          <w:tcPr>
            <w:tcW w:w="288" w:type="dxa"/>
          </w:tcPr>
          <w:p w14:paraId="48F3635E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C37F766" w14:textId="1A02EC5F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10,445</w:t>
            </w:r>
          </w:p>
        </w:tc>
        <w:tc>
          <w:tcPr>
            <w:tcW w:w="270" w:type="dxa"/>
          </w:tcPr>
          <w:p w14:paraId="4A1ACD42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1414894" w14:textId="7D32C41C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2,131</w:t>
            </w:r>
          </w:p>
        </w:tc>
        <w:tc>
          <w:tcPr>
            <w:tcW w:w="270" w:type="dxa"/>
            <w:gridSpan w:val="2"/>
          </w:tcPr>
          <w:p w14:paraId="408A02F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099FEC10" w14:textId="1F9A70F1" w:rsidR="004F10F9" w:rsidRPr="00161E24" w:rsidRDefault="004F10F9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236" w:type="dxa"/>
            <w:gridSpan w:val="2"/>
          </w:tcPr>
          <w:p w14:paraId="572FE133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62DF54FD" w14:textId="02EB9051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3,504</w:t>
            </w:r>
          </w:p>
        </w:tc>
        <w:tc>
          <w:tcPr>
            <w:tcW w:w="236" w:type="dxa"/>
            <w:gridSpan w:val="3"/>
          </w:tcPr>
          <w:p w14:paraId="2CCC6A9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9220649" w14:textId="220C20D6" w:rsidR="004F10F9" w:rsidRPr="00161E24" w:rsidRDefault="004F10F9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957F9C8" w14:textId="77777777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F1650A2" w14:textId="46546811" w:rsidR="004F10F9" w:rsidRPr="00161E24" w:rsidRDefault="004F10F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24,662</w:t>
            </w:r>
          </w:p>
        </w:tc>
      </w:tr>
      <w:tr w:rsidR="00E12A5A" w:rsidRPr="00161E24" w14:paraId="045F781A" w14:textId="77777777" w:rsidTr="00355269">
        <w:trPr>
          <w:trHeight w:hRule="exact" w:val="302"/>
        </w:trPr>
        <w:tc>
          <w:tcPr>
            <w:tcW w:w="2699" w:type="dxa"/>
          </w:tcPr>
          <w:p w14:paraId="3A847D3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</w:tcPr>
          <w:p w14:paraId="07C50359" w14:textId="6F5BEDFA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14:paraId="2C1E28A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1C0B494B" w14:textId="18EACB08" w:rsidR="00E12A5A" w:rsidRPr="00161E24" w:rsidRDefault="00355269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</w:tcPr>
          <w:p w14:paraId="780790E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554F7CEF" w14:textId="62494736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79252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8" w:type="dxa"/>
          </w:tcPr>
          <w:p w14:paraId="6578B683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2FEA9B0" w14:textId="5C2EBBD7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EC0A691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FC2FC84" w14:textId="63CBD39B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</w:tcPr>
          <w:p w14:paraId="165E26C0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35016293" w14:textId="0B1C6F6F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</w:tcPr>
          <w:p w14:paraId="112F7E8B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66164581" w14:textId="5E186DF9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474</w:t>
            </w:r>
          </w:p>
        </w:tc>
        <w:tc>
          <w:tcPr>
            <w:tcW w:w="236" w:type="dxa"/>
            <w:gridSpan w:val="3"/>
          </w:tcPr>
          <w:p w14:paraId="7F7549B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519ADCBB" w14:textId="0E3251F1" w:rsidR="00E12A5A" w:rsidRPr="00161E24" w:rsidRDefault="00E12A5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3D12E28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88A154A" w14:textId="69F67BBD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12A5A" w:rsidRPr="00161E24" w14:paraId="68FFBE6D" w14:textId="77777777" w:rsidTr="00355269">
        <w:trPr>
          <w:trHeight w:hRule="exact" w:val="302"/>
        </w:trPr>
        <w:tc>
          <w:tcPr>
            <w:tcW w:w="2699" w:type="dxa"/>
          </w:tcPr>
          <w:p w14:paraId="651C6A02" w14:textId="01DDE627" w:rsidR="00E12A5A" w:rsidRPr="00161E24" w:rsidRDefault="00805552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</w:tcPr>
          <w:p w14:paraId="0E1BC8A3" w14:textId="7FFCEF29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43" w:type="dxa"/>
          </w:tcPr>
          <w:p w14:paraId="5AECDCFF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BE6FCED" w14:textId="23A4F9ED" w:rsidR="00E12A5A" w:rsidRPr="00161E24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2"/>
          </w:tcPr>
          <w:p w14:paraId="7781E537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D435602" w14:textId="0388C928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88" w:type="dxa"/>
          </w:tcPr>
          <w:p w14:paraId="2B475B47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B857062" w14:textId="249C499A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270" w:type="dxa"/>
          </w:tcPr>
          <w:p w14:paraId="79354547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BAFA15E" w14:textId="5A2D0A14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70" w:type="dxa"/>
            <w:gridSpan w:val="2"/>
          </w:tcPr>
          <w:p w14:paraId="6BCE4E44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49D6C9B" w14:textId="3DFC5506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065C515A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EA99169" w14:textId="2CE8F8A0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</w:p>
        </w:tc>
        <w:tc>
          <w:tcPr>
            <w:tcW w:w="236" w:type="dxa"/>
            <w:gridSpan w:val="3"/>
          </w:tcPr>
          <w:p w14:paraId="6A3C26F5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0AF7F97" w14:textId="3B7E43B9" w:rsidR="00E12A5A" w:rsidRPr="00161E24" w:rsidRDefault="00E12A5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07BE7DA1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1E63EB0" w14:textId="0B0B9476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2A5A" w:rsidRPr="00161E24" w14:paraId="58732E58" w14:textId="77777777" w:rsidTr="00355269">
        <w:trPr>
          <w:trHeight w:hRule="exact" w:val="302"/>
        </w:trPr>
        <w:tc>
          <w:tcPr>
            <w:tcW w:w="2699" w:type="dxa"/>
          </w:tcPr>
          <w:p w14:paraId="4D257E4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326A2A4F" w14:textId="57F6D155" w:rsidR="00E12A5A" w:rsidRPr="00161E24" w:rsidRDefault="00C53265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DE5DB3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6187206" w14:textId="1B06E946" w:rsidR="00E12A5A" w:rsidRPr="00161E24" w:rsidRDefault="000F1277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2DB393A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3F2F593C" w14:textId="79B54079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288" w:type="dxa"/>
          </w:tcPr>
          <w:p w14:paraId="167F339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8EB8EDC" w14:textId="12CA3F16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D467AF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29A95A4" w14:textId="18C6C682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</w:t>
            </w:r>
            <w:r w:rsidR="00C532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F6B922A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CD32A14" w14:textId="1AD306BB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6C020C6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5A345D5" w14:textId="23F9320E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3"/>
          </w:tcPr>
          <w:p w14:paraId="03BAB1A8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C3E3321" w14:textId="75F8DA62" w:rsidR="00E12A5A" w:rsidRPr="00161E24" w:rsidRDefault="00E12A5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93C3C32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6DE47BE" w14:textId="6784D20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2A5A" w:rsidRPr="00161E24" w14:paraId="58C7EC7B" w14:textId="77777777" w:rsidTr="00355269">
        <w:trPr>
          <w:trHeight w:hRule="exact" w:val="302"/>
        </w:trPr>
        <w:tc>
          <w:tcPr>
            <w:tcW w:w="2699" w:type="dxa"/>
          </w:tcPr>
          <w:p w14:paraId="55C5DC81" w14:textId="77777777" w:rsidR="00E12A5A" w:rsidRPr="00161E24" w:rsidRDefault="00E12A5A" w:rsidP="00E12A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</w:tcPr>
          <w:p w14:paraId="22A92857" w14:textId="677A1006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E7D658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3BACB04E" w14:textId="55CA48D6" w:rsidR="00E12A5A" w:rsidRPr="00161E24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AF46604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3CFAA4CF" w14:textId="6B4ED73F" w:rsidR="00E12A5A" w:rsidRPr="00161E24" w:rsidRDefault="000F1277" w:rsidP="000F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76916EB0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4505FCE" w14:textId="50228E9A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70" w:type="dxa"/>
          </w:tcPr>
          <w:p w14:paraId="5A784411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2D81F09" w14:textId="6573F29A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70" w:type="dxa"/>
            <w:gridSpan w:val="2"/>
          </w:tcPr>
          <w:p w14:paraId="482B7476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61FA4B0" w14:textId="5D8C0A00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46FDDB43" w14:textId="77777777" w:rsidR="00E12A5A" w:rsidRPr="00161E24" w:rsidRDefault="00E12A5A" w:rsidP="00E12A5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3D185B0" w14:textId="2AACE958" w:rsidR="00E12A5A" w:rsidRPr="00161E24" w:rsidRDefault="002A0527" w:rsidP="002A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</w:tcPr>
          <w:p w14:paraId="68027D70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2931CFC" w14:textId="66DEDB0F" w:rsidR="00E12A5A" w:rsidRPr="00161E24" w:rsidRDefault="00E12A5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0CBCD9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59AA565" w14:textId="0D1D584B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52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2A5A" w:rsidRPr="00161E24" w14:paraId="068621F7" w14:textId="77777777" w:rsidTr="00355269">
        <w:tc>
          <w:tcPr>
            <w:tcW w:w="2699" w:type="dxa"/>
          </w:tcPr>
          <w:p w14:paraId="08C80DE4" w14:textId="5BDB5851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DC9AA2F" w14:textId="49DEE088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43" w:type="dxa"/>
          </w:tcPr>
          <w:p w14:paraId="3C92BC6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64532BB6" w14:textId="6672FF01" w:rsidR="00E12A5A" w:rsidRPr="00161E24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F12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3" w:type="dxa"/>
            <w:gridSpan w:val="2"/>
          </w:tcPr>
          <w:p w14:paraId="65C0D2F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A0C26" w14:textId="28A21A91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8,03</w:t>
            </w:r>
            <w:r w:rsidR="00F26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8" w:type="dxa"/>
          </w:tcPr>
          <w:p w14:paraId="4C60CD0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38A70486" w14:textId="3B251533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11,209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A65673C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671D8" w14:textId="4942BE0E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2,095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06BA277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2E89ACD8" w14:textId="133B610F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407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gridSpan w:val="2"/>
          </w:tcPr>
          <w:p w14:paraId="72B8AA6A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6E9D71" w14:textId="5E8328BA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3,86</w:t>
            </w:r>
            <w:r w:rsidR="002A05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3"/>
          </w:tcPr>
          <w:p w14:paraId="7B9AD87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FDE1E" w14:textId="0E86B93A" w:rsidR="00E12A5A" w:rsidRPr="00E12A5A" w:rsidRDefault="00E12A5A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2A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4A9136B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AC6B8" w14:textId="7E43C50B" w:rsidR="00E12A5A" w:rsidRPr="00161E24" w:rsidRDefault="00C53265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26,031</w:t>
            </w:r>
          </w:p>
        </w:tc>
      </w:tr>
      <w:tr w:rsidR="00E12A5A" w:rsidRPr="004F10F9" w14:paraId="15808FD1" w14:textId="77777777" w:rsidTr="00355269">
        <w:tc>
          <w:tcPr>
            <w:tcW w:w="2700" w:type="dxa"/>
          </w:tcPr>
          <w:p w14:paraId="79333BFD" w14:textId="2A7CAE4A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5" w:type="dxa"/>
          </w:tcPr>
          <w:p w14:paraId="3D91549E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B68070C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3" w:type="dxa"/>
          </w:tcPr>
          <w:p w14:paraId="30E2FC13" w14:textId="77777777" w:rsidR="00E12A5A" w:rsidRPr="004F10F9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0EED3EE5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gridSpan w:val="2"/>
          </w:tcPr>
          <w:p w14:paraId="3E929070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17BBE9D6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4" w:type="dxa"/>
          </w:tcPr>
          <w:p w14:paraId="1F0685B8" w14:textId="77777777" w:rsidR="00E12A5A" w:rsidRPr="004F10F9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844A88D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139" w:type="dxa"/>
            <w:gridSpan w:val="2"/>
          </w:tcPr>
          <w:p w14:paraId="5D0318B7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5AD8091C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011" w:type="dxa"/>
          </w:tcPr>
          <w:p w14:paraId="2CE24ED7" w14:textId="77777777" w:rsidR="00E12A5A" w:rsidRPr="004F10F9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</w:tcPr>
          <w:p w14:paraId="00F75584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42" w:type="dxa"/>
            <w:gridSpan w:val="5"/>
          </w:tcPr>
          <w:p w14:paraId="2B986067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3"/>
          </w:tcPr>
          <w:p w14:paraId="0FB712C8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7D584CF2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252" w:type="dxa"/>
            <w:gridSpan w:val="2"/>
          </w:tcPr>
          <w:p w14:paraId="3F8CD0A5" w14:textId="77777777" w:rsidR="00E12A5A" w:rsidRPr="004F10F9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128" w:type="dxa"/>
          </w:tcPr>
          <w:p w14:paraId="182D1B64" w14:textId="77777777" w:rsidR="00E12A5A" w:rsidRPr="004F10F9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12A5A" w:rsidRPr="00161E24" w14:paraId="6BFC5DAA" w14:textId="77777777" w:rsidTr="00355269">
        <w:tc>
          <w:tcPr>
            <w:tcW w:w="2700" w:type="dxa"/>
          </w:tcPr>
          <w:p w14:paraId="021E9E1E" w14:textId="04138C70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BA48890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217E7D7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0A25E053" w14:textId="77777777" w:rsidR="00E12A5A" w:rsidRPr="00161E24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A1B92FC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</w:tcPr>
          <w:p w14:paraId="3EE2CEA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E1E8EDF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55BCF51" w14:textId="77777777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2D02C8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</w:tcPr>
          <w:p w14:paraId="1FD0A0E1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1B892B6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11" w:type="dxa"/>
          </w:tcPr>
          <w:p w14:paraId="40E101B8" w14:textId="77777777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130BD320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2" w:type="dxa"/>
            <w:gridSpan w:val="5"/>
          </w:tcPr>
          <w:p w14:paraId="47AF3FF3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29353880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79C55D90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52" w:type="dxa"/>
            <w:gridSpan w:val="2"/>
          </w:tcPr>
          <w:p w14:paraId="23A36010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8" w:type="dxa"/>
          </w:tcPr>
          <w:p w14:paraId="4DA91E4D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12A5A" w:rsidRPr="00161E24" w14:paraId="2EB81793" w14:textId="77777777" w:rsidTr="00355269">
        <w:tc>
          <w:tcPr>
            <w:tcW w:w="2700" w:type="dxa"/>
          </w:tcPr>
          <w:p w14:paraId="21E8A03B" w14:textId="63305D9C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457B971" w14:textId="4862BDD3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</w:t>
            </w:r>
          </w:p>
        </w:tc>
        <w:tc>
          <w:tcPr>
            <w:tcW w:w="243" w:type="dxa"/>
          </w:tcPr>
          <w:p w14:paraId="6472253A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0A0B019C" w14:textId="52910BA9" w:rsidR="00E12A5A" w:rsidRPr="00161E24" w:rsidRDefault="00E12A5A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3" w:type="dxa"/>
            <w:gridSpan w:val="2"/>
          </w:tcPr>
          <w:p w14:paraId="6349617C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</w:tcPr>
          <w:p w14:paraId="112DCB82" w14:textId="40B6EA90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6,846</w:t>
            </w:r>
          </w:p>
        </w:tc>
        <w:tc>
          <w:tcPr>
            <w:tcW w:w="288" w:type="dxa"/>
          </w:tcPr>
          <w:p w14:paraId="24E4FE90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0006A6F8" w14:textId="04A42A32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4,014</w:t>
            </w:r>
          </w:p>
        </w:tc>
        <w:tc>
          <w:tcPr>
            <w:tcW w:w="270" w:type="dxa"/>
          </w:tcPr>
          <w:p w14:paraId="1A40249B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</w:tcPr>
          <w:p w14:paraId="29C8FDBE" w14:textId="1E99CCE6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374</w:t>
            </w:r>
          </w:p>
        </w:tc>
        <w:tc>
          <w:tcPr>
            <w:tcW w:w="270" w:type="dxa"/>
            <w:gridSpan w:val="2"/>
          </w:tcPr>
          <w:p w14:paraId="1EBB2255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0C20E302" w14:textId="44F50CCA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36" w:type="dxa"/>
            <w:gridSpan w:val="2"/>
          </w:tcPr>
          <w:p w14:paraId="64B18C2E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bottom w:val="double" w:sz="4" w:space="0" w:color="auto"/>
            </w:tcBorders>
          </w:tcPr>
          <w:p w14:paraId="0A5BB35B" w14:textId="6323254C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2,650</w:t>
            </w:r>
          </w:p>
        </w:tc>
        <w:tc>
          <w:tcPr>
            <w:tcW w:w="236" w:type="dxa"/>
            <w:gridSpan w:val="3"/>
          </w:tcPr>
          <w:p w14:paraId="7AFC5A16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</w:tcPr>
          <w:p w14:paraId="3E18E864" w14:textId="7549E53E" w:rsidR="00E12A5A" w:rsidRPr="00161E24" w:rsidRDefault="00E12A5A" w:rsidP="000F127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1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1,606</w:t>
            </w:r>
          </w:p>
        </w:tc>
        <w:tc>
          <w:tcPr>
            <w:tcW w:w="252" w:type="dxa"/>
            <w:gridSpan w:val="2"/>
          </w:tcPr>
          <w:p w14:paraId="5C981B78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262ADF3" w14:textId="3D682D8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18,809</w:t>
            </w:r>
          </w:p>
        </w:tc>
      </w:tr>
      <w:tr w:rsidR="00E12A5A" w:rsidRPr="00161E24" w14:paraId="7883C7A2" w14:textId="77777777" w:rsidTr="00355269">
        <w:tc>
          <w:tcPr>
            <w:tcW w:w="2700" w:type="dxa"/>
          </w:tcPr>
          <w:p w14:paraId="081206B1" w14:textId="5419A123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36975E09" w14:textId="0EC7B6EF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3,537</w:t>
            </w:r>
          </w:p>
        </w:tc>
        <w:tc>
          <w:tcPr>
            <w:tcW w:w="243" w:type="dxa"/>
          </w:tcPr>
          <w:p w14:paraId="67FF5FC6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4B0A2D55" w14:textId="76D42C5A" w:rsidR="00E12A5A" w:rsidRPr="00161E24" w:rsidRDefault="002A0527" w:rsidP="0035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43" w:type="dxa"/>
            <w:gridSpan w:val="2"/>
          </w:tcPr>
          <w:p w14:paraId="607A0020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</w:tcPr>
          <w:p w14:paraId="4363BB31" w14:textId="0E527EFB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7,05</w:t>
            </w:r>
            <w:r w:rsidR="00F26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8" w:type="dxa"/>
          </w:tcPr>
          <w:p w14:paraId="64113265" w14:textId="77777777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02C7469B" w14:textId="5180BCA7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4,321</w:t>
            </w:r>
          </w:p>
        </w:tc>
        <w:tc>
          <w:tcPr>
            <w:tcW w:w="270" w:type="dxa"/>
          </w:tcPr>
          <w:p w14:paraId="31EC49BA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</w:tcPr>
          <w:p w14:paraId="50D53EDC" w14:textId="134E7D93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270" w:type="dxa"/>
            <w:gridSpan w:val="2"/>
          </w:tcPr>
          <w:p w14:paraId="1FD96A0C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2C605F4" w14:textId="006A7136" w:rsidR="00E12A5A" w:rsidRPr="00161E24" w:rsidRDefault="00E12A5A" w:rsidP="00C5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6" w:type="dxa"/>
            <w:gridSpan w:val="2"/>
          </w:tcPr>
          <w:p w14:paraId="31DF594D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bottom w:val="double" w:sz="4" w:space="0" w:color="auto"/>
            </w:tcBorders>
          </w:tcPr>
          <w:p w14:paraId="6071BBF5" w14:textId="2842F620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</w:t>
            </w:r>
            <w:r w:rsidR="002A05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3"/>
          </w:tcPr>
          <w:p w14:paraId="06448FCE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</w:tcPr>
          <w:p w14:paraId="0F4D9799" w14:textId="6EF61768" w:rsidR="00E12A5A" w:rsidRPr="00161E24" w:rsidRDefault="00E12A5A" w:rsidP="000F127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1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</w:p>
        </w:tc>
        <w:tc>
          <w:tcPr>
            <w:tcW w:w="252" w:type="dxa"/>
            <w:gridSpan w:val="2"/>
          </w:tcPr>
          <w:p w14:paraId="2EBD802E" w14:textId="77777777" w:rsidR="00E12A5A" w:rsidRPr="00161E24" w:rsidRDefault="00E12A5A" w:rsidP="00E12A5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36EB3602" w14:textId="3B06B7ED" w:rsidR="00E12A5A" w:rsidRPr="00161E24" w:rsidRDefault="00E12A5A" w:rsidP="00E1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18,945</w:t>
            </w:r>
          </w:p>
        </w:tc>
      </w:tr>
    </w:tbl>
    <w:p w14:paraId="3EDF3B5E" w14:textId="77777777" w:rsidR="00307C9B" w:rsidRPr="00161E24" w:rsidRDefault="00307C9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7C9B" w:rsidRPr="00161E24" w:rsidSect="00933D8A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54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6"/>
      </w:tblGrid>
      <w:tr w:rsidR="00A12805" w:rsidRPr="00161E24" w14:paraId="667BC096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14F56B47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26214C60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884" w:rsidRPr="00161E24" w14:paraId="5D9612D6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34981FC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089EC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BF8DE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B2F848" w14:textId="4FA87094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63EBD28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9306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C1EC2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8E6C9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E99CF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336EEE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7882A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389C2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CC58F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F34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B8E1A47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592D8D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884" w:rsidRPr="00161E24" w14:paraId="3226E1C2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615D8E4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293C1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F45FC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0B526C" w14:textId="6E56977A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865E01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537B1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18A546C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98B64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894A86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A0DCB5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3DAFF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94E39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BBC3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9FA7C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32F3459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9C0BD3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61" w:rsidRPr="00161E24" w14:paraId="01073D61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18AFAAF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3E974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4A3D641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4B6A5" w14:textId="0AFE21F4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714FA2F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2AF0F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6569E48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1EC5C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6F8557E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98AABA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9463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36BC0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1DD8973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2EBD3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311D36A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8C6787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F61" w:rsidRPr="00161E24" w14:paraId="6D6C4A9B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0DCA59CE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E3E3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FA3CB72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C09C16" w14:textId="59EF4ADD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0D30B4A6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8F0C6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2ADC71B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2B5C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1104A25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9D5D71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BA9C9F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5507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55DC88E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CA4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30C7CD0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12845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0884" w:rsidRPr="00161E24" w14:paraId="71BFE86C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6E771B4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6A5FA167" w14:textId="16F58C58" w:rsidR="003D0884" w:rsidRPr="00161E24" w:rsidRDefault="003D0884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07D1"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884" w:rsidRPr="00161E24" w14:paraId="4B3B6FBA" w14:textId="77777777" w:rsidTr="00576B97">
        <w:tc>
          <w:tcPr>
            <w:tcW w:w="3060" w:type="dxa"/>
            <w:shd w:val="clear" w:color="auto" w:fill="auto"/>
          </w:tcPr>
          <w:p w14:paraId="6A4468AC" w14:textId="77777777" w:rsidR="003D0884" w:rsidRPr="00161E24" w:rsidRDefault="003D0884" w:rsidP="0051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5D708EFC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A471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62C9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1AC5DA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4F9DC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925991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830398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2D919E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D384B77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B3F1D2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0B3B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0C718B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6C9C17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CF9D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3F9A4FD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F4538" w:rsidRPr="00161E24" w14:paraId="207AAC7B" w14:textId="77777777" w:rsidTr="00576B97">
        <w:tc>
          <w:tcPr>
            <w:tcW w:w="3060" w:type="dxa"/>
            <w:shd w:val="clear" w:color="auto" w:fill="auto"/>
          </w:tcPr>
          <w:p w14:paraId="3C27B451" w14:textId="2944C6C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52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A3D5799" w14:textId="3C4F8291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7E56700E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15C35E" w14:textId="22ADDF89" w:rsidR="009F4538" w:rsidRPr="009F4538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2,649</w:t>
            </w:r>
          </w:p>
        </w:tc>
        <w:tc>
          <w:tcPr>
            <w:tcW w:w="270" w:type="dxa"/>
            <w:shd w:val="clear" w:color="auto" w:fill="auto"/>
          </w:tcPr>
          <w:p w14:paraId="3EF4D7C6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68C9D" w14:textId="5F39DB3D" w:rsidR="009F4538" w:rsidRPr="009F4538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  <w:tc>
          <w:tcPr>
            <w:tcW w:w="270" w:type="dxa"/>
            <w:shd w:val="clear" w:color="auto" w:fill="auto"/>
          </w:tcPr>
          <w:p w14:paraId="604D3A06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B7F3F7" w14:textId="1569EFB8" w:rsidR="009F4538" w:rsidRPr="009F4538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651700E7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8A8445" w14:textId="4AC3C4B1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301298D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A3E1EF" w14:textId="49424CA7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270" w:type="dxa"/>
            <w:shd w:val="clear" w:color="auto" w:fill="auto"/>
          </w:tcPr>
          <w:p w14:paraId="301F7441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BBA0B4" w14:textId="43E76668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5610F0FB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2F9B3FC" w14:textId="6BCB0722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8,046</w:t>
            </w:r>
          </w:p>
        </w:tc>
      </w:tr>
      <w:tr w:rsidR="009F4538" w:rsidRPr="00161E24" w14:paraId="20E46FB7" w14:textId="77777777" w:rsidTr="00576B97">
        <w:tc>
          <w:tcPr>
            <w:tcW w:w="3060" w:type="dxa"/>
            <w:shd w:val="clear" w:color="auto" w:fill="auto"/>
          </w:tcPr>
          <w:p w14:paraId="4E3A441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5D7B" w14:textId="284E014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360ED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E39802" w14:textId="70392555" w:rsidR="009F4538" w:rsidRPr="00161E24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174B5906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2FBEB" w14:textId="2AE0AD3F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7A73DD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B2D6D" w14:textId="5B9E27ED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00A98C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193A63D" w14:textId="764B7C8D" w:rsidR="009F4538" w:rsidRPr="00161E24" w:rsidRDefault="009F4538" w:rsidP="00EA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5D68D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8C1BE2" w14:textId="27EE9846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41678C8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455AA" w14:textId="4FA4D74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35F73FC3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955EFFB" w14:textId="1E2234C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9F4538" w:rsidRPr="00161E24" w14:paraId="3F981CA3" w14:textId="77777777" w:rsidTr="00576B97">
        <w:tc>
          <w:tcPr>
            <w:tcW w:w="3060" w:type="dxa"/>
            <w:shd w:val="clear" w:color="auto" w:fill="auto"/>
          </w:tcPr>
          <w:p w14:paraId="769E78C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88D2897" w14:textId="68ABAFD0" w:rsidR="009F4538" w:rsidRPr="00161E24" w:rsidRDefault="009F4538" w:rsidP="0086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AF3B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45234" w14:textId="05FC54E2" w:rsidR="009F4538" w:rsidRPr="00161E24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E125A8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6B085" w14:textId="0D316664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744EDE3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FE695" w14:textId="30AF33C9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2DACA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468526" w14:textId="7C7D9965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ED8E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83BE14" w14:textId="41B4F5F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61FECE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FC8AF" w14:textId="6C06B74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70" w:type="dxa"/>
            <w:shd w:val="clear" w:color="auto" w:fill="auto"/>
          </w:tcPr>
          <w:p w14:paraId="7B52C3F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1345470" w14:textId="71ECA19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538" w:rsidRPr="00161E24" w14:paraId="3739B3B8" w14:textId="77777777" w:rsidTr="00576B97">
        <w:tc>
          <w:tcPr>
            <w:tcW w:w="3060" w:type="dxa"/>
            <w:shd w:val="clear" w:color="auto" w:fill="auto"/>
          </w:tcPr>
          <w:p w14:paraId="498F6BC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6DE4E" w14:textId="7001CF4B" w:rsidR="009F4538" w:rsidRPr="00161E24" w:rsidRDefault="009F4538" w:rsidP="0086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B197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7D0735" w14:textId="44F954EF" w:rsidR="009F4538" w:rsidRPr="00161E24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B8A445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C670B" w14:textId="1CBA1737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70" w:type="dxa"/>
            <w:shd w:val="clear" w:color="auto" w:fill="auto"/>
          </w:tcPr>
          <w:p w14:paraId="33B9D5A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456A03" w14:textId="2A79B4F1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3100DDD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94B588D" w14:textId="3C72A5F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2A90CBB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6262" w14:textId="461CD44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479F0BD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60076" w14:textId="6ED8273D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820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33584F1" w14:textId="6F4D67FC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</w:tr>
      <w:tr w:rsidR="009F4538" w:rsidRPr="00161E24" w14:paraId="5057C7A8" w14:textId="77777777" w:rsidTr="00576B97">
        <w:tc>
          <w:tcPr>
            <w:tcW w:w="3060" w:type="dxa"/>
            <w:shd w:val="clear" w:color="auto" w:fill="auto"/>
          </w:tcPr>
          <w:p w14:paraId="3BB06D18" w14:textId="4F943072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55F4A0" w14:textId="4C0A522C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96A63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72A09D" w14:textId="6D4D5D89" w:rsidR="009F4538" w:rsidRPr="00161E24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84F5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58D888" w14:textId="2707B23C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77B30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1BA9F2" w14:textId="0E211AA4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8EB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E97E318" w14:textId="0345217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EFE1E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AB1CF" w14:textId="032D7DF0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44504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C98ECA" w14:textId="14FE847D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7795A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5B5F3D4" w14:textId="5D9E17A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4538" w:rsidRPr="00161E24" w14:paraId="5743C295" w14:textId="77777777" w:rsidTr="00576B97">
        <w:tc>
          <w:tcPr>
            <w:tcW w:w="3060" w:type="dxa"/>
            <w:shd w:val="clear" w:color="auto" w:fill="auto"/>
          </w:tcPr>
          <w:p w14:paraId="52936859" w14:textId="1CFA271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C1702E2" w14:textId="325B9B01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19D68F2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3F09DC" w14:textId="7F56410A" w:rsidR="009F4538" w:rsidRPr="00161E24" w:rsidRDefault="009F4538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286A215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8D5648" w14:textId="2B0A0802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3,234</w:t>
            </w:r>
          </w:p>
        </w:tc>
        <w:tc>
          <w:tcPr>
            <w:tcW w:w="270" w:type="dxa"/>
            <w:shd w:val="clear" w:color="auto" w:fill="auto"/>
          </w:tcPr>
          <w:p w14:paraId="6B33B58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C93200" w14:textId="3AE1F371" w:rsidR="009F4538" w:rsidRPr="00161E24" w:rsidRDefault="009F4538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768FF7F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C29F537" w14:textId="0945112B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0B0F0F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8C6C3" w14:textId="39B04D4D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1,096</w:t>
            </w:r>
          </w:p>
        </w:tc>
        <w:tc>
          <w:tcPr>
            <w:tcW w:w="270" w:type="dxa"/>
            <w:shd w:val="clear" w:color="auto" w:fill="auto"/>
          </w:tcPr>
          <w:p w14:paraId="548E05E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861BD4" w14:textId="3B92630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1EE67FD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BC31D32" w14:textId="79EDFE7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9,150</w:t>
            </w:r>
          </w:p>
        </w:tc>
      </w:tr>
      <w:tr w:rsidR="009F4538" w:rsidRPr="00161E24" w14:paraId="531101AD" w14:textId="77777777" w:rsidTr="003D3544">
        <w:tc>
          <w:tcPr>
            <w:tcW w:w="3060" w:type="dxa"/>
            <w:shd w:val="clear" w:color="auto" w:fill="auto"/>
          </w:tcPr>
          <w:p w14:paraId="6CC4D74E" w14:textId="6E801DB5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684C551" w14:textId="078D03EB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3E92A98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7EE94E" w14:textId="69591B85" w:rsidR="009F4538" w:rsidRPr="00161E24" w:rsidRDefault="00EA5864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EC90477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D2CBD" w14:textId="6BB9190B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646A0A8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22BBE7" w14:textId="2364588D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68F651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26B4FE" w14:textId="1693E26A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5FA5B9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98E901" w14:textId="0D37FBF2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52F9ED5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ED388E" w14:textId="2522C614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2D9F7E12" w14:textId="77777777" w:rsidR="009F4538" w:rsidRPr="00161E24" w:rsidRDefault="009F4538" w:rsidP="009F453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AB45440" w14:textId="756A5681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</w:tr>
      <w:tr w:rsidR="009F4538" w:rsidRPr="00161E24" w14:paraId="46A00AFB" w14:textId="77777777" w:rsidTr="003D3544">
        <w:tc>
          <w:tcPr>
            <w:tcW w:w="3060" w:type="dxa"/>
            <w:shd w:val="clear" w:color="auto" w:fill="auto"/>
          </w:tcPr>
          <w:p w14:paraId="4E7A2F4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757490" w14:textId="5BEF8E25" w:rsidR="009F4538" w:rsidRPr="00161E24" w:rsidRDefault="00EA5864" w:rsidP="00EA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75059F1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FD77" w14:textId="11E7490E" w:rsidR="009F4538" w:rsidRPr="00161E24" w:rsidRDefault="00EA5864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27C9A7A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31A162" w14:textId="5B52CDB6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5109262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08D82A" w14:textId="040F30AB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5959C01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32AFD5B" w14:textId="4261BAEC" w:rsidR="009F4538" w:rsidRPr="00161E24" w:rsidRDefault="00EA5864" w:rsidP="00EA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6857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A23C8" w14:textId="52E7E70E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3FBB806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3AE576" w14:textId="6367C8D4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(1,616)</w:t>
            </w:r>
          </w:p>
        </w:tc>
        <w:tc>
          <w:tcPr>
            <w:tcW w:w="270" w:type="dxa"/>
            <w:shd w:val="clear" w:color="auto" w:fill="auto"/>
          </w:tcPr>
          <w:p w14:paraId="4981B01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F4E36FC" w14:textId="204F99BD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538" w:rsidRPr="00161E24" w14:paraId="1D5C9BFA" w14:textId="77777777" w:rsidTr="003D3544">
        <w:tc>
          <w:tcPr>
            <w:tcW w:w="3060" w:type="dxa"/>
            <w:shd w:val="clear" w:color="auto" w:fill="auto"/>
          </w:tcPr>
          <w:p w14:paraId="04D22A2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A90F3D" w14:textId="0D99302D" w:rsidR="009F4538" w:rsidRPr="00161E24" w:rsidRDefault="00EA5864" w:rsidP="00EA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29BA598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0A2726" w14:textId="4670E626" w:rsidR="009F4538" w:rsidRPr="00161E24" w:rsidRDefault="00EA5864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398CCE1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B6122" w14:textId="1FF83BDC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3A5A3D3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AC44A" w14:textId="1E60531F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14:paraId="737920E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F0057A" w14:textId="31CC4921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7B0EDEC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8560BF" w14:textId="3C45D816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0BDD3AF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B8BFD" w14:textId="1F904A14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6519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D94B7D2" w14:textId="71167678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</w:tr>
      <w:tr w:rsidR="009F4538" w:rsidRPr="00161E24" w14:paraId="7332DBD3" w14:textId="77777777" w:rsidTr="003D3544">
        <w:trPr>
          <w:trHeight w:val="325"/>
        </w:trPr>
        <w:tc>
          <w:tcPr>
            <w:tcW w:w="3060" w:type="dxa"/>
            <w:shd w:val="clear" w:color="auto" w:fill="auto"/>
          </w:tcPr>
          <w:p w14:paraId="04D89180" w14:textId="641C9A9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A083" w14:textId="08EB0BDF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3E4803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2B95" w14:textId="685BC5F1" w:rsidR="009F4538" w:rsidRPr="00161E24" w:rsidRDefault="00EA5864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3,268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A4CBCE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F370" w14:textId="184D72B2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3,803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5A00EF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121" w14:textId="519FE5A3" w:rsidR="009F4538" w:rsidRPr="00161E24" w:rsidRDefault="00EA586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00E441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5283" w14:textId="22C6C9E5" w:rsidR="009F4538" w:rsidRPr="00E85F11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E85F11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47</w:t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0A83B9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CF94" w14:textId="43C2D860" w:rsidR="009F4538" w:rsidRPr="00E85F11" w:rsidRDefault="00E85F11" w:rsidP="00E8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5A3F169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7C30" w14:textId="38165CC7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E160A2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718" w14:textId="20DBB8D9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9,947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1283461" w14:textId="10867BBA" w:rsidR="003D3544" w:rsidRDefault="003D3544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2453CBB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4598C33B" w14:textId="77777777" w:rsidR="005F0D49" w:rsidRPr="00161E24" w:rsidRDefault="005F0D49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1444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0"/>
      </w:tblGrid>
      <w:tr w:rsidR="005F0D49" w:rsidRPr="00161E24" w14:paraId="4AC659D7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7E6E1120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5F93F90D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BFF" w:rsidRPr="00161E24" w14:paraId="10DB96E7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3671591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735B8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A85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2158D0" w14:textId="47B6A83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7059150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87A15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45D96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1365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457F0BE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5F8EC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37A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0C5F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7BAE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AC4E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701A6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DB31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40B3CE97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5338DBD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5651E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909E0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0B323C" w14:textId="6F89AD63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092EA6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783F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EF2B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437CE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51C6D8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EA2E7A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DC5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DD70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BD5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C2D3B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6F40683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EC1A2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1BFF" w:rsidRPr="00161E24" w14:paraId="78344F83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4D0945D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C8C11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BA4587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71AE" w14:textId="601F1DDE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228CD19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515C3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3F4C1D2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6185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2E1630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BA1DD8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BDB0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F1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394223A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5E3E3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F84C20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156E4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3F8E6219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09DB5DD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AC91C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A610C0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176419" w14:textId="69787D9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1468011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FE289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556912C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0182E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4407BD5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F8BD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C7B754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4DD3D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0FC3E24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CC80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85B5C2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A536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1BFF" w:rsidRPr="00161E24" w14:paraId="0AB7C692" w14:textId="77777777" w:rsidTr="009F4538">
        <w:trPr>
          <w:tblHeader/>
        </w:trPr>
        <w:tc>
          <w:tcPr>
            <w:tcW w:w="2970" w:type="dxa"/>
            <w:shd w:val="clear" w:color="auto" w:fill="auto"/>
          </w:tcPr>
          <w:p w14:paraId="54561E1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06CD3D5D" w14:textId="05BBC85A" w:rsidR="00511BFF" w:rsidRPr="00161E24" w:rsidRDefault="00511BFF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1BFF" w:rsidRPr="00161E24" w14:paraId="79701117" w14:textId="77777777" w:rsidTr="009F4538">
        <w:tc>
          <w:tcPr>
            <w:tcW w:w="2970" w:type="dxa"/>
          </w:tcPr>
          <w:p w14:paraId="474981D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06F4C9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9C18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B1165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6625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25F0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545C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189E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52542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733ED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EFDEC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0209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E791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7A74B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9B678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A0BB7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4538" w:rsidRPr="00161E24" w14:paraId="18ABBDD0" w14:textId="77777777" w:rsidTr="009F4538">
        <w:tc>
          <w:tcPr>
            <w:tcW w:w="2970" w:type="dxa"/>
          </w:tcPr>
          <w:p w14:paraId="68AD4517" w14:textId="1A1EA060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52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5A4067AF" w14:textId="72C6FCED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center"/>
          </w:tcPr>
          <w:p w14:paraId="73D686BA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FB8BD4" w14:textId="38EE9347" w:rsidR="009F4538" w:rsidRPr="009F4538" w:rsidRDefault="009F4538" w:rsidP="00F9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270" w:type="dxa"/>
            <w:vAlign w:val="center"/>
          </w:tcPr>
          <w:p w14:paraId="582FFA0A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982A0C" w14:textId="6E343923" w:rsidR="009F4538" w:rsidRPr="009F4538" w:rsidRDefault="009F4538" w:rsidP="00F9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2,201</w:t>
            </w:r>
          </w:p>
        </w:tc>
        <w:tc>
          <w:tcPr>
            <w:tcW w:w="270" w:type="dxa"/>
            <w:vAlign w:val="center"/>
          </w:tcPr>
          <w:p w14:paraId="3F91F516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7427F4" w14:textId="42622CCF" w:rsidR="009F4538" w:rsidRPr="009F4538" w:rsidRDefault="009F4538" w:rsidP="00F9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center"/>
          </w:tcPr>
          <w:p w14:paraId="4C2DA91C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EBD7F7A" w14:textId="6C666C42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center"/>
          </w:tcPr>
          <w:p w14:paraId="16D018CE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545421" w14:textId="2294E23A" w:rsidR="009F4538" w:rsidRPr="009F4538" w:rsidRDefault="009F4538" w:rsidP="00F9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70" w:type="dxa"/>
            <w:vAlign w:val="center"/>
          </w:tcPr>
          <w:p w14:paraId="662C3FCA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8255D" w14:textId="50D197C3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9DE39BA" w14:textId="77777777" w:rsidR="009F4538" w:rsidRPr="009F4538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595F59" w14:textId="10B8EE4F" w:rsidR="009F4538" w:rsidRPr="009F4538" w:rsidRDefault="009F4538" w:rsidP="0065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4538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</w:tr>
      <w:tr w:rsidR="009F4538" w:rsidRPr="00161E24" w14:paraId="493B9401" w14:textId="77777777" w:rsidTr="009F4538">
        <w:tc>
          <w:tcPr>
            <w:tcW w:w="2970" w:type="dxa"/>
          </w:tcPr>
          <w:p w14:paraId="6771E3DC" w14:textId="60647756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73F58CC" w14:textId="3A3993F2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743E56D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62996" w14:textId="2C7DAC9D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19C60AE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C13BB" w14:textId="6687237A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47ADDD6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3848B" w14:textId="7BE60BE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2BD0B75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1156AC8" w14:textId="0E56A53E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DAE31A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3B9F3" w14:textId="08941BD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</w:tcPr>
          <w:p w14:paraId="1FF15BE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0A7F2" w14:textId="48CED24E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17AF0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20236" w14:textId="21456FC1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9F4538" w:rsidRPr="00161E24" w14:paraId="05E11B1A" w14:textId="77777777" w:rsidTr="009F4538">
        <w:tc>
          <w:tcPr>
            <w:tcW w:w="2970" w:type="dxa"/>
          </w:tcPr>
          <w:p w14:paraId="3970D58D" w14:textId="4F5CCB8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6188" w14:textId="5CDFDF2B" w:rsidR="009F4538" w:rsidRPr="00161E24" w:rsidRDefault="009F4538" w:rsidP="00B9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7A0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DD775" w14:textId="6626EE72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73BF66B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51B3" w14:textId="6EAB12C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70" w:type="dxa"/>
          </w:tcPr>
          <w:p w14:paraId="3C4F03F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8D115" w14:textId="57BF050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7059FA1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DCB1BA" w14:textId="559C778B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0" w:type="dxa"/>
          </w:tcPr>
          <w:p w14:paraId="1B9B173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D59ED9" w14:textId="7C00ACD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493BC1D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9113" w14:textId="6CA77EB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53C14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E8B42" w14:textId="5DE8416A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</w:tr>
      <w:tr w:rsidR="009F4538" w:rsidRPr="00161E24" w14:paraId="2BE21A01" w14:textId="77777777" w:rsidTr="009F4538">
        <w:tc>
          <w:tcPr>
            <w:tcW w:w="2970" w:type="dxa"/>
          </w:tcPr>
          <w:p w14:paraId="27D969CC" w14:textId="5C40014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BC772C" w14:textId="6D3EBAD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34B87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947848" w14:textId="2A3C7AC6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D7229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570328" w14:textId="0930A52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20BD9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17370E" w14:textId="25F6D406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7FA1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263119D2" w14:textId="7091D720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4B8573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F7CA13" w14:textId="41B5A54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031F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599C56" w14:textId="6D07077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CF4D4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D4AC48" w14:textId="14ED41EE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538" w:rsidRPr="00161E24" w14:paraId="6BBDA70B" w14:textId="77777777" w:rsidTr="009F4538">
        <w:tc>
          <w:tcPr>
            <w:tcW w:w="2970" w:type="dxa"/>
          </w:tcPr>
          <w:p w14:paraId="1C0C55A8" w14:textId="61A017D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170" w:type="dxa"/>
            <w:vAlign w:val="center"/>
          </w:tcPr>
          <w:p w14:paraId="203ED7D6" w14:textId="41D137A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center"/>
          </w:tcPr>
          <w:p w14:paraId="25EB035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ECB95D" w14:textId="1250FECD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1,429</w:t>
            </w:r>
          </w:p>
        </w:tc>
        <w:tc>
          <w:tcPr>
            <w:tcW w:w="270" w:type="dxa"/>
            <w:vAlign w:val="center"/>
          </w:tcPr>
          <w:p w14:paraId="6B8FEF9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E64BCB" w14:textId="484BBEFC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2,337</w:t>
            </w:r>
          </w:p>
        </w:tc>
        <w:tc>
          <w:tcPr>
            <w:tcW w:w="270" w:type="dxa"/>
            <w:vAlign w:val="center"/>
          </w:tcPr>
          <w:p w14:paraId="1CF6748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E21BD7" w14:textId="1CEAB273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70" w:type="dxa"/>
            <w:vAlign w:val="center"/>
          </w:tcPr>
          <w:p w14:paraId="3E52E00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C69F724" w14:textId="72CCA4A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center"/>
          </w:tcPr>
          <w:p w14:paraId="583ADE3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6AEDE4" w14:textId="2FD510A1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270" w:type="dxa"/>
            <w:vAlign w:val="center"/>
          </w:tcPr>
          <w:p w14:paraId="523539D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F8CA2A" w14:textId="1BEBBD71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709E0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B342E" w14:textId="3DCF606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5,152</w:t>
            </w:r>
          </w:p>
        </w:tc>
      </w:tr>
      <w:tr w:rsidR="009F4538" w:rsidRPr="00161E24" w14:paraId="0CE58984" w14:textId="77777777" w:rsidTr="009F4538">
        <w:tc>
          <w:tcPr>
            <w:tcW w:w="2970" w:type="dxa"/>
          </w:tcPr>
          <w:p w14:paraId="740DDF5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33E2DDA" w14:textId="12F2B8F7" w:rsidR="009F4538" w:rsidRPr="00161E24" w:rsidRDefault="00EA5864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371D9D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ED830" w14:textId="14DBE204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61785D1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70E6B" w14:textId="6C23011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70" w:type="dxa"/>
          </w:tcPr>
          <w:p w14:paraId="7B11166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47C93" w14:textId="23056BC5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307BFEA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41732" w14:textId="17FE4F04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C5A8F3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3FCDB" w14:textId="2A4B380A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2A781DE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C1B2" w14:textId="14D9559B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3B72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57BA7" w14:textId="1701344A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9F4538" w:rsidRPr="00161E24" w14:paraId="4DA62810" w14:textId="77777777" w:rsidTr="009F4538">
        <w:tc>
          <w:tcPr>
            <w:tcW w:w="2970" w:type="dxa"/>
          </w:tcPr>
          <w:p w14:paraId="2FDD76A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CBACE" w14:textId="6203C8BD" w:rsidR="009F4538" w:rsidRPr="00161E24" w:rsidRDefault="00EA5864" w:rsidP="00D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0F37532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D71E8" w14:textId="06499469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14:paraId="5F87A55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F3FE4" w14:textId="4257D28F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270" w:type="dxa"/>
          </w:tcPr>
          <w:p w14:paraId="1CA2F1A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CAB98" w14:textId="6CC220F5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70" w:type="dxa"/>
          </w:tcPr>
          <w:p w14:paraId="10EFB49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6F004E8" w14:textId="28D7D79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50F9226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8C4E0" w14:textId="5E67FD52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70" w:type="dxa"/>
          </w:tcPr>
          <w:p w14:paraId="65956C7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FCA35" w14:textId="70B5CCAF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D2D8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9029D" w14:textId="686BC577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(299)</w:t>
            </w:r>
          </w:p>
        </w:tc>
      </w:tr>
      <w:tr w:rsidR="009F4538" w:rsidRPr="00161E24" w14:paraId="7C21DAA4" w14:textId="77777777" w:rsidTr="009F4538">
        <w:tc>
          <w:tcPr>
            <w:tcW w:w="2970" w:type="dxa"/>
          </w:tcPr>
          <w:p w14:paraId="7A5BBE48" w14:textId="19D1E040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382" w14:textId="4149149D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instrText>=</w:instrTex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A81E5B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5063" w14:textId="4598C944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1,489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4B3BFC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1382" w14:textId="299D9ED9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2,490</w:t>
            </w:r>
          </w:p>
        </w:tc>
        <w:tc>
          <w:tcPr>
            <w:tcW w:w="270" w:type="dxa"/>
            <w:vAlign w:val="center"/>
          </w:tcPr>
          <w:p w14:paraId="6C433B9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2EA9F" w14:textId="7177B24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9FFC7E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EB7" w14:textId="28344909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B3E235E" w14:textId="6E9FA45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7B4D" w14:textId="3732043C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3D8A34F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4C42" w14:textId="097A4A5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BD805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F634" w14:textId="3D73470F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5,420</w:t>
            </w:r>
          </w:p>
        </w:tc>
      </w:tr>
      <w:tr w:rsidR="009F4538" w:rsidRPr="00161E24" w14:paraId="727A3143" w14:textId="77777777" w:rsidTr="009F4538">
        <w:tc>
          <w:tcPr>
            <w:tcW w:w="2970" w:type="dxa"/>
            <w:vAlign w:val="bottom"/>
          </w:tcPr>
          <w:p w14:paraId="11687A5F" w14:textId="68A66CF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2B376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A0AD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DD30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E0D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1C41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4E9F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4E0B8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AEE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CBEB3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AD31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1628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E16A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812A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098E3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1ED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538" w:rsidRPr="00161E24" w14:paraId="1BA9FC84" w14:textId="77777777" w:rsidTr="009F4538">
        <w:tc>
          <w:tcPr>
            <w:tcW w:w="2970" w:type="dxa"/>
            <w:vAlign w:val="bottom"/>
          </w:tcPr>
          <w:p w14:paraId="5B0CAC4D" w14:textId="53AEB6F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03AF9F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331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9330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7716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7535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5FEC9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435A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0C7D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7F250D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D221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09E7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651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0F50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C0E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CA88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538" w:rsidRPr="00161E24" w14:paraId="4E995135" w14:textId="77777777" w:rsidTr="009F4538">
        <w:tc>
          <w:tcPr>
            <w:tcW w:w="2970" w:type="dxa"/>
          </w:tcPr>
          <w:p w14:paraId="54C0CDA7" w14:textId="4BAB8BB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9E5251" w14:textId="67A23B18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6BC8AE5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D41872" w14:textId="0D949E72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1,337</w:t>
            </w:r>
          </w:p>
        </w:tc>
        <w:tc>
          <w:tcPr>
            <w:tcW w:w="270" w:type="dxa"/>
          </w:tcPr>
          <w:p w14:paraId="3FBA77C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0CC46" w14:textId="261D85F5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20F99D3B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11A765" w14:textId="4871A9B9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774F81B0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02F3F63" w14:textId="5F112802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F9F9BF1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E6ABB" w14:textId="0917E7A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64C15D46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4425C" w14:textId="35F4141F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70" w:type="dxa"/>
          </w:tcPr>
          <w:p w14:paraId="2F12ADE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6084C" w14:textId="013835F4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3,998</w:t>
            </w:r>
          </w:p>
        </w:tc>
      </w:tr>
      <w:tr w:rsidR="009F4538" w:rsidRPr="00161E24" w14:paraId="0CF2A7AE" w14:textId="77777777" w:rsidTr="009F4538">
        <w:tc>
          <w:tcPr>
            <w:tcW w:w="2970" w:type="dxa"/>
          </w:tcPr>
          <w:p w14:paraId="35E9BA55" w14:textId="35EC7DCB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9E1828" w14:textId="1242409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270" w:type="dxa"/>
          </w:tcPr>
          <w:p w14:paraId="6611A918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90F381" w14:textId="57CB6E59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1,779</w:t>
            </w:r>
          </w:p>
        </w:tc>
        <w:tc>
          <w:tcPr>
            <w:tcW w:w="270" w:type="dxa"/>
          </w:tcPr>
          <w:p w14:paraId="29DA8A62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FBA85E" w14:textId="7E88FCFE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1,313</w:t>
            </w:r>
          </w:p>
        </w:tc>
        <w:tc>
          <w:tcPr>
            <w:tcW w:w="270" w:type="dxa"/>
          </w:tcPr>
          <w:p w14:paraId="34770507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8A014" w14:textId="36885383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46F2047E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DA33ED3" w14:textId="26F88728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AADF17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CFF3" w14:textId="30164DF1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</w:tcPr>
          <w:p w14:paraId="0F7A6AD5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6120C7" w14:textId="6C2FFAE5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3733635C" w14:textId="77777777" w:rsidR="009F4538" w:rsidRPr="00161E24" w:rsidRDefault="009F4538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79DEF" w14:textId="346615EC" w:rsidR="009F4538" w:rsidRPr="00161E24" w:rsidRDefault="00D0010B" w:rsidP="009F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4,527</w:t>
            </w:r>
          </w:p>
        </w:tc>
      </w:tr>
    </w:tbl>
    <w:p w14:paraId="040F6A8C" w14:textId="77777777" w:rsidR="008021BA" w:rsidRPr="00161E24" w:rsidRDefault="008021BA" w:rsidP="0080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021BA" w:rsidRPr="00161E24" w:rsidSect="00933D8A"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p w14:paraId="59FB7D41" w14:textId="77777777" w:rsidR="00A40D35" w:rsidRPr="00161E24" w:rsidRDefault="00640C92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หลัก</w:t>
      </w:r>
      <w:r w:rsidR="00A40D35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ประกัน</w:t>
      </w:r>
    </w:p>
    <w:p w14:paraId="2000FCDC" w14:textId="77777777" w:rsidR="00A40D35" w:rsidRPr="00161E24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F13A05" w14:textId="6F457F50" w:rsidR="00A40D35" w:rsidRPr="00161E24" w:rsidRDefault="00A40D35" w:rsidP="005F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นำเครื่องจักร</w:t>
      </w:r>
      <w:r w:rsidR="0002480F" w:rsidRPr="00161E24">
        <w:rPr>
          <w:rFonts w:asciiTheme="majorBidi" w:hAnsiTheme="majorBidi" w:cstheme="majorBidi"/>
          <w:spacing w:val="2"/>
          <w:sz w:val="30"/>
          <w:szCs w:val="30"/>
          <w:cs/>
        </w:rPr>
        <w:t>บางส่วนเป็นหลักประกัน</w:t>
      </w:r>
      <w:r w:rsidR="00640C92" w:rsidRPr="00161E24">
        <w:rPr>
          <w:rFonts w:asciiTheme="majorBidi" w:hAnsiTheme="majorBidi" w:cstheme="majorBidi"/>
          <w:spacing w:val="2"/>
          <w:sz w:val="30"/>
          <w:szCs w:val="30"/>
          <w:cs/>
        </w:rPr>
        <w:t>วงเงินสินเชื่อ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ระยะสั้นจาก</w:t>
      </w:r>
      <w:r w:rsidR="0002480F" w:rsidRPr="00161E2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สถาบันการเงิน 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ตามที่กล่าว</w:t>
      </w:r>
      <w:r w:rsidR="006A1579">
        <w:rPr>
          <w:rFonts w:asciiTheme="majorBidi" w:hAnsiTheme="majorBidi" w:cstheme="majorBidi"/>
          <w:spacing w:val="2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161E2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หมายเหตุ</w:t>
      </w:r>
      <w:r w:rsidRPr="00161E2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ประกอบงบการเงินข้อ </w:t>
      </w:r>
      <w:r w:rsidR="000C58DB" w:rsidRPr="00161E24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F93E1F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</w:p>
    <w:p w14:paraId="214BB134" w14:textId="77777777" w:rsidR="00A40D35" w:rsidRPr="00161E24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D9D421" w14:textId="72994C02" w:rsidR="0044379F" w:rsidRPr="00161E24" w:rsidRDefault="003E167F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Pr="00161E24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สินทรัพย์ระหว่างก่อสร้าง ซึ่งรวมถึง</w:t>
      </w:r>
      <w:r w:rsidRPr="00161E24">
        <w:rPr>
          <w:rFonts w:asciiTheme="majorBidi" w:hAnsiTheme="majorBidi" w:cstheme="majorBidi"/>
          <w:sz w:val="30"/>
          <w:szCs w:val="30"/>
          <w:cs/>
        </w:rPr>
        <w:t>โรงงานใหม่ได้บันทึกเป็นส่วนหนึ่งของต้นทุนสินทรัพย์</w:t>
      </w:r>
      <w:r w:rsidR="0067298D"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ของกลุ่มบริษัทและบริษัท</w:t>
      </w:r>
      <w:r w:rsidR="00C15E0A" w:rsidRPr="00161E24">
        <w:rPr>
          <w:rFonts w:asciiTheme="majorBidi" w:hAnsiTheme="majorBidi" w:cstheme="majorBidi"/>
          <w:spacing w:val="-4"/>
          <w:sz w:val="30"/>
          <w:szCs w:val="30"/>
          <w:cs/>
        </w:rPr>
        <w:t>จํานว</w:t>
      </w:r>
      <w:r w:rsidR="00B522B9" w:rsidRPr="00161E2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052F3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43108">
        <w:rPr>
          <w:rFonts w:asciiTheme="majorBidi" w:hAnsiTheme="majorBidi" w:cstheme="majorBidi"/>
          <w:spacing w:val="-4"/>
          <w:sz w:val="30"/>
          <w:szCs w:val="30"/>
        </w:rPr>
        <w:t>5.39</w:t>
      </w:r>
      <w:r w:rsidR="0040576C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826AE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40A99" w:rsidRPr="00161E2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D0010B">
        <w:rPr>
          <w:rFonts w:asciiTheme="majorBidi" w:hAnsiTheme="majorBidi" w:cstheme="majorBidi"/>
          <w:spacing w:val="-4"/>
          <w:sz w:val="30"/>
          <w:szCs w:val="30"/>
        </w:rPr>
        <w:t xml:space="preserve"> 5.14 </w:t>
      </w:r>
      <w:r w:rsidR="00D555D6" w:rsidRPr="00161E2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BF5600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55D6"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9F4538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F0473C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9F453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10.44 </w:t>
      </w:r>
      <w:r w:rsidR="00C51B65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BF5600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E40A99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และ </w:t>
      </w:r>
      <w:r w:rsidR="009F453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6.79 </w:t>
      </w:r>
      <w:r w:rsidR="00E40A99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</w:t>
      </w:r>
      <w:r w:rsidR="00ED7AD5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</w:t>
      </w:r>
      <w:r w:rsidR="00E40A99" w:rsidRPr="00161E2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บาท</w:t>
      </w:r>
      <w:r w:rsidR="0067407C" w:rsidRPr="00161E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D4176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) </w:t>
      </w:r>
      <w:r w:rsidR="00793341" w:rsidRPr="00161E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00E2C" w:rsidRPr="00161E24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มีอัตราดอกเบี้ยที่รับรู้</w:t>
      </w:r>
      <w:r w:rsidR="005A2B9D" w:rsidRPr="00161E24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="004E330B">
        <w:rPr>
          <w:rFonts w:asciiTheme="majorBidi" w:hAnsiTheme="majorBidi" w:cstheme="majorBidi"/>
          <w:spacing w:val="-2"/>
          <w:sz w:val="30"/>
          <w:szCs w:val="30"/>
        </w:rPr>
        <w:t xml:space="preserve"> 2.12</w:t>
      </w:r>
      <w:r w:rsidR="00775174" w:rsidRPr="00161E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20F97" w:rsidRPr="00161E24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9F45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0F97" w:rsidRPr="00161E24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="00D0010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0010B">
        <w:rPr>
          <w:rFonts w:asciiTheme="majorBidi" w:hAnsiTheme="majorBidi" w:cstheme="majorBidi"/>
          <w:spacing w:val="-2"/>
          <w:sz w:val="30"/>
          <w:szCs w:val="30"/>
        </w:rPr>
        <w:t>2.</w:t>
      </w:r>
      <w:r w:rsidR="00E626AD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="00420F97" w:rsidRPr="00161E24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="00C64F15" w:rsidRPr="00161E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0473C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C51B65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990CB7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8F72A8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07</w:t>
      </w:r>
      <w:r w:rsidR="00BF5600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ร้อยละ 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8F72A8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A1565D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2ABF7B1" w14:textId="77777777" w:rsidR="00D46DE0" w:rsidRPr="00161E24" w:rsidRDefault="00D46DE0" w:rsidP="007619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A4A04F5" w14:textId="187BB440" w:rsidR="002C1DE2" w:rsidRPr="00161E24" w:rsidRDefault="00CB0FA3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367F1">
        <w:rPr>
          <w:rFonts w:asciiTheme="majorBidi" w:hAnsiTheme="majorBidi" w:cstheme="majorBidi" w:hint="cs"/>
          <w:sz w:val="30"/>
          <w:szCs w:val="30"/>
          <w:u w:val="none"/>
          <w:cs/>
        </w:rPr>
        <w:t>สัญญาเช่า</w:t>
      </w:r>
    </w:p>
    <w:p w14:paraId="0D43274A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012295" w:rsidRPr="00161E24" w14:paraId="27D2889C" w14:textId="77777777" w:rsidTr="00A0225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446EDDD" w14:textId="4125095A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5035B605" w14:textId="2CEDF792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EBC12A" w14:textId="0A934E76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DA681E8" w14:textId="1163DF36" w:rsidR="00012295" w:rsidRPr="00161E24" w:rsidRDefault="00012295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2295" w:rsidRPr="00161E24" w14:paraId="3718CDD5" w14:textId="77777777" w:rsidTr="00012295">
        <w:trPr>
          <w:cantSplit/>
          <w:tblHeader/>
        </w:trPr>
        <w:tc>
          <w:tcPr>
            <w:tcW w:w="3780" w:type="dxa"/>
            <w:vAlign w:val="bottom"/>
          </w:tcPr>
          <w:p w14:paraId="7ACF1C65" w14:textId="6B830283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76813B8F" w14:textId="269D3A71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45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6D6DA4E" w14:textId="77777777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1B7D5" w14:textId="06F04850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45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A762386" w14:textId="77777777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878B" w14:textId="2D15774A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45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085E4B8" w14:textId="77777777" w:rsidR="00012295" w:rsidRPr="00161E24" w:rsidRDefault="00012295" w:rsidP="002C1D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43F30" w14:textId="05A6871C" w:rsidR="00012295" w:rsidRPr="00161E24" w:rsidRDefault="000C58DB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45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12295" w:rsidRPr="00161E24" w14:paraId="3BF5A998" w14:textId="77777777" w:rsidTr="00A0225D">
        <w:trPr>
          <w:cantSplit/>
          <w:tblHeader/>
        </w:trPr>
        <w:tc>
          <w:tcPr>
            <w:tcW w:w="3780" w:type="dxa"/>
          </w:tcPr>
          <w:p w14:paraId="52CF8EBB" w14:textId="77777777" w:rsidR="00012295" w:rsidRPr="00161E24" w:rsidRDefault="00012295" w:rsidP="002C1D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A36F66" w14:textId="1D5E0F00" w:rsidR="00012295" w:rsidRPr="00161E24" w:rsidRDefault="00012295" w:rsidP="00761988">
            <w:pPr>
              <w:pStyle w:val="acctfourfigures"/>
              <w:tabs>
                <w:tab w:val="clear" w:pos="765"/>
              </w:tabs>
              <w:spacing w:line="240" w:lineRule="auto"/>
              <w:ind w:left="-89" w:right="-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F4538" w:rsidRPr="00161E24" w14:paraId="07315C60" w14:textId="77777777" w:rsidTr="003D3544">
        <w:trPr>
          <w:cantSplit/>
        </w:trPr>
        <w:tc>
          <w:tcPr>
            <w:tcW w:w="3780" w:type="dxa"/>
          </w:tcPr>
          <w:p w14:paraId="573BCDEC" w14:textId="461217CC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0BC69034" w14:textId="4EE42658" w:rsidR="009F4538" w:rsidRPr="00161E24" w:rsidRDefault="00B02596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06D3066F" w14:textId="3C650D93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50E440E" w14:textId="7E111FC9" w:rsidR="009F4538" w:rsidRPr="00161E24" w:rsidRDefault="00B02596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2BB95AF6" w14:textId="71E6245F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7B8AB" w14:textId="7976B807" w:rsidR="009F4538" w:rsidRPr="003D3544" w:rsidRDefault="00DF2800" w:rsidP="0076198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3C543B1C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C637D" w14:textId="7F8B420B" w:rsidR="009F4538" w:rsidRPr="00161E24" w:rsidRDefault="009F4538" w:rsidP="0076198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9F4538" w:rsidRPr="00161E24" w14:paraId="033F3D5E" w14:textId="77777777" w:rsidTr="003D3544">
        <w:trPr>
          <w:cantSplit/>
        </w:trPr>
        <w:tc>
          <w:tcPr>
            <w:tcW w:w="3780" w:type="dxa"/>
          </w:tcPr>
          <w:p w14:paraId="38E888D5" w14:textId="77777777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460A0034" w14:textId="4AFCF742" w:rsidR="009F4538" w:rsidRPr="00161E24" w:rsidRDefault="00942759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180" w:type="dxa"/>
          </w:tcPr>
          <w:p w14:paraId="72DF4680" w14:textId="5B96DF86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DFC6" w14:textId="505F46B9" w:rsidR="009F4538" w:rsidRPr="00161E24" w:rsidRDefault="009F4538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2,462</w:t>
            </w:r>
          </w:p>
        </w:tc>
        <w:tc>
          <w:tcPr>
            <w:tcW w:w="180" w:type="dxa"/>
          </w:tcPr>
          <w:p w14:paraId="2D3F9F56" w14:textId="2F558429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62D11" w14:textId="2A7792FB" w:rsidR="009F4538" w:rsidRPr="003D3544" w:rsidRDefault="00DF2800" w:rsidP="0076198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728BCF45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B920F" w14:textId="4CA8C708" w:rsidR="009F4538" w:rsidRPr="00161E24" w:rsidRDefault="009F4538" w:rsidP="0076198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9F4538" w:rsidRPr="00161E24" w14:paraId="6EB7D588" w14:textId="77777777" w:rsidTr="00012295">
        <w:trPr>
          <w:cantSplit/>
        </w:trPr>
        <w:tc>
          <w:tcPr>
            <w:tcW w:w="3780" w:type="dxa"/>
          </w:tcPr>
          <w:p w14:paraId="491761A0" w14:textId="5A1BE282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641671DE" w14:textId="2275C3F8" w:rsidR="009F4538" w:rsidRPr="00161E24" w:rsidRDefault="00942759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</w:tcPr>
          <w:p w14:paraId="7DD98072" w14:textId="08B6B3A5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84838" w14:textId="2D4781E6" w:rsidR="009F4538" w:rsidRPr="00161E24" w:rsidRDefault="009F4538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</w:tcPr>
          <w:p w14:paraId="628A086F" w14:textId="0884A8B1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090FD8" w14:textId="657C08E0" w:rsidR="009F4538" w:rsidRPr="00161E24" w:rsidRDefault="00DF2800" w:rsidP="0076198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80" w:type="dxa"/>
          </w:tcPr>
          <w:p w14:paraId="73B18757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20572" w14:textId="4AAE9E38" w:rsidR="009F4538" w:rsidRPr="00161E24" w:rsidRDefault="009F4538" w:rsidP="0076198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9F4538" w:rsidRPr="00161E24" w14:paraId="331ABFC2" w14:textId="77777777" w:rsidTr="00012295">
        <w:trPr>
          <w:cantSplit/>
        </w:trPr>
        <w:tc>
          <w:tcPr>
            <w:tcW w:w="3780" w:type="dxa"/>
          </w:tcPr>
          <w:p w14:paraId="2C21F2A0" w14:textId="77777777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4CE3E39A" w14:textId="620D5918" w:rsidR="009F4538" w:rsidRPr="00161E24" w:rsidRDefault="00942759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0" w:type="dxa"/>
          </w:tcPr>
          <w:p w14:paraId="4EEBA65A" w14:textId="4C1B42F1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D40AFB7" w14:textId="1427533C" w:rsidR="009F4538" w:rsidRPr="00161E24" w:rsidRDefault="009F4538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1CC708" w14:textId="440775D8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65B5CD" w14:textId="3F15CF44" w:rsidR="009F4538" w:rsidRPr="00161E24" w:rsidRDefault="00DF2800" w:rsidP="0076198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FC4381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67106" w14:textId="0B96C708" w:rsidR="009F4538" w:rsidRPr="00161E24" w:rsidRDefault="009F4538" w:rsidP="006A157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4538" w:rsidRPr="00161E24" w14:paraId="6B6D2C31" w14:textId="77777777" w:rsidTr="00012295">
        <w:trPr>
          <w:cantSplit/>
        </w:trPr>
        <w:tc>
          <w:tcPr>
            <w:tcW w:w="3780" w:type="dxa"/>
          </w:tcPr>
          <w:p w14:paraId="243B4162" w14:textId="77777777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903CC82" w14:textId="698A1F64" w:rsidR="009F4538" w:rsidRPr="00161E24" w:rsidRDefault="00942759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80" w:type="dxa"/>
          </w:tcPr>
          <w:p w14:paraId="28E9F7D8" w14:textId="5D9F72CB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16D0D" w14:textId="72040B7F" w:rsidR="009F4538" w:rsidRPr="00161E24" w:rsidRDefault="009F4538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5DDD821E" w14:textId="65A1EDEC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80028" w14:textId="785864C2" w:rsidR="009F4538" w:rsidRPr="00161E24" w:rsidRDefault="00DF2800" w:rsidP="0076198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353AB0CF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DCA78" w14:textId="65E66840" w:rsidR="009F4538" w:rsidRPr="00161E24" w:rsidRDefault="009F4538" w:rsidP="0076198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9F4538" w:rsidRPr="00161E24" w14:paraId="76B496CC" w14:textId="77777777" w:rsidTr="004D1681">
        <w:trPr>
          <w:cantSplit/>
        </w:trPr>
        <w:tc>
          <w:tcPr>
            <w:tcW w:w="3780" w:type="dxa"/>
          </w:tcPr>
          <w:p w14:paraId="56454265" w14:textId="0BBFDA06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0D172" w14:textId="56900184" w:rsidR="009F4538" w:rsidRPr="00161E24" w:rsidRDefault="00B02596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  <w:tc>
          <w:tcPr>
            <w:tcW w:w="180" w:type="dxa"/>
          </w:tcPr>
          <w:p w14:paraId="552BCC23" w14:textId="31C96D3F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3B85BF" w14:textId="7170498B" w:rsidR="009F4538" w:rsidRPr="00161E24" w:rsidRDefault="00B02596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</w:tcPr>
          <w:p w14:paraId="3CCA3593" w14:textId="533137EE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A10FA6D" w14:textId="3BCF725C" w:rsidR="009F4538" w:rsidRPr="00161E24" w:rsidRDefault="00DF2800" w:rsidP="007619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8640A5B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07F8" w14:textId="7E02DE20" w:rsidR="009F4538" w:rsidRPr="00161E24" w:rsidRDefault="009F4538" w:rsidP="006A157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4538" w:rsidRPr="00161E24" w14:paraId="662B8DA5" w14:textId="77777777" w:rsidTr="004D1681">
        <w:trPr>
          <w:cantSplit/>
        </w:trPr>
        <w:tc>
          <w:tcPr>
            <w:tcW w:w="3780" w:type="dxa"/>
            <w:hideMark/>
          </w:tcPr>
          <w:p w14:paraId="090A0AEC" w14:textId="77777777" w:rsidR="009F4538" w:rsidRPr="00161E24" w:rsidRDefault="009F4538" w:rsidP="009F45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0BE98" w14:textId="7EFE0169" w:rsidR="009F4538" w:rsidRPr="00161E24" w:rsidRDefault="00942759" w:rsidP="007619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4,428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</w:tcPr>
          <w:p w14:paraId="0B018937" w14:textId="5E1FC7CC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1EBEE" w14:textId="7D2D1D07" w:rsidR="009F4538" w:rsidRPr="00161E24" w:rsidRDefault="009F4538" w:rsidP="0076198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4,104</w:t>
            </w:r>
          </w:p>
        </w:tc>
        <w:tc>
          <w:tcPr>
            <w:tcW w:w="180" w:type="dxa"/>
          </w:tcPr>
          <w:p w14:paraId="331235F0" w14:textId="6086B385" w:rsidR="009F4538" w:rsidRPr="00161E24" w:rsidRDefault="009F4538" w:rsidP="009F453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A81E" w14:textId="18D75044" w:rsidR="009F4538" w:rsidRPr="00161E24" w:rsidRDefault="00DF2800" w:rsidP="0076198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80" w:type="dxa"/>
          </w:tcPr>
          <w:p w14:paraId="14AB836F" w14:textId="77777777" w:rsidR="009F4538" w:rsidRPr="00161E24" w:rsidRDefault="009F4538" w:rsidP="009F45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E875" w14:textId="42E07B4D" w:rsidR="009F4538" w:rsidRPr="00161E24" w:rsidRDefault="009F4538" w:rsidP="0076198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2FE5D52C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F2FD7D9" w14:textId="64AE31D5" w:rsidR="002C1DE2" w:rsidRPr="00161E24" w:rsidRDefault="002C1DE2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9F4538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1C775A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1C775A" w:rsidRPr="00DF28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F2800">
        <w:rPr>
          <w:rFonts w:asciiTheme="majorBidi" w:hAnsiTheme="majorBidi" w:cstheme="majorBidi"/>
          <w:sz w:val="30"/>
          <w:szCs w:val="30"/>
          <w:cs/>
        </w:rPr>
        <w:t>เพิ่มขึ้นเป็น</w:t>
      </w:r>
      <w:r w:rsidRPr="00BF7A4B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2800" w:rsidRPr="00BF7A4B">
        <w:rPr>
          <w:rFonts w:asciiTheme="majorBidi" w:hAnsiTheme="majorBidi" w:cstheme="majorBidi"/>
          <w:sz w:val="30"/>
          <w:szCs w:val="30"/>
        </w:rPr>
        <w:t xml:space="preserve"> 973</w:t>
      </w:r>
      <w:r w:rsidRPr="00BF7A4B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DF2800" w:rsidRPr="00BF7A4B">
        <w:rPr>
          <w:rFonts w:asciiTheme="majorBidi" w:hAnsiTheme="majorBidi" w:cstheme="majorBidi"/>
          <w:sz w:val="30"/>
          <w:szCs w:val="30"/>
        </w:rPr>
        <w:t xml:space="preserve"> 122</w:t>
      </w:r>
      <w:r w:rsidR="00DF2800">
        <w:rPr>
          <w:rFonts w:asciiTheme="majorBidi" w:hAnsiTheme="majorBidi" w:cstheme="majorBidi"/>
          <w:sz w:val="30"/>
          <w:szCs w:val="30"/>
        </w:rPr>
        <w:t xml:space="preserve"> </w:t>
      </w:r>
      <w:r w:rsidRPr="00DF280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F2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4538" w:rsidRPr="00DF280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F4538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2,633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9F4538" w:rsidRPr="00DF2800">
        <w:rPr>
          <w:rFonts w:asciiTheme="majorBidi" w:hAnsiTheme="majorBidi" w:cstheme="majorBidi"/>
          <w:i/>
          <w:iCs/>
          <w:sz w:val="30"/>
          <w:szCs w:val="30"/>
        </w:rPr>
        <w:t>287</w:t>
      </w:r>
      <w:r w:rsidR="00AD7324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E88BD20" w14:textId="77777777" w:rsidR="00654743" w:rsidRPr="00161E24" w:rsidRDefault="00654743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19237" w14:textId="3259CF53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9E7723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 และอุปกรณ์ต่าง ๆ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7723"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6A6E6E4" w14:textId="77777777" w:rsidR="000A269B" w:rsidRDefault="000A2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14C717" w14:textId="43B15F6E" w:rsidR="002C1DE2" w:rsidRDefault="002C1DE2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6A6A1EC" w14:textId="77777777" w:rsidR="006A1579" w:rsidRPr="00161E24" w:rsidRDefault="006A1579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0B679" w14:textId="4A7615C2" w:rsidR="0067757F" w:rsidRPr="00161E24" w:rsidRDefault="00832BEC" w:rsidP="00E7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6DA8F902" w14:textId="7EA0942E" w:rsidR="00832BEC" w:rsidRDefault="00832BEC" w:rsidP="0083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FD00C7" w:rsidRPr="00C57846" w14:paraId="699DD55A" w14:textId="77777777" w:rsidTr="00763091">
        <w:trPr>
          <w:tblHeader/>
        </w:trPr>
        <w:tc>
          <w:tcPr>
            <w:tcW w:w="2099" w:type="pct"/>
          </w:tcPr>
          <w:p w14:paraId="59E49833" w14:textId="77777777" w:rsidR="00FD00C7" w:rsidRPr="00B056C3" w:rsidRDefault="00FD0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31AFB41F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C9DC9B3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C4FB9F6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00C7" w:rsidRPr="00C57846" w14:paraId="66A2858D" w14:textId="77777777" w:rsidTr="00763091">
        <w:trPr>
          <w:tblHeader/>
        </w:trPr>
        <w:tc>
          <w:tcPr>
            <w:tcW w:w="2099" w:type="pct"/>
          </w:tcPr>
          <w:p w14:paraId="670EC65E" w14:textId="36C237F3" w:rsidR="00FD00C7" w:rsidRPr="00B056C3" w:rsidRDefault="00FD00C7" w:rsidP="00FD00C7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shd w:val="clear" w:color="auto" w:fill="auto"/>
          </w:tcPr>
          <w:p w14:paraId="3CDCFAD6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48FB2CC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7CAE16D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D36D79B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FA3A51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699BE334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C68416C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D00C7" w:rsidRPr="00C57846" w14:paraId="176259F9" w14:textId="77777777" w:rsidTr="00763091">
        <w:trPr>
          <w:trHeight w:val="434"/>
          <w:tblHeader/>
        </w:trPr>
        <w:tc>
          <w:tcPr>
            <w:tcW w:w="2099" w:type="pct"/>
          </w:tcPr>
          <w:p w14:paraId="03EA70B5" w14:textId="77777777" w:rsidR="00FD00C7" w:rsidRPr="00B056C3" w:rsidRDefault="00FD00C7" w:rsidP="00FD00C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53F2743E" w14:textId="77777777" w:rsidR="00FD00C7" w:rsidRPr="00B056C3" w:rsidRDefault="00FD00C7" w:rsidP="00060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00C7" w:rsidRPr="00927F6F" w14:paraId="759975AD" w14:textId="77777777" w:rsidTr="00763091">
        <w:tc>
          <w:tcPr>
            <w:tcW w:w="2099" w:type="pct"/>
          </w:tcPr>
          <w:p w14:paraId="33226B11" w14:textId="6F4274CC" w:rsidR="00FD00C7" w:rsidRPr="00927F6F" w:rsidRDefault="00FD00C7" w:rsidP="00FD00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609" w:type="pct"/>
          </w:tcPr>
          <w:p w14:paraId="4A723B33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B55ED12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A748156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92AA1D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50D9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14388CF8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884B17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00C7" w:rsidRPr="00927F6F" w14:paraId="639587DE" w14:textId="77777777" w:rsidTr="00763091">
        <w:tc>
          <w:tcPr>
            <w:tcW w:w="2099" w:type="pct"/>
          </w:tcPr>
          <w:p w14:paraId="1B445E51" w14:textId="6675C34F" w:rsidR="00FD00C7" w:rsidRPr="00927F6F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09" w:type="pct"/>
          </w:tcPr>
          <w:p w14:paraId="28E315A1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C190E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EE1292A" w14:textId="2BBF8B36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F50705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1B580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90DFA0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3EFDA5" w14:textId="43A1CCFB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0C7" w:rsidRPr="00927F6F" w14:paraId="08C9F8A0" w14:textId="77777777" w:rsidTr="00763091">
        <w:tc>
          <w:tcPr>
            <w:tcW w:w="2099" w:type="pct"/>
          </w:tcPr>
          <w:p w14:paraId="62B29556" w14:textId="65BD8787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9" w:type="pct"/>
          </w:tcPr>
          <w:p w14:paraId="7817ECFD" w14:textId="67405912" w:rsidR="00FD00C7" w:rsidRPr="00927F6F" w:rsidRDefault="00942759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25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8EBA391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2EEBCAF" w14:textId="4637DEF5" w:rsidR="00FD00C7" w:rsidRPr="00161E24" w:rsidRDefault="00FD00C7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6BC9323B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98E52A" w14:textId="2E145BEF" w:rsidR="00FD00C7" w:rsidRPr="00927F6F" w:rsidRDefault="00B02596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249C4D1C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B46DE47" w14:textId="057EE283" w:rsidR="00FD00C7" w:rsidRPr="00161E24" w:rsidRDefault="00FD00C7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D00C7" w:rsidRPr="00927F6F" w14:paraId="3770CB32" w14:textId="77777777" w:rsidTr="00763091">
        <w:tc>
          <w:tcPr>
            <w:tcW w:w="2099" w:type="pct"/>
          </w:tcPr>
          <w:p w14:paraId="2D958074" w14:textId="6B79E45D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09" w:type="pct"/>
          </w:tcPr>
          <w:p w14:paraId="5B6DB443" w14:textId="7F6FE60D" w:rsidR="00FD00C7" w:rsidRPr="00927F6F" w:rsidRDefault="00942759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1AA94B2E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BB5D935" w14:textId="68712BFA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3" w:type="pct"/>
          </w:tcPr>
          <w:p w14:paraId="3A5ABA9E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B61CAF" w14:textId="5BB0A9FF" w:rsidR="00FD00C7" w:rsidRPr="00927F6F" w:rsidRDefault="00DE1558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259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767744E1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89A6DBD" w14:textId="6FC46386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FD00C7" w:rsidRPr="00927F6F" w14:paraId="3E774C8F" w14:textId="77777777" w:rsidTr="00763091">
        <w:tc>
          <w:tcPr>
            <w:tcW w:w="2099" w:type="pct"/>
          </w:tcPr>
          <w:p w14:paraId="57AAE5BA" w14:textId="6E8BBD78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609" w:type="pct"/>
          </w:tcPr>
          <w:p w14:paraId="523BE8E9" w14:textId="6EF161DF" w:rsidR="00FD00C7" w:rsidRPr="00927F6F" w:rsidRDefault="00942759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3" w:type="pct"/>
          </w:tcPr>
          <w:p w14:paraId="5F631267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6C5D880" w14:textId="58B100E4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1F0F9399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9E1A0B" w14:textId="1742A46B" w:rsidR="00FD00C7" w:rsidRPr="00927F6F" w:rsidRDefault="00DE1558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25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5359DA15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9103969" w14:textId="5C2B04C3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D00C7" w:rsidRPr="00927F6F" w14:paraId="64FF7F75" w14:textId="77777777" w:rsidTr="00763091">
        <w:tc>
          <w:tcPr>
            <w:tcW w:w="2099" w:type="pct"/>
          </w:tcPr>
          <w:p w14:paraId="3276FCBF" w14:textId="4D92DC7E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09" w:type="pct"/>
          </w:tcPr>
          <w:p w14:paraId="19CAE8D5" w14:textId="0C3E6285" w:rsidR="00FD00C7" w:rsidRPr="00927F6F" w:rsidRDefault="00942759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1852E4C2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F1EB4DA" w14:textId="197C1A53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180CE8E3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24F1033" w14:textId="0E9F0C8E" w:rsidR="00FD00C7" w:rsidRPr="00927F6F" w:rsidRDefault="00B02596" w:rsidP="00B0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6E2D5628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C4F305E" w14:textId="79629B0E" w:rsidR="00FD00C7" w:rsidRPr="00161E24" w:rsidRDefault="00FD00C7" w:rsidP="00DE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00C7" w:rsidRPr="00927F6F" w14:paraId="591AA111" w14:textId="77777777" w:rsidTr="00763091">
        <w:tc>
          <w:tcPr>
            <w:tcW w:w="2099" w:type="pct"/>
          </w:tcPr>
          <w:p w14:paraId="5AF4D72F" w14:textId="473FCE59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9" w:type="pct"/>
          </w:tcPr>
          <w:p w14:paraId="7DF0132B" w14:textId="111F8B99" w:rsidR="00FD00C7" w:rsidRPr="00927F6F" w:rsidRDefault="00942759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7E1C4470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D7A8B94" w14:textId="490AA06B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43" w:type="pct"/>
          </w:tcPr>
          <w:p w14:paraId="01496F3B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3CE254" w14:textId="50471B46" w:rsidR="00FD00C7" w:rsidRPr="00927F6F" w:rsidRDefault="00B02596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2FC39DB0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E8540FA" w14:textId="56E36FB5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D00C7" w:rsidRPr="00927F6F" w14:paraId="632E4B7D" w14:textId="77777777" w:rsidTr="00763091">
        <w:tc>
          <w:tcPr>
            <w:tcW w:w="2099" w:type="pct"/>
          </w:tcPr>
          <w:p w14:paraId="2993D071" w14:textId="041F0050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609" w:type="pct"/>
          </w:tcPr>
          <w:p w14:paraId="26B04BDB" w14:textId="39BB4CCA" w:rsidR="00FD00C7" w:rsidRPr="00927F6F" w:rsidRDefault="00B02596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45ACB00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A2AB2EA" w14:textId="37B9008A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31E94C6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3E3AA3" w14:textId="3EBABF72" w:rsidR="00FD00C7" w:rsidRPr="00927F6F" w:rsidRDefault="00DE1558" w:rsidP="00DE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95C365D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19E5BA2" w14:textId="6E4143E6" w:rsidR="00FD00C7" w:rsidRPr="00161E24" w:rsidRDefault="00FD00C7" w:rsidP="00DE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00C7" w:rsidRPr="00927F6F" w14:paraId="355DDF2A" w14:textId="77777777" w:rsidTr="00763091">
        <w:tc>
          <w:tcPr>
            <w:tcW w:w="2099" w:type="pct"/>
          </w:tcPr>
          <w:p w14:paraId="6E423348" w14:textId="6D471420" w:rsidR="00FD00C7" w:rsidRPr="00161E24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9" w:type="pct"/>
          </w:tcPr>
          <w:p w14:paraId="7CB64C69" w14:textId="479CC344" w:rsidR="00FD00C7" w:rsidRPr="00927F6F" w:rsidRDefault="00942759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3" w:type="pct"/>
          </w:tcPr>
          <w:p w14:paraId="789E50B3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C8AED45" w14:textId="4F56758A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28BD4ED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86D27F" w14:textId="08E7E435" w:rsidR="00FD00C7" w:rsidRPr="00927F6F" w:rsidRDefault="00DE1558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2C4608B0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80469" w14:textId="58D6C3E4" w:rsidR="00FD00C7" w:rsidRPr="00161E24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D00C7" w:rsidRPr="00927F6F" w14:paraId="0C015549" w14:textId="77777777" w:rsidTr="00BF7A4B">
        <w:tc>
          <w:tcPr>
            <w:tcW w:w="2099" w:type="pct"/>
          </w:tcPr>
          <w:p w14:paraId="77B63AA5" w14:textId="2A317D6E" w:rsidR="00FD00C7" w:rsidRPr="00161E24" w:rsidRDefault="00FD00C7" w:rsidP="00FD00C7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ค่าใช้จ่ายสัญญาเช่าระยะสั้นและสัญญาเช่าสินทรัพย์ที่มีมูลค่าต่ำ</w:t>
            </w:r>
          </w:p>
        </w:tc>
        <w:tc>
          <w:tcPr>
            <w:tcW w:w="609" w:type="pct"/>
            <w:vAlign w:val="bottom"/>
          </w:tcPr>
          <w:p w14:paraId="24F4C2DB" w14:textId="267D32E7" w:rsidR="00FD00C7" w:rsidRPr="00927F6F" w:rsidRDefault="00942759" w:rsidP="00942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3" w:type="pct"/>
          </w:tcPr>
          <w:p w14:paraId="5CE40939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342BC5B" w14:textId="5B456346" w:rsidR="00FD00C7" w:rsidRPr="00161E24" w:rsidRDefault="00FD00C7" w:rsidP="00BF7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3" w:type="pct"/>
          </w:tcPr>
          <w:p w14:paraId="2240B113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6D5DA5B" w14:textId="5226AFEB" w:rsidR="00FD00C7" w:rsidRPr="00927F6F" w:rsidRDefault="00DE1558" w:rsidP="00DE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4" w:type="pct"/>
          </w:tcPr>
          <w:p w14:paraId="75268E3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32B379C" w14:textId="4403E2CA" w:rsidR="00FD00C7" w:rsidRPr="00161E24" w:rsidRDefault="00FD00C7" w:rsidP="00BF7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3AA5D373" w14:textId="77777777" w:rsidR="003464CA" w:rsidRPr="00161E24" w:rsidRDefault="003464CA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3796B96" w14:textId="416A879A" w:rsidR="008622E0" w:rsidRPr="00161E24" w:rsidRDefault="002C1DE2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0C58DB" w:rsidRPr="001810C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E0A02" w:rsidRPr="001810CE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B62F4">
        <w:rPr>
          <w:rFonts w:asciiTheme="majorBidi" w:hAnsiTheme="majorBidi" w:cstheme="majorBidi"/>
          <w:spacing w:val="-4"/>
          <w:sz w:val="30"/>
          <w:szCs w:val="30"/>
        </w:rPr>
        <w:t>937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B62F4">
        <w:rPr>
          <w:rFonts w:asciiTheme="majorBidi" w:hAnsiTheme="majorBidi" w:cstheme="majorBidi"/>
          <w:spacing w:val="-4"/>
          <w:sz w:val="30"/>
          <w:szCs w:val="30"/>
        </w:rPr>
        <w:t>109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94AD0">
        <w:rPr>
          <w:rFonts w:asciiTheme="majorBidi" w:hAnsiTheme="majorBidi" w:cstheme="majorBidi"/>
          <w:spacing w:val="-4"/>
          <w:sz w:val="30"/>
          <w:szCs w:val="30"/>
        </w:rPr>
        <w:t xml:space="preserve">                 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DE155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3464CA" w:rsidRPr="00DE1558">
        <w:rPr>
          <w:rFonts w:asciiTheme="majorBidi" w:hAnsiTheme="majorBidi" w:cstheme="majorBidi"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E155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0A02" w:rsidRPr="00DE15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B62F4">
        <w:rPr>
          <w:rFonts w:asciiTheme="majorBidi" w:hAnsiTheme="majorBidi" w:cstheme="majorBidi"/>
          <w:i/>
          <w:iCs/>
          <w:sz w:val="30"/>
          <w:szCs w:val="30"/>
        </w:rPr>
        <w:t>893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E0A02" w:rsidRPr="00DE155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B62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E0A02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A0CAE0B" w14:textId="77777777" w:rsidR="00CE0A02" w:rsidRDefault="00CE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95B73B" w14:textId="2A989158" w:rsidR="00E67CF0" w:rsidRPr="00161E24" w:rsidRDefault="002C1DE2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C5168" w:rsidRPr="00161E24">
        <w:rPr>
          <w:rFonts w:asciiTheme="majorBidi" w:hAnsiTheme="majorBidi" w:cstheme="majorBidi"/>
          <w:sz w:val="30"/>
          <w:szCs w:val="30"/>
          <w:u w:val="none"/>
          <w:cs/>
        </w:rPr>
        <w:t>สินทรัพย์ไม่มีตัวตน</w:t>
      </w:r>
    </w:p>
    <w:p w14:paraId="32A33B09" w14:textId="77777777" w:rsidR="00ED2D34" w:rsidRPr="00161E24" w:rsidRDefault="00ED2D34" w:rsidP="008F72A8">
      <w:pPr>
        <w:tabs>
          <w:tab w:val="clear" w:pos="227"/>
          <w:tab w:val="clear" w:pos="454"/>
          <w:tab w:val="clear" w:pos="680"/>
          <w:tab w:val="left" w:pos="531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61"/>
        <w:gridCol w:w="269"/>
        <w:gridCol w:w="1263"/>
        <w:gridCol w:w="236"/>
        <w:gridCol w:w="7"/>
        <w:gridCol w:w="1290"/>
      </w:tblGrid>
      <w:tr w:rsidR="00421AA9" w:rsidRPr="00161E24" w14:paraId="1D5F80EA" w14:textId="77777777" w:rsidTr="00CE0A02">
        <w:trPr>
          <w:tblHeader/>
        </w:trPr>
        <w:tc>
          <w:tcPr>
            <w:tcW w:w="2622" w:type="pct"/>
          </w:tcPr>
          <w:p w14:paraId="3B1C91A0" w14:textId="77777777" w:rsidR="006161EB" w:rsidRPr="00161E24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8" w:type="pct"/>
            <w:gridSpan w:val="6"/>
          </w:tcPr>
          <w:p w14:paraId="520B7A4B" w14:textId="77777777" w:rsidR="006161EB" w:rsidRPr="00161E24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06F" w:rsidRPr="00161E24" w14:paraId="721BF328" w14:textId="77777777" w:rsidTr="00CE0A02">
        <w:trPr>
          <w:tblHeader/>
        </w:trPr>
        <w:tc>
          <w:tcPr>
            <w:tcW w:w="2622" w:type="pct"/>
          </w:tcPr>
          <w:p w14:paraId="73E15989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2734D661" w14:textId="77777777" w:rsidR="00C41651" w:rsidRPr="00161E24" w:rsidRDefault="00C41651" w:rsidP="00CE0A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1111996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780F5ADE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ค่าสิทธิ์ </w:t>
            </w:r>
          </w:p>
        </w:tc>
        <w:tc>
          <w:tcPr>
            <w:tcW w:w="134" w:type="pct"/>
            <w:gridSpan w:val="2"/>
          </w:tcPr>
          <w:p w14:paraId="001DEC84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146E9A23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161E24" w14:paraId="5E998FCB" w14:textId="77777777" w:rsidTr="00CE0A02">
        <w:trPr>
          <w:tblHeader/>
        </w:trPr>
        <w:tc>
          <w:tcPr>
            <w:tcW w:w="2622" w:type="pct"/>
          </w:tcPr>
          <w:p w14:paraId="354C2BA4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6330406" w14:textId="77777777" w:rsidR="00C41651" w:rsidRPr="00161E24" w:rsidRDefault="00C41651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2E4507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401AF822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34" w:type="pct"/>
            <w:gridSpan w:val="2"/>
          </w:tcPr>
          <w:p w14:paraId="65ADFAFA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5F691D65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161E24" w14:paraId="61D5B536" w14:textId="77777777" w:rsidTr="00CE0A02">
        <w:trPr>
          <w:tblHeader/>
        </w:trPr>
        <w:tc>
          <w:tcPr>
            <w:tcW w:w="2622" w:type="pct"/>
          </w:tcPr>
          <w:p w14:paraId="442E525C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01A77AD" w14:textId="77777777" w:rsidR="00C41651" w:rsidRPr="00161E24" w:rsidRDefault="00C41651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6E0309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61774C48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 </w:t>
            </w:r>
          </w:p>
        </w:tc>
        <w:tc>
          <w:tcPr>
            <w:tcW w:w="134" w:type="pct"/>
            <w:gridSpan w:val="2"/>
          </w:tcPr>
          <w:p w14:paraId="38B64218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63417942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161E24" w14:paraId="25D74BF1" w14:textId="77777777" w:rsidTr="00CE0A02">
        <w:trPr>
          <w:tblHeader/>
        </w:trPr>
        <w:tc>
          <w:tcPr>
            <w:tcW w:w="2622" w:type="pct"/>
          </w:tcPr>
          <w:p w14:paraId="5E95C975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335E7C79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48" w:type="pct"/>
          </w:tcPr>
          <w:p w14:paraId="4ADA082C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29784E23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134" w:type="pct"/>
            <w:gridSpan w:val="2"/>
          </w:tcPr>
          <w:p w14:paraId="075A5981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49964B65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161E24" w14:paraId="2AB0C0F0" w14:textId="77777777" w:rsidTr="00CE0A02">
        <w:trPr>
          <w:tblHeader/>
        </w:trPr>
        <w:tc>
          <w:tcPr>
            <w:tcW w:w="2622" w:type="pct"/>
          </w:tcPr>
          <w:p w14:paraId="4F8925C1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5B7A48B5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48" w:type="pct"/>
          </w:tcPr>
          <w:p w14:paraId="7D4441A9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3E97DE8A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134" w:type="pct"/>
            <w:gridSpan w:val="2"/>
          </w:tcPr>
          <w:p w14:paraId="63412E92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5CFB2B16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21AA9" w:rsidRPr="00161E24" w14:paraId="12B29272" w14:textId="77777777" w:rsidTr="00CE0A02">
        <w:trPr>
          <w:tblHeader/>
        </w:trPr>
        <w:tc>
          <w:tcPr>
            <w:tcW w:w="2622" w:type="pct"/>
          </w:tcPr>
          <w:p w14:paraId="3E4AF468" w14:textId="1BF913BD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8" w:type="pct"/>
            <w:gridSpan w:val="6"/>
          </w:tcPr>
          <w:p w14:paraId="1A6E40A4" w14:textId="50D15961" w:rsidR="00C41651" w:rsidRPr="00161E24" w:rsidRDefault="00C41651" w:rsidP="0018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06F" w:rsidRPr="00161E24" w14:paraId="375B30E0" w14:textId="77777777" w:rsidTr="00CE0A02">
        <w:tc>
          <w:tcPr>
            <w:tcW w:w="2622" w:type="pct"/>
          </w:tcPr>
          <w:p w14:paraId="167E5A3B" w14:textId="00CB1599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93" w:type="pct"/>
          </w:tcPr>
          <w:p w14:paraId="08585736" w14:textId="77777777" w:rsidR="00C41651" w:rsidRPr="00161E24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167AEC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39769470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296B53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7107126F" w14:textId="77777777" w:rsidR="00C41651" w:rsidRPr="00161E24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4AECD998" w14:textId="77777777" w:rsidTr="00CE0A02">
        <w:tc>
          <w:tcPr>
            <w:tcW w:w="2622" w:type="pct"/>
          </w:tcPr>
          <w:p w14:paraId="104CDC64" w14:textId="213C2EF8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2B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" w:type="pct"/>
          </w:tcPr>
          <w:p w14:paraId="6FAF997A" w14:textId="79284993" w:rsidR="00CE0A02" w:rsidRPr="00CE0A02" w:rsidRDefault="00CE0A02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148" w:type="pct"/>
          </w:tcPr>
          <w:p w14:paraId="3E9FE384" w14:textId="77777777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16E82515" w14:textId="7BF5B017" w:rsidR="00CE0A02" w:rsidRPr="00CE0A02" w:rsidRDefault="00CE0A02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" w:type="pct"/>
          </w:tcPr>
          <w:p w14:paraId="62E36035" w14:textId="77777777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7BB431F1" w14:textId="654117E7" w:rsidR="00CE0A02" w:rsidRPr="00CE0A02" w:rsidRDefault="00CE0A02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CE0A02" w:rsidRPr="00161E24" w14:paraId="197EE7C5" w14:textId="77777777" w:rsidTr="00CE0A02">
        <w:tc>
          <w:tcPr>
            <w:tcW w:w="2622" w:type="pct"/>
          </w:tcPr>
          <w:p w14:paraId="76DBD2A9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3" w:type="pct"/>
          </w:tcPr>
          <w:p w14:paraId="6A2D8A57" w14:textId="19C1A480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702109A3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3E7BB0D8" w14:textId="3D927AC0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A3C2769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6E60FAB5" w14:textId="2774909A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CE0A02" w:rsidRPr="00161E24" w14:paraId="500D13B1" w14:textId="77777777" w:rsidTr="00CE0A02">
        <w:tc>
          <w:tcPr>
            <w:tcW w:w="2622" w:type="pct"/>
          </w:tcPr>
          <w:p w14:paraId="7AEE9A96" w14:textId="480668A3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2EAD55C5" w14:textId="407290C9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4AC021FC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47E49BF6" w14:textId="776D0225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83FF6EC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1D25D946" w14:textId="6D136E04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E0A02" w:rsidRPr="00161E24" w14:paraId="5907330B" w14:textId="77777777" w:rsidTr="00CE0A02">
        <w:tc>
          <w:tcPr>
            <w:tcW w:w="2622" w:type="pct"/>
          </w:tcPr>
          <w:p w14:paraId="750AFB1C" w14:textId="14DC3D28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1505323" w14:textId="1D707EF3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</w:t>
            </w:r>
          </w:p>
        </w:tc>
        <w:tc>
          <w:tcPr>
            <w:tcW w:w="148" w:type="pct"/>
          </w:tcPr>
          <w:p w14:paraId="41924A32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243529E5" w14:textId="7FC2EE8A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30" w:type="pct"/>
          </w:tcPr>
          <w:p w14:paraId="269505D8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</w:tcPr>
          <w:p w14:paraId="61AA302E" w14:textId="74462229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</w:t>
            </w:r>
          </w:p>
        </w:tc>
      </w:tr>
      <w:tr w:rsidR="00CE0A02" w:rsidRPr="00161E24" w14:paraId="03C45F34" w14:textId="77777777" w:rsidTr="00CE0A02">
        <w:tc>
          <w:tcPr>
            <w:tcW w:w="2622" w:type="pct"/>
          </w:tcPr>
          <w:p w14:paraId="043E2124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3" w:type="pct"/>
          </w:tcPr>
          <w:p w14:paraId="5E8A0405" w14:textId="4F4A1060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19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6FC91884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10BE84F4" w14:textId="074749DC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FF4800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75F2EEE9" w14:textId="6438A26B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19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E0A02" w:rsidRPr="00161E24" w14:paraId="4C5078B6" w14:textId="77777777" w:rsidTr="00CE0A02">
        <w:tc>
          <w:tcPr>
            <w:tcW w:w="2622" w:type="pct"/>
          </w:tcPr>
          <w:p w14:paraId="1F84F96D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4B619287" w14:textId="34D4A985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19E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93F2D44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07B87CF2" w14:textId="0AA73367" w:rsidR="00CE0A02" w:rsidRPr="00161E24" w:rsidRDefault="00E945D1" w:rsidP="00E94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0" w:type="pct"/>
          </w:tcPr>
          <w:p w14:paraId="4B9E117A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2A6052AD" w14:textId="21A445D8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19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A02" w:rsidRPr="00161E24" w14:paraId="66C682E3" w14:textId="77777777" w:rsidTr="00CE0A02">
        <w:tc>
          <w:tcPr>
            <w:tcW w:w="2622" w:type="pct"/>
          </w:tcPr>
          <w:p w14:paraId="4633AAFE" w14:textId="38579DF0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733BA0D" w14:textId="6C0497FA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1,827</w:t>
            </w:r>
          </w:p>
        </w:tc>
        <w:tc>
          <w:tcPr>
            <w:tcW w:w="148" w:type="pct"/>
          </w:tcPr>
          <w:p w14:paraId="26754E2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7D44084E" w14:textId="398D0103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14:paraId="35FF85E2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7D796" w14:textId="5F90AE95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1,882</w:t>
            </w:r>
          </w:p>
        </w:tc>
      </w:tr>
      <w:tr w:rsidR="00CE0A02" w:rsidRPr="00161E24" w14:paraId="739E8121" w14:textId="77777777" w:rsidTr="00CE0A02">
        <w:tc>
          <w:tcPr>
            <w:tcW w:w="2622" w:type="pct"/>
          </w:tcPr>
          <w:p w14:paraId="68981FCB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2F08AD14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AE4952E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4" w:type="pct"/>
          </w:tcPr>
          <w:p w14:paraId="2E3BF96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4DDBA94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3" w:type="pct"/>
            <w:gridSpan w:val="2"/>
          </w:tcPr>
          <w:p w14:paraId="5509CA30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0A02" w:rsidRPr="00161E24" w14:paraId="2BD28470" w14:textId="77777777" w:rsidTr="00CE0A02">
        <w:tc>
          <w:tcPr>
            <w:tcW w:w="2622" w:type="pct"/>
          </w:tcPr>
          <w:p w14:paraId="104B347B" w14:textId="047982E3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693" w:type="pct"/>
          </w:tcPr>
          <w:p w14:paraId="302914FF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174AF6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1FA38E6B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09B6A8C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4553683B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04A4C762" w14:textId="77777777" w:rsidTr="00CE0A02">
        <w:tc>
          <w:tcPr>
            <w:tcW w:w="2622" w:type="pct"/>
          </w:tcPr>
          <w:p w14:paraId="12C88749" w14:textId="4715A0E6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2B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" w:type="pct"/>
          </w:tcPr>
          <w:p w14:paraId="31FABD15" w14:textId="0FFAD5A2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148" w:type="pct"/>
          </w:tcPr>
          <w:p w14:paraId="7B34A5FE" w14:textId="77777777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2DD0F989" w14:textId="1CE19FA7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14:paraId="4501C4C7" w14:textId="77777777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6FE6CF1F" w14:textId="746FA924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CE0A02" w:rsidRPr="00161E24" w14:paraId="1759241A" w14:textId="77777777" w:rsidTr="00CE0A02">
        <w:tc>
          <w:tcPr>
            <w:tcW w:w="2622" w:type="pct"/>
          </w:tcPr>
          <w:p w14:paraId="14D7204D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93" w:type="pct"/>
          </w:tcPr>
          <w:p w14:paraId="1BFEE6D1" w14:textId="2BBB976B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48" w:type="pct"/>
          </w:tcPr>
          <w:p w14:paraId="1CE9A649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4A9D0780" w14:textId="36DDBB81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040817C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4584EBDC" w14:textId="076EE41A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CE0A02" w:rsidRPr="00161E24" w14:paraId="76723FBF" w14:textId="77777777" w:rsidTr="00CE0A02">
        <w:tc>
          <w:tcPr>
            <w:tcW w:w="2622" w:type="pct"/>
          </w:tcPr>
          <w:p w14:paraId="51CAB05E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67DCE575" w14:textId="38F856B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205B9525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74756589" w14:textId="2E72DCA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9771244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4804AD1E" w14:textId="7F6CEC84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E0A02" w:rsidRPr="00161E24" w14:paraId="53E5DFC9" w14:textId="77777777" w:rsidTr="00CE0A02">
        <w:tc>
          <w:tcPr>
            <w:tcW w:w="2622" w:type="pct"/>
          </w:tcPr>
          <w:p w14:paraId="18047927" w14:textId="467834A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7EA87CE5" w14:textId="10BA8402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48" w:type="pct"/>
          </w:tcPr>
          <w:p w14:paraId="20CC5215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975B0E4" w14:textId="5E670489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0" w:type="pct"/>
          </w:tcPr>
          <w:p w14:paraId="0F012871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</w:tcPr>
          <w:p w14:paraId="3A7920A3" w14:textId="3125E45F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</w:tr>
      <w:tr w:rsidR="00CE0A02" w:rsidRPr="00161E24" w14:paraId="73A3AB22" w14:textId="77777777" w:rsidTr="00CE0A02">
        <w:tc>
          <w:tcPr>
            <w:tcW w:w="2622" w:type="pct"/>
          </w:tcPr>
          <w:p w14:paraId="34C7024E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93" w:type="pct"/>
          </w:tcPr>
          <w:p w14:paraId="51B02D79" w14:textId="0517D232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ECD4B34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54CAF856" w14:textId="387725AD" w:rsidR="00CE0A02" w:rsidRPr="00161E24" w:rsidRDefault="00E945D1" w:rsidP="00E94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B5C1CB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7DD8723E" w14:textId="155AE27D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A02" w:rsidRPr="00161E24" w14:paraId="114D80F0" w14:textId="77777777" w:rsidTr="00F93E1F">
        <w:tc>
          <w:tcPr>
            <w:tcW w:w="2622" w:type="pct"/>
          </w:tcPr>
          <w:p w14:paraId="68E925DE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35EB2DA" w14:textId="1C81EE5D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300430A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6C18BB69" w14:textId="686A45BE" w:rsidR="00CE0A02" w:rsidRPr="00161E24" w:rsidRDefault="00E945D1" w:rsidP="00651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C113D55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</w:tcPr>
          <w:p w14:paraId="2C6A9E74" w14:textId="078CDDA6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A02" w:rsidRPr="00161E24" w14:paraId="4A5272BA" w14:textId="77777777" w:rsidTr="00F93E1F">
        <w:tc>
          <w:tcPr>
            <w:tcW w:w="2622" w:type="pct"/>
          </w:tcPr>
          <w:p w14:paraId="655844E3" w14:textId="47D4DEA2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0657A02B" w14:textId="06C451ED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8" w:type="pct"/>
          </w:tcPr>
          <w:p w14:paraId="6AA85415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56AE87E3" w14:textId="7075B574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0" w:type="pct"/>
          </w:tcPr>
          <w:p w14:paraId="1CCA08E9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499F1" w14:textId="2DCCCA5A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1,036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CE0A02" w:rsidRPr="00161E24" w14:paraId="57AF9348" w14:textId="77777777" w:rsidTr="00F93E1F">
        <w:tc>
          <w:tcPr>
            <w:tcW w:w="2622" w:type="pct"/>
          </w:tcPr>
          <w:p w14:paraId="6967B87D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B1D73B1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C36CD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7FF26B8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27D4F49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</w:tcPr>
          <w:p w14:paraId="4C5799AE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0A02" w:rsidRPr="00161E24" w14:paraId="3430FF95" w14:textId="77777777" w:rsidTr="00CE0A02">
        <w:tc>
          <w:tcPr>
            <w:tcW w:w="2622" w:type="pct"/>
          </w:tcPr>
          <w:p w14:paraId="019FCEA6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93" w:type="pct"/>
          </w:tcPr>
          <w:p w14:paraId="6AC77757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13A37ED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31802CBB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D40CD2A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</w:tcPr>
          <w:p w14:paraId="1C6D9D1C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0A02" w:rsidRPr="00161E24" w14:paraId="1D4F16BF" w14:textId="77777777" w:rsidTr="00CE0A02">
        <w:tc>
          <w:tcPr>
            <w:tcW w:w="2622" w:type="pct"/>
          </w:tcPr>
          <w:p w14:paraId="56C9CABF" w14:textId="5E6B2BE8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1673F681" w14:textId="06C56648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48" w:type="pct"/>
          </w:tcPr>
          <w:p w14:paraId="79C462AA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7E0A0F9C" w14:textId="1821A508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6305DD9D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bottom w:val="double" w:sz="4" w:space="0" w:color="auto"/>
            </w:tcBorders>
          </w:tcPr>
          <w:p w14:paraId="0F78833B" w14:textId="672252C2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</w:tr>
      <w:tr w:rsidR="00CE0A02" w:rsidRPr="00161E24" w14:paraId="281F7B84" w14:textId="77777777" w:rsidTr="00CE0A02">
        <w:tc>
          <w:tcPr>
            <w:tcW w:w="2622" w:type="pct"/>
          </w:tcPr>
          <w:p w14:paraId="7E286C95" w14:textId="6758CA85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93" w:type="pct"/>
            <w:tcBorders>
              <w:top w:val="double" w:sz="4" w:space="0" w:color="auto"/>
              <w:bottom w:val="double" w:sz="4" w:space="0" w:color="auto"/>
            </w:tcBorders>
          </w:tcPr>
          <w:p w14:paraId="6FDA901B" w14:textId="6B23DCB7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48" w:type="pct"/>
          </w:tcPr>
          <w:p w14:paraId="2ED73EF1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  <w:bottom w:val="double" w:sz="4" w:space="0" w:color="auto"/>
            </w:tcBorders>
          </w:tcPr>
          <w:p w14:paraId="12966305" w14:textId="59D751CA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2E616486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bottom w:val="double" w:sz="4" w:space="0" w:color="auto"/>
            </w:tcBorders>
          </w:tcPr>
          <w:p w14:paraId="7AFBC773" w14:textId="5FC14641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</w:tr>
    </w:tbl>
    <w:p w14:paraId="5AD250CA" w14:textId="67D253B0" w:rsidR="00517BB2" w:rsidRDefault="00517BB2">
      <w:pPr>
        <w:rPr>
          <w:rFonts w:asciiTheme="majorBidi" w:hAnsiTheme="majorBidi" w:cstheme="majorBidi"/>
        </w:rPr>
      </w:pPr>
    </w:p>
    <w:p w14:paraId="0AE185DF" w14:textId="77777777" w:rsidR="00517BB2" w:rsidRDefault="0051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1"/>
        <w:gridCol w:w="2159"/>
      </w:tblGrid>
      <w:tr w:rsidR="00CE0A02" w:rsidRPr="00161E24" w14:paraId="6260CDD6" w14:textId="77777777" w:rsidTr="00CE0A02">
        <w:trPr>
          <w:tblHeader/>
        </w:trPr>
        <w:tc>
          <w:tcPr>
            <w:tcW w:w="3824" w:type="pct"/>
          </w:tcPr>
          <w:p w14:paraId="6B69F16D" w14:textId="77777777" w:rsidR="00CE0A02" w:rsidRPr="00161E24" w:rsidRDefault="00CE0A02" w:rsidP="00E6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3159F034" w14:textId="2CE912B5" w:rsidR="00CE0A02" w:rsidRPr="00161E24" w:rsidRDefault="00CE0A02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A02" w:rsidRPr="00161E24" w14:paraId="579793AA" w14:textId="77777777" w:rsidTr="00CE0A02">
        <w:trPr>
          <w:tblHeader/>
        </w:trPr>
        <w:tc>
          <w:tcPr>
            <w:tcW w:w="3824" w:type="pct"/>
          </w:tcPr>
          <w:p w14:paraId="5C8138ED" w14:textId="77777777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6BEBFEB7" w14:textId="07287DE3" w:rsidR="00CE0A02" w:rsidRPr="00161E24" w:rsidRDefault="00CE0A02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CE0A02" w:rsidRPr="00161E24" w14:paraId="6FAD251A" w14:textId="77777777" w:rsidTr="00CE0A02">
        <w:trPr>
          <w:tblHeader/>
        </w:trPr>
        <w:tc>
          <w:tcPr>
            <w:tcW w:w="3824" w:type="pct"/>
          </w:tcPr>
          <w:p w14:paraId="05DDC4F2" w14:textId="191996BC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00845492" w14:textId="592A8811" w:rsidR="00CE0A02" w:rsidRPr="00161E24" w:rsidRDefault="00CE0A02" w:rsidP="00D64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0A02" w:rsidRPr="00161E24" w14:paraId="74479D4B" w14:textId="77777777" w:rsidTr="00CE0A02">
        <w:tc>
          <w:tcPr>
            <w:tcW w:w="3824" w:type="pct"/>
          </w:tcPr>
          <w:p w14:paraId="24A7F038" w14:textId="6974BE71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6" w:type="pct"/>
          </w:tcPr>
          <w:p w14:paraId="04600FB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15223468" w14:textId="77777777" w:rsidTr="00CE0A02">
        <w:tc>
          <w:tcPr>
            <w:tcW w:w="3824" w:type="pct"/>
          </w:tcPr>
          <w:p w14:paraId="4D027BCD" w14:textId="0666C44C" w:rsidR="00CE0A02" w:rsidRPr="00161E24" w:rsidRDefault="00CE0A02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45D1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6" w:type="pct"/>
          </w:tcPr>
          <w:p w14:paraId="216E077E" w14:textId="18D3BFF4" w:rsidR="00CE0A02" w:rsidRPr="00161E24" w:rsidRDefault="00CE0A02" w:rsidP="0068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CE0A02" w:rsidRPr="00161E24" w14:paraId="4ECEEBAB" w14:textId="77777777" w:rsidTr="00CE0A02">
        <w:tc>
          <w:tcPr>
            <w:tcW w:w="3824" w:type="pct"/>
          </w:tcPr>
          <w:p w14:paraId="353FC0BC" w14:textId="659BC235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6" w:type="pct"/>
          </w:tcPr>
          <w:p w14:paraId="7EDF1253" w14:textId="3B1B1013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E0A02" w:rsidRPr="00161E24" w14:paraId="59E32363" w14:textId="77777777" w:rsidTr="00CE0A02">
        <w:tc>
          <w:tcPr>
            <w:tcW w:w="3824" w:type="pct"/>
          </w:tcPr>
          <w:p w14:paraId="3FECF543" w14:textId="0D1FC60E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6" w:type="pct"/>
          </w:tcPr>
          <w:p w14:paraId="679F0080" w14:textId="143968A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CE0A02" w:rsidRPr="00161E24" w14:paraId="0541C893" w14:textId="77777777" w:rsidTr="00CE0A02">
        <w:tc>
          <w:tcPr>
            <w:tcW w:w="3824" w:type="pct"/>
          </w:tcPr>
          <w:p w14:paraId="6688D556" w14:textId="130D3715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0D8A1484" w14:textId="79707C72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</w:tr>
      <w:tr w:rsidR="00CE0A02" w:rsidRPr="00161E24" w14:paraId="4E2EC921" w14:textId="77777777" w:rsidTr="00CE0A02">
        <w:tc>
          <w:tcPr>
            <w:tcW w:w="3824" w:type="pct"/>
          </w:tcPr>
          <w:p w14:paraId="590B587C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6" w:type="pct"/>
          </w:tcPr>
          <w:p w14:paraId="5D84E414" w14:textId="12EE53CE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45D1" w:rsidRPr="00161E24" w14:paraId="47309963" w14:textId="77777777" w:rsidTr="00CE0A02">
        <w:tc>
          <w:tcPr>
            <w:tcW w:w="3824" w:type="pct"/>
          </w:tcPr>
          <w:p w14:paraId="62497ADE" w14:textId="2A65A198" w:rsidR="00E945D1" w:rsidRPr="00161E24" w:rsidRDefault="00E945D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6" w:type="pct"/>
          </w:tcPr>
          <w:p w14:paraId="37FB852B" w14:textId="2E199EF4" w:rsidR="00E945D1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</w:tr>
      <w:tr w:rsidR="00CE0A02" w:rsidRPr="00161E24" w14:paraId="18CAFC7F" w14:textId="77777777" w:rsidTr="00CE0A02">
        <w:tc>
          <w:tcPr>
            <w:tcW w:w="3824" w:type="pct"/>
          </w:tcPr>
          <w:p w14:paraId="23285952" w14:textId="2802F824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E9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14:paraId="158E8D2F" w14:textId="7319E792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703</w:t>
            </w:r>
          </w:p>
        </w:tc>
      </w:tr>
      <w:tr w:rsidR="00CE0A02" w:rsidRPr="00161E24" w14:paraId="20B2328C" w14:textId="77777777" w:rsidTr="00CE0A02">
        <w:trPr>
          <w:trHeight w:val="406"/>
        </w:trPr>
        <w:tc>
          <w:tcPr>
            <w:tcW w:w="3824" w:type="pct"/>
          </w:tcPr>
          <w:p w14:paraId="2D50AE7A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5AD10B7A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3187AAC2" w14:textId="77777777" w:rsidTr="00CE0A02">
        <w:trPr>
          <w:trHeight w:val="406"/>
        </w:trPr>
        <w:tc>
          <w:tcPr>
            <w:tcW w:w="3824" w:type="pct"/>
          </w:tcPr>
          <w:p w14:paraId="074E505E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6" w:type="pct"/>
          </w:tcPr>
          <w:p w14:paraId="3A8593E6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0416FF26" w14:textId="77777777" w:rsidTr="00CE0A02">
        <w:tc>
          <w:tcPr>
            <w:tcW w:w="3824" w:type="pct"/>
          </w:tcPr>
          <w:p w14:paraId="2F04FF3C" w14:textId="7B1D82DF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45D1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6" w:type="pct"/>
          </w:tcPr>
          <w:p w14:paraId="1328176A" w14:textId="73E25A9A" w:rsidR="00CE0A02" w:rsidRPr="00CE0A02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CE0A02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CE0A02" w:rsidRPr="00161E24" w14:paraId="6B9635C7" w14:textId="77777777" w:rsidTr="00CE0A02">
        <w:tc>
          <w:tcPr>
            <w:tcW w:w="3824" w:type="pct"/>
          </w:tcPr>
          <w:p w14:paraId="1AC861D1" w14:textId="4F4F7699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6" w:type="pct"/>
          </w:tcPr>
          <w:p w14:paraId="1C7264EA" w14:textId="3B940791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E0A02" w:rsidRPr="00161E24" w14:paraId="24C8E9CE" w14:textId="77777777" w:rsidTr="00CE0A02">
        <w:tc>
          <w:tcPr>
            <w:tcW w:w="3824" w:type="pct"/>
          </w:tcPr>
          <w:p w14:paraId="1C0C94BE" w14:textId="4041D0BE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6" w:type="pct"/>
          </w:tcPr>
          <w:p w14:paraId="629C6483" w14:textId="5FA8982B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CE0A02" w:rsidRPr="00161E24" w14:paraId="1F6AE4CC" w14:textId="77777777" w:rsidTr="00CE0A02">
        <w:tc>
          <w:tcPr>
            <w:tcW w:w="3824" w:type="pct"/>
          </w:tcPr>
          <w:p w14:paraId="4ABE531C" w14:textId="4C65EF73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181958A8" w14:textId="61E2A4CD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</w:tr>
      <w:tr w:rsidR="00CE0A02" w:rsidRPr="00161E24" w14:paraId="0F8ED589" w14:textId="77777777" w:rsidTr="00CE0A02">
        <w:tc>
          <w:tcPr>
            <w:tcW w:w="3824" w:type="pct"/>
          </w:tcPr>
          <w:p w14:paraId="62D82FB0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6" w:type="pct"/>
          </w:tcPr>
          <w:p w14:paraId="7A00E645" w14:textId="3CC16B17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</w:p>
        </w:tc>
      </w:tr>
      <w:tr w:rsidR="00E945D1" w:rsidRPr="00161E24" w14:paraId="619D108A" w14:textId="77777777" w:rsidTr="00CE0A02">
        <w:tc>
          <w:tcPr>
            <w:tcW w:w="3824" w:type="pct"/>
          </w:tcPr>
          <w:p w14:paraId="61945342" w14:textId="1DE745C4" w:rsidR="00E945D1" w:rsidRPr="00161E24" w:rsidRDefault="00E945D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6" w:type="pct"/>
          </w:tcPr>
          <w:p w14:paraId="124AFB72" w14:textId="6336158A" w:rsidR="00E945D1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CE0A02" w:rsidRPr="00161E24" w14:paraId="733B7176" w14:textId="77777777" w:rsidTr="00CE0A02">
        <w:tc>
          <w:tcPr>
            <w:tcW w:w="3824" w:type="pct"/>
          </w:tcPr>
          <w:p w14:paraId="2DD42F91" w14:textId="79FC6EF5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14:paraId="37592DB6" w14:textId="1E9B8EF5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452</w:t>
            </w:r>
          </w:p>
        </w:tc>
      </w:tr>
      <w:tr w:rsidR="00CE0A02" w:rsidRPr="00161E24" w14:paraId="0C9AF7C5" w14:textId="77777777" w:rsidTr="00CE0A02">
        <w:trPr>
          <w:trHeight w:hRule="exact" w:val="360"/>
        </w:trPr>
        <w:tc>
          <w:tcPr>
            <w:tcW w:w="3824" w:type="pct"/>
          </w:tcPr>
          <w:p w14:paraId="4A7CAD9C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6" w:type="pct"/>
          </w:tcPr>
          <w:p w14:paraId="4B5B6769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016CF08A" w14:textId="77777777" w:rsidTr="00CE0A02">
        <w:tc>
          <w:tcPr>
            <w:tcW w:w="3824" w:type="pct"/>
          </w:tcPr>
          <w:p w14:paraId="30200521" w14:textId="77777777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6" w:type="pct"/>
          </w:tcPr>
          <w:p w14:paraId="07B68DDC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A02" w:rsidRPr="00161E24" w14:paraId="116688C7" w14:textId="77777777" w:rsidTr="00CE0A02">
        <w:tc>
          <w:tcPr>
            <w:tcW w:w="3824" w:type="pct"/>
          </w:tcPr>
          <w:p w14:paraId="4B5499C6" w14:textId="31A432CE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6" w:type="pct"/>
            <w:tcBorders>
              <w:bottom w:val="double" w:sz="4" w:space="0" w:color="auto"/>
            </w:tcBorders>
          </w:tcPr>
          <w:p w14:paraId="15C3BE41" w14:textId="77D4AFAE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  <w:tr w:rsidR="00CE0A02" w:rsidRPr="00161E24" w14:paraId="6CEDE490" w14:textId="77777777" w:rsidTr="00CE0A02">
        <w:tc>
          <w:tcPr>
            <w:tcW w:w="3824" w:type="pct"/>
          </w:tcPr>
          <w:p w14:paraId="2599F783" w14:textId="780E50F1" w:rsidR="00CE0A02" w:rsidRPr="00161E24" w:rsidRDefault="00CE0A02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6" w:type="pct"/>
            <w:tcBorders>
              <w:top w:val="double" w:sz="4" w:space="0" w:color="auto"/>
              <w:bottom w:val="double" w:sz="4" w:space="0" w:color="auto"/>
            </w:tcBorders>
          </w:tcPr>
          <w:p w14:paraId="1C4DBA39" w14:textId="16503FF0" w:rsidR="00CE0A02" w:rsidRPr="00161E24" w:rsidRDefault="00E945D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251</w:t>
            </w:r>
          </w:p>
        </w:tc>
      </w:tr>
    </w:tbl>
    <w:p w14:paraId="63634DC6" w14:textId="77777777" w:rsidR="00CE0A02" w:rsidRDefault="00CE0A02" w:rsidP="00DD4220">
      <w:pPr>
        <w:rPr>
          <w:rFonts w:asciiTheme="majorBidi" w:hAnsiTheme="majorBidi" w:cstheme="majorBidi"/>
        </w:rPr>
      </w:pPr>
    </w:p>
    <w:p w14:paraId="1A04E55F" w14:textId="77777777" w:rsidR="00CE0A02" w:rsidRDefault="00CE0A02" w:rsidP="00DD4220">
      <w:pPr>
        <w:rPr>
          <w:rFonts w:asciiTheme="majorBidi" w:hAnsiTheme="majorBidi" w:cstheme="majorBidi"/>
        </w:rPr>
      </w:pPr>
    </w:p>
    <w:p w14:paraId="5C8FB984" w14:textId="73AB9F23" w:rsidR="00CE0A02" w:rsidRPr="00161E24" w:rsidRDefault="00CE0A02" w:rsidP="00DD4220">
      <w:pPr>
        <w:rPr>
          <w:rFonts w:asciiTheme="majorBidi" w:hAnsiTheme="majorBidi" w:cstheme="majorBidi"/>
        </w:rPr>
        <w:sectPr w:rsidR="00CE0A02" w:rsidRPr="00161E24" w:rsidSect="00933D8A">
          <w:footerReference w:type="defaul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4EFB7E" w14:textId="24892D97" w:rsidR="00007FE1" w:rsidRPr="00161E24" w:rsidRDefault="00CD72C1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90F2A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</w:t>
      </w:r>
      <w:r w:rsidR="00007FE1" w:rsidRPr="00161E24">
        <w:rPr>
          <w:rFonts w:asciiTheme="majorBidi" w:hAnsiTheme="majorBidi" w:cstheme="majorBidi"/>
          <w:sz w:val="30"/>
          <w:szCs w:val="30"/>
          <w:u w:val="none"/>
          <w:cs/>
        </w:rPr>
        <w:t>ที่มีภาระดอกเบี้ย</w:t>
      </w:r>
    </w:p>
    <w:p w14:paraId="67EF09B3" w14:textId="77777777" w:rsidR="0068349A" w:rsidRPr="0068349A" w:rsidRDefault="0068349A" w:rsidP="00D646E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68349A" w:rsidRPr="00161E24" w14:paraId="72D95233" w14:textId="77777777" w:rsidTr="00925597">
        <w:trPr>
          <w:tblHeader/>
        </w:trPr>
        <w:tc>
          <w:tcPr>
            <w:tcW w:w="5220" w:type="dxa"/>
          </w:tcPr>
          <w:p w14:paraId="09E1D15F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0" w:type="dxa"/>
            <w:gridSpan w:val="11"/>
          </w:tcPr>
          <w:p w14:paraId="06A13E22" w14:textId="13D0EF26" w:rsidR="0068349A" w:rsidRPr="0068349A" w:rsidRDefault="0068349A" w:rsidP="00AB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49A" w:rsidRPr="00161E24" w14:paraId="3DB96041" w14:textId="4E24EE99" w:rsidTr="00925597">
        <w:trPr>
          <w:tblHeader/>
        </w:trPr>
        <w:tc>
          <w:tcPr>
            <w:tcW w:w="5220" w:type="dxa"/>
          </w:tcPr>
          <w:p w14:paraId="49DD4648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14:paraId="48DE1ECF" w14:textId="63450A39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50BF33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10C3AC65" w14:textId="00CE5E15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349A" w:rsidRPr="00161E24" w14:paraId="21EBDB2B" w14:textId="78CDF938" w:rsidTr="00925597">
        <w:trPr>
          <w:tblHeader/>
        </w:trPr>
        <w:tc>
          <w:tcPr>
            <w:tcW w:w="5220" w:type="dxa"/>
          </w:tcPr>
          <w:p w14:paraId="0BAE74FC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CA9315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C79548F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5ADDA2C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997BD4D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D45FB5B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0C8975F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63CBA9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88FC6A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86F89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8EBAC85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6244F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349A" w:rsidRPr="00161E24" w14:paraId="06DD617E" w14:textId="77777777" w:rsidTr="00925597">
        <w:trPr>
          <w:tblHeader/>
        </w:trPr>
        <w:tc>
          <w:tcPr>
            <w:tcW w:w="5220" w:type="dxa"/>
          </w:tcPr>
          <w:p w14:paraId="0A9650B3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DD887C5" w14:textId="694BC1DD" w:rsidR="0068349A" w:rsidRPr="0068349A" w:rsidRDefault="0068349A" w:rsidP="0068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349A" w:rsidRPr="00161E24" w14:paraId="02B20378" w14:textId="716C9303" w:rsidTr="00925597">
        <w:tc>
          <w:tcPr>
            <w:tcW w:w="5220" w:type="dxa"/>
          </w:tcPr>
          <w:p w14:paraId="45E43ABE" w14:textId="77777777" w:rsidR="0068349A" w:rsidRPr="00161E24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FAE7844" w14:textId="3B4D1E20" w:rsidR="0068349A" w:rsidRPr="00161E24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48C276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9590913" w14:textId="2050ACF5" w:rsidR="0068349A" w:rsidRPr="00161E24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BE006F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F2376B1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8D525E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DD9D5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BA999E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4290D" w14:textId="77777777" w:rsidR="0068349A" w:rsidRPr="00161E24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7ABB7" w14:textId="77777777" w:rsidR="0068349A" w:rsidRPr="00161E24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37D13" w14:textId="77777777" w:rsidR="0068349A" w:rsidRPr="00161E24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597" w:rsidRPr="00161E24" w14:paraId="237F6808" w14:textId="102E82C8" w:rsidTr="00925597">
        <w:tc>
          <w:tcPr>
            <w:tcW w:w="5220" w:type="dxa"/>
          </w:tcPr>
          <w:p w14:paraId="13823687" w14:textId="77777777" w:rsidR="00925597" w:rsidRPr="00161E24" w:rsidRDefault="00925597" w:rsidP="00925597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5728CE6" w14:textId="478EB31A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3FB5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61E23C1" w14:textId="59602B3B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0D4E733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5A6BF21" w14:textId="518ED7BA" w:rsidR="00925597" w:rsidRPr="00161E24" w:rsidRDefault="006A1579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38FF06A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AF9202" w14:textId="2C90F9B4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811FE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2D90E" w14:textId="2D00E2B2" w:rsidR="00925597" w:rsidRPr="00161E24" w:rsidRDefault="00925597" w:rsidP="0068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8,052</w:t>
            </w:r>
          </w:p>
        </w:tc>
        <w:tc>
          <w:tcPr>
            <w:tcW w:w="270" w:type="dxa"/>
            <w:vAlign w:val="bottom"/>
          </w:tcPr>
          <w:p w14:paraId="183DE7F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F9E97F" w14:textId="6E9B212C" w:rsidR="00925597" w:rsidRPr="00161E24" w:rsidRDefault="00925597" w:rsidP="0068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8,052</w:t>
            </w:r>
          </w:p>
        </w:tc>
      </w:tr>
      <w:tr w:rsidR="00925597" w:rsidRPr="00161E24" w14:paraId="483B3E0D" w14:textId="5B304EA3" w:rsidTr="00925597">
        <w:tc>
          <w:tcPr>
            <w:tcW w:w="5220" w:type="dxa"/>
          </w:tcPr>
          <w:p w14:paraId="0A894453" w14:textId="5CE56444" w:rsidR="00925597" w:rsidRPr="00161E24" w:rsidRDefault="00925597" w:rsidP="00925597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4F0ECABD" w14:textId="4C2BF59A" w:rsidR="00925597" w:rsidRPr="006A1579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2,765</w:t>
            </w:r>
          </w:p>
        </w:tc>
        <w:tc>
          <w:tcPr>
            <w:tcW w:w="270" w:type="dxa"/>
            <w:vAlign w:val="bottom"/>
          </w:tcPr>
          <w:p w14:paraId="0584A36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C7D9217" w14:textId="3847BA02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5A56D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CC36CAD" w14:textId="5D50AF66" w:rsidR="00925597" w:rsidRPr="00161E24" w:rsidRDefault="006A1579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2,765</w:t>
            </w:r>
          </w:p>
        </w:tc>
        <w:tc>
          <w:tcPr>
            <w:tcW w:w="270" w:type="dxa"/>
            <w:vAlign w:val="bottom"/>
          </w:tcPr>
          <w:p w14:paraId="402CDD2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2CCC68" w14:textId="58989C6C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2,414</w:t>
            </w:r>
          </w:p>
        </w:tc>
        <w:tc>
          <w:tcPr>
            <w:tcW w:w="270" w:type="dxa"/>
            <w:vAlign w:val="bottom"/>
          </w:tcPr>
          <w:p w14:paraId="15AA5DD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ED374" w14:textId="671ADB98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62D48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FC1D1" w14:textId="6E74B811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</w:tr>
      <w:tr w:rsidR="006A1579" w:rsidRPr="00161E24" w14:paraId="337204A4" w14:textId="782D8B25" w:rsidTr="00925597">
        <w:tc>
          <w:tcPr>
            <w:tcW w:w="5220" w:type="dxa"/>
          </w:tcPr>
          <w:p w14:paraId="23C84B5F" w14:textId="77777777" w:rsidR="006A1579" w:rsidRPr="00161E24" w:rsidRDefault="006A1579" w:rsidP="006A1579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  <w:vAlign w:val="bottom"/>
          </w:tcPr>
          <w:p w14:paraId="56003C66" w14:textId="23E629CA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19FA6E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9A944F3" w14:textId="53E1E21A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70" w:type="dxa"/>
            <w:vAlign w:val="bottom"/>
          </w:tcPr>
          <w:p w14:paraId="0DC6E2D7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1F90D4D" w14:textId="503BE694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70" w:type="dxa"/>
            <w:vAlign w:val="bottom"/>
          </w:tcPr>
          <w:p w14:paraId="6A80097A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88A9A" w14:textId="68F7D229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EA0464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B7775A" w14:textId="539D2C3B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  <w:tc>
          <w:tcPr>
            <w:tcW w:w="270" w:type="dxa"/>
            <w:vAlign w:val="bottom"/>
          </w:tcPr>
          <w:p w14:paraId="726A7775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5B372" w14:textId="31A5DFA0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</w:tr>
      <w:tr w:rsidR="006A1579" w:rsidRPr="00161E24" w14:paraId="7E8BFB71" w14:textId="77777777" w:rsidTr="00925597">
        <w:tc>
          <w:tcPr>
            <w:tcW w:w="5220" w:type="dxa"/>
          </w:tcPr>
          <w:p w14:paraId="7FBADAA8" w14:textId="2E12AC95" w:rsidR="006A1579" w:rsidRPr="00161E24" w:rsidRDefault="006A1579" w:rsidP="006A1579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E636262" w14:textId="4FDDE26E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C20D1E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07DDE44" w14:textId="5A070FE0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84BD5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vAlign w:val="bottom"/>
          </w:tcPr>
          <w:p w14:paraId="77C48A2D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9F5D862" w14:textId="4165B8B1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84BD5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vAlign w:val="bottom"/>
          </w:tcPr>
          <w:p w14:paraId="777B0C87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9C8A95" w14:textId="3D1D5D6F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7D5390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BA88F" w14:textId="61559486" w:rsidR="006A1579" w:rsidRPr="00161E24" w:rsidRDefault="006A1579" w:rsidP="006A1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597E497E" w14:textId="77777777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D654EB" w14:textId="628F6B14" w:rsidR="006A1579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0A269B" w:rsidRPr="00161E24" w14:paraId="51B4DEB3" w14:textId="77777777" w:rsidTr="00255D69">
        <w:tc>
          <w:tcPr>
            <w:tcW w:w="5220" w:type="dxa"/>
          </w:tcPr>
          <w:p w14:paraId="5A2281E7" w14:textId="77777777" w:rsidR="000A269B" w:rsidRPr="00161E24" w:rsidRDefault="000A269B" w:rsidP="00255D69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78DE6EC1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4BDB47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127DB54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5116099E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57BE603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0D33E559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F23C29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FAA68B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D3FE6E" w14:textId="77777777" w:rsidR="000A269B" w:rsidRPr="00161E24" w:rsidRDefault="000A269B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  <w:vAlign w:val="bottom"/>
          </w:tcPr>
          <w:p w14:paraId="02D4BD4C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6EBF7D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925597" w:rsidRPr="00161E24" w14:paraId="285C1E88" w14:textId="63609C9E" w:rsidTr="00925597">
        <w:tc>
          <w:tcPr>
            <w:tcW w:w="5220" w:type="dxa"/>
          </w:tcPr>
          <w:p w14:paraId="3828D488" w14:textId="1ED7D13F" w:rsidR="00925597" w:rsidRPr="00161E24" w:rsidRDefault="00925597" w:rsidP="00925597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เงินกู้ระยะสั้น</w:t>
            </w:r>
          </w:p>
        </w:tc>
        <w:tc>
          <w:tcPr>
            <w:tcW w:w="1260" w:type="dxa"/>
            <w:vAlign w:val="bottom"/>
          </w:tcPr>
          <w:p w14:paraId="116E2DCA" w14:textId="0E446AB5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DF63B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70057D0" w14:textId="66A8308E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5B09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DC4453C" w14:textId="597C4C95" w:rsidR="00925597" w:rsidRPr="00161E24" w:rsidRDefault="006A1579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A0C10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18EB4C" w14:textId="657180A8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07BBB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B86385" w14:textId="127C5CC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70" w:type="dxa"/>
            <w:vAlign w:val="bottom"/>
          </w:tcPr>
          <w:p w14:paraId="79CEC69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A4C667" w14:textId="40134DF0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925597" w:rsidRPr="00161E24" w14:paraId="0EF8B69D" w14:textId="215D1D7B" w:rsidTr="00925597">
        <w:tc>
          <w:tcPr>
            <w:tcW w:w="5220" w:type="dxa"/>
          </w:tcPr>
          <w:p w14:paraId="710C1B53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129C6" w14:textId="26684515" w:rsidR="00925597" w:rsidRPr="00161E24" w:rsidRDefault="006A1579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2,765</w:t>
            </w:r>
          </w:p>
        </w:tc>
        <w:tc>
          <w:tcPr>
            <w:tcW w:w="270" w:type="dxa"/>
            <w:vAlign w:val="bottom"/>
          </w:tcPr>
          <w:p w14:paraId="0E2C7D0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39C2" w14:textId="3B6F01A2" w:rsidR="00925597" w:rsidRPr="00161E24" w:rsidRDefault="006A1579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12,85</w:t>
            </w:r>
            <w:r w:rsidR="000F16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EA29FB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714D1" w14:textId="46D5D403" w:rsidR="00925597" w:rsidRPr="00161E24" w:rsidRDefault="006A1579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15,61</w:t>
            </w:r>
            <w:r w:rsidR="006827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94652C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5ED" w14:textId="60767236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2,414</w:t>
            </w:r>
          </w:p>
        </w:tc>
        <w:tc>
          <w:tcPr>
            <w:tcW w:w="270" w:type="dxa"/>
            <w:vAlign w:val="bottom"/>
          </w:tcPr>
          <w:p w14:paraId="316FEE1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4BF6" w14:textId="4B6160E6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17,570</w:t>
            </w:r>
          </w:p>
        </w:tc>
        <w:tc>
          <w:tcPr>
            <w:tcW w:w="270" w:type="dxa"/>
            <w:vAlign w:val="bottom"/>
          </w:tcPr>
          <w:p w14:paraId="4F27D5E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38AA" w14:textId="354D79DD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19,984</w:t>
            </w:r>
          </w:p>
        </w:tc>
      </w:tr>
      <w:tr w:rsidR="00925597" w:rsidRPr="00161E24" w14:paraId="7BDCFEBD" w14:textId="2AF852C8" w:rsidTr="00603ADC">
        <w:trPr>
          <w:trHeight w:val="1801"/>
        </w:trPr>
        <w:tc>
          <w:tcPr>
            <w:tcW w:w="5220" w:type="dxa"/>
          </w:tcPr>
          <w:p w14:paraId="45D9C8AC" w14:textId="77777777" w:rsidR="00925597" w:rsidRDefault="00925597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DF19988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96BF6C5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85ECC0F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C82D587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156911B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665C652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4E7B89E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DC9B82A" w14:textId="77777777" w:rsidR="004B7EC1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6826B3D" w14:textId="28A284B4" w:rsidR="004B7EC1" w:rsidRPr="00161E24" w:rsidRDefault="004B7EC1" w:rsidP="00925597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AE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7052B6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C5EA0D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54D98E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EF70E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8CAC3A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0BC0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DF9402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1E6D6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0572D4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1E7F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5597" w:rsidRPr="00161E24" w14:paraId="475654A7" w14:textId="77777777" w:rsidTr="00925597">
        <w:tc>
          <w:tcPr>
            <w:tcW w:w="5220" w:type="dxa"/>
          </w:tcPr>
          <w:p w14:paraId="28A37051" w14:textId="44BD76CC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2118A1B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012F4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D80181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297EB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0EE906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260D5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DB9C1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0059D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2DF5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BE4DA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B65CC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597" w:rsidRPr="00161E24" w14:paraId="7FA9193B" w14:textId="77777777" w:rsidTr="00925597">
        <w:tc>
          <w:tcPr>
            <w:tcW w:w="5220" w:type="dxa"/>
          </w:tcPr>
          <w:p w14:paraId="1EA304FB" w14:textId="4B9B0FD0" w:rsidR="00925597" w:rsidRPr="00161E24" w:rsidRDefault="00925597" w:rsidP="00925597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F02E1F5" w14:textId="55525243" w:rsidR="00925597" w:rsidRPr="00161E24" w:rsidRDefault="00054561" w:rsidP="0005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A35D8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246EE1E" w14:textId="522AA590" w:rsidR="00925597" w:rsidRPr="00161E24" w:rsidRDefault="00054561" w:rsidP="0005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29969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483FB33" w14:textId="491E5B41" w:rsidR="00925597" w:rsidRPr="00161E24" w:rsidRDefault="00054561" w:rsidP="0005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48AF2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4BDB7" w14:textId="28EFBE1F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9EFF0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B9361" w14:textId="6E0490E9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0941BB2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B62CAD" w14:textId="4425D765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A269B" w:rsidRPr="00161E24" w14:paraId="0BD790BD" w14:textId="77777777" w:rsidTr="000A269B">
        <w:tc>
          <w:tcPr>
            <w:tcW w:w="5220" w:type="dxa"/>
          </w:tcPr>
          <w:p w14:paraId="7980D02B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DBF0498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20288B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C0107F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  <w:tc>
          <w:tcPr>
            <w:tcW w:w="270" w:type="dxa"/>
            <w:vAlign w:val="bottom"/>
          </w:tcPr>
          <w:p w14:paraId="4345B439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1FD19C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  <w:tc>
          <w:tcPr>
            <w:tcW w:w="270" w:type="dxa"/>
            <w:vAlign w:val="bottom"/>
          </w:tcPr>
          <w:p w14:paraId="33B944E2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946B90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EF6EDF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7D28A5" w14:textId="77777777" w:rsidR="000A269B" w:rsidRPr="00161E24" w:rsidRDefault="000A269B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270" w:type="dxa"/>
            <w:vAlign w:val="bottom"/>
          </w:tcPr>
          <w:p w14:paraId="798D0E4A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309C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</w:tr>
      <w:tr w:rsidR="00925597" w:rsidRPr="00161E24" w14:paraId="1B85966E" w14:textId="053ED3CC" w:rsidTr="00682702">
        <w:tc>
          <w:tcPr>
            <w:tcW w:w="5220" w:type="dxa"/>
          </w:tcPr>
          <w:p w14:paraId="6D62679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32E15FA" w14:textId="777E9D95" w:rsidR="00925597" w:rsidRPr="00161E24" w:rsidRDefault="00054561" w:rsidP="0005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0E022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67515B1" w14:textId="11EDB288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</w:t>
            </w:r>
            <w:r w:rsidR="006827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4CDEF6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B655267" w14:textId="223429B3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</w:t>
            </w:r>
            <w:r w:rsidR="006827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916FE0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1D2140" w14:textId="7677EA53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9156A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B58282" w14:textId="5B28E715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7A5C802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AD6196" w14:textId="6EB5CC29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925597" w:rsidRPr="00161E24" w14:paraId="28046731" w14:textId="77777777" w:rsidTr="00682702">
        <w:tc>
          <w:tcPr>
            <w:tcW w:w="5220" w:type="dxa"/>
          </w:tcPr>
          <w:p w14:paraId="4C4C639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45F0" w14:textId="223E1449" w:rsidR="00925597" w:rsidRPr="00161E24" w:rsidRDefault="00054561" w:rsidP="0005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A8D6D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AB7D" w14:textId="3B97C866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</w:t>
            </w:r>
            <w:r w:rsidR="006827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E8A8DA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6F86" w14:textId="34306C91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</w:t>
            </w:r>
            <w:r w:rsidR="006827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BE84D8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484C" w14:textId="6780FCD5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CC5DF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4B62" w14:textId="2497A41C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10,606</w:t>
            </w:r>
          </w:p>
        </w:tc>
        <w:tc>
          <w:tcPr>
            <w:tcW w:w="270" w:type="dxa"/>
            <w:vAlign w:val="bottom"/>
          </w:tcPr>
          <w:p w14:paraId="1781BE4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7A4F" w14:textId="7F39722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10,606</w:t>
            </w:r>
          </w:p>
        </w:tc>
      </w:tr>
      <w:tr w:rsidR="00925597" w:rsidRPr="00161E24" w14:paraId="0AD87B50" w14:textId="77777777" w:rsidTr="00682702">
        <w:tc>
          <w:tcPr>
            <w:tcW w:w="5220" w:type="dxa"/>
          </w:tcPr>
          <w:p w14:paraId="39AB156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60B8E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A16CD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9ED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0BC92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8301E4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7610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229A2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04B4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D54B84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BF0DE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850FA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597" w:rsidRPr="00161E24" w14:paraId="5BE9704B" w14:textId="550B72F4" w:rsidTr="00682702">
        <w:tc>
          <w:tcPr>
            <w:tcW w:w="5220" w:type="dxa"/>
          </w:tcPr>
          <w:p w14:paraId="6EE8B2C1" w14:textId="77777777" w:rsidR="00925597" w:rsidRPr="00161E24" w:rsidRDefault="00925597" w:rsidP="00925597">
            <w:pPr>
              <w:pStyle w:val="ListParagraph"/>
              <w:spacing w:line="240" w:lineRule="auto"/>
              <w:ind w:left="162" w:right="-22" w:hanging="162"/>
              <w:contextualSpacing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01E8A2D" w14:textId="24C45BC0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2,765</w:t>
            </w:r>
          </w:p>
        </w:tc>
        <w:tc>
          <w:tcPr>
            <w:tcW w:w="270" w:type="dxa"/>
            <w:vAlign w:val="bottom"/>
          </w:tcPr>
          <w:p w14:paraId="5EA7C81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B53D21" w14:textId="69F44F17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20,91</w:t>
            </w:r>
            <w:r w:rsidR="006827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4F6FC1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2320E25" w14:textId="3DF5B450" w:rsidR="00925597" w:rsidRPr="00161E24" w:rsidRDefault="0005456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23,6</w:t>
            </w:r>
            <w:r w:rsidR="006827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15556AC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EE749" w14:textId="1684BCA4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2,414</w:t>
            </w:r>
          </w:p>
        </w:tc>
        <w:tc>
          <w:tcPr>
            <w:tcW w:w="270" w:type="dxa"/>
            <w:vAlign w:val="bottom"/>
          </w:tcPr>
          <w:p w14:paraId="502B807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EBF766" w14:textId="72666366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28,176</w:t>
            </w:r>
          </w:p>
        </w:tc>
        <w:tc>
          <w:tcPr>
            <w:tcW w:w="270" w:type="dxa"/>
            <w:vAlign w:val="bottom"/>
          </w:tcPr>
          <w:p w14:paraId="0A7ED74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16773F" w14:textId="6E0FB153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30,590</w:t>
            </w:r>
          </w:p>
        </w:tc>
      </w:tr>
    </w:tbl>
    <w:p w14:paraId="60D430F4" w14:textId="4766FDC6" w:rsidR="0063378E" w:rsidRPr="00AB4E14" w:rsidRDefault="0063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43F119" w14:textId="77777777" w:rsidR="00925597" w:rsidRDefault="00925597">
      <w: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925597" w:rsidRPr="00161E24" w14:paraId="29011B96" w14:textId="77777777" w:rsidTr="00925597">
        <w:trPr>
          <w:tblHeader/>
        </w:trPr>
        <w:tc>
          <w:tcPr>
            <w:tcW w:w="5220" w:type="dxa"/>
          </w:tcPr>
          <w:p w14:paraId="622978B6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0" w:type="dxa"/>
            <w:gridSpan w:val="11"/>
          </w:tcPr>
          <w:p w14:paraId="6C08CF2E" w14:textId="2DDE93BF" w:rsidR="00925597" w:rsidRPr="0068349A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597" w:rsidRPr="00161E24" w14:paraId="278DBF0E" w14:textId="77777777" w:rsidTr="00925597">
        <w:trPr>
          <w:tblHeader/>
        </w:trPr>
        <w:tc>
          <w:tcPr>
            <w:tcW w:w="5220" w:type="dxa"/>
          </w:tcPr>
          <w:p w14:paraId="2A8C175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14:paraId="5B685A3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5ADD1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31E133D2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25597" w:rsidRPr="00161E24" w14:paraId="36EFE88B" w14:textId="77777777" w:rsidTr="00925597">
        <w:trPr>
          <w:tblHeader/>
        </w:trPr>
        <w:tc>
          <w:tcPr>
            <w:tcW w:w="5220" w:type="dxa"/>
          </w:tcPr>
          <w:p w14:paraId="03E745A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6872D5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0A3AA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77A153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8D4131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30AB69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D0B84C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118BC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4ED3B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CF12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5BCDD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584AF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5597" w:rsidRPr="00161E24" w14:paraId="34351D22" w14:textId="77777777" w:rsidTr="00925597">
        <w:trPr>
          <w:tblHeader/>
        </w:trPr>
        <w:tc>
          <w:tcPr>
            <w:tcW w:w="5220" w:type="dxa"/>
          </w:tcPr>
          <w:p w14:paraId="2CB8F47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E873626" w14:textId="77777777" w:rsidR="00925597" w:rsidRPr="0068349A" w:rsidRDefault="00925597" w:rsidP="00763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597" w:rsidRPr="00161E24" w14:paraId="32209C03" w14:textId="77777777" w:rsidTr="00925597">
        <w:tc>
          <w:tcPr>
            <w:tcW w:w="5220" w:type="dxa"/>
          </w:tcPr>
          <w:p w14:paraId="74AB6635" w14:textId="449A57BF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6E7CFCAE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F6A2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FB5F299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28BD0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E8D9D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FAB3B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DA22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D2021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A6087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A073B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4C258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597" w:rsidRPr="00161E24" w14:paraId="04959C17" w14:textId="77777777" w:rsidTr="00925597">
        <w:tc>
          <w:tcPr>
            <w:tcW w:w="5220" w:type="dxa"/>
          </w:tcPr>
          <w:p w14:paraId="5B773CE2" w14:textId="7A91E3D0" w:rsidR="00925597" w:rsidRPr="00161E24" w:rsidRDefault="00925597" w:rsidP="00925597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8678EBC" w14:textId="6AEA6F98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DB739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EEA25B" w14:textId="2E50C035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D7348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C062296" w14:textId="1033CD1E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69B9A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03D12C" w14:textId="37558222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7C63D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0F2DD0" w14:textId="666E1988" w:rsidR="00925597" w:rsidRPr="00161E24" w:rsidRDefault="00925597" w:rsidP="0068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6,536</w:t>
            </w:r>
          </w:p>
        </w:tc>
        <w:tc>
          <w:tcPr>
            <w:tcW w:w="270" w:type="dxa"/>
            <w:vAlign w:val="bottom"/>
          </w:tcPr>
          <w:p w14:paraId="3A5D3DF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EBF17" w14:textId="28D665AD" w:rsidR="00925597" w:rsidRPr="00161E24" w:rsidRDefault="00925597" w:rsidP="0068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6,536</w:t>
            </w:r>
          </w:p>
        </w:tc>
      </w:tr>
      <w:tr w:rsidR="00925597" w:rsidRPr="00161E24" w14:paraId="533C6BBC" w14:textId="77777777" w:rsidTr="00925597">
        <w:tc>
          <w:tcPr>
            <w:tcW w:w="5220" w:type="dxa"/>
          </w:tcPr>
          <w:p w14:paraId="52036503" w14:textId="58961EAD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6747154E" w14:textId="028B863B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2D093CC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6DB0A0" w14:textId="25177C46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1DE08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A3ADB22" w14:textId="71A6BFC2" w:rsidR="00925597" w:rsidRPr="00161E24" w:rsidRDefault="00573EA2" w:rsidP="0068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5EF55D2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364AF" w14:textId="44076D92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270" w:type="dxa"/>
            <w:vAlign w:val="bottom"/>
          </w:tcPr>
          <w:p w14:paraId="4B3A33F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75808" w14:textId="6C035E11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28D63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AED55F" w14:textId="583C9ED2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1,510</w:t>
            </w:r>
          </w:p>
        </w:tc>
      </w:tr>
      <w:tr w:rsidR="00925597" w:rsidRPr="00161E24" w14:paraId="4B315228" w14:textId="77777777" w:rsidTr="00925597">
        <w:tc>
          <w:tcPr>
            <w:tcW w:w="5220" w:type="dxa"/>
          </w:tcPr>
          <w:p w14:paraId="502A0E89" w14:textId="3E299782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  <w:vAlign w:val="bottom"/>
          </w:tcPr>
          <w:p w14:paraId="787C7CC7" w14:textId="3DA936BD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BC46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3B2CE3" w14:textId="108F220F" w:rsidR="00925597" w:rsidRPr="00161E24" w:rsidRDefault="00573EA2" w:rsidP="0068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70" w:type="dxa"/>
            <w:vAlign w:val="bottom"/>
          </w:tcPr>
          <w:p w14:paraId="3735EF8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B322F69" w14:textId="211C27E7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70" w:type="dxa"/>
            <w:vAlign w:val="bottom"/>
          </w:tcPr>
          <w:p w14:paraId="3F51992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6E1882" w14:textId="28A5C6D1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AEFFC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84DBD" w14:textId="7AC9024F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4,651</w:t>
            </w:r>
          </w:p>
        </w:tc>
        <w:tc>
          <w:tcPr>
            <w:tcW w:w="270" w:type="dxa"/>
            <w:vAlign w:val="bottom"/>
          </w:tcPr>
          <w:p w14:paraId="73EB25A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1030EA" w14:textId="0C6A8E5C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4,651</w:t>
            </w:r>
          </w:p>
        </w:tc>
      </w:tr>
      <w:tr w:rsidR="00925597" w:rsidRPr="00161E24" w14:paraId="6623BA32" w14:textId="77777777" w:rsidTr="00925597">
        <w:tc>
          <w:tcPr>
            <w:tcW w:w="5220" w:type="dxa"/>
          </w:tcPr>
          <w:p w14:paraId="64003557" w14:textId="03AB0A14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70B48EE" w14:textId="1FA5C672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F9DC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A7DC536" w14:textId="26E7FD5B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270" w:type="dxa"/>
            <w:vAlign w:val="bottom"/>
          </w:tcPr>
          <w:p w14:paraId="0603747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D970C5C" w14:textId="3E7C88D4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270" w:type="dxa"/>
            <w:vAlign w:val="bottom"/>
          </w:tcPr>
          <w:p w14:paraId="36C2022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9F8" w14:textId="6EE4040F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51913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3CC7D2" w14:textId="3C7CACD5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36CA78C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8AB63" w14:textId="15FF4B1D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3,000</w:t>
            </w:r>
          </w:p>
        </w:tc>
      </w:tr>
      <w:tr w:rsidR="000A269B" w:rsidRPr="00161E24" w14:paraId="07BFEC45" w14:textId="77777777" w:rsidTr="000A269B">
        <w:tc>
          <w:tcPr>
            <w:tcW w:w="5220" w:type="dxa"/>
          </w:tcPr>
          <w:p w14:paraId="39FF4C7E" w14:textId="77777777" w:rsidR="000A269B" w:rsidRPr="00161E24" w:rsidRDefault="000A269B" w:rsidP="00255D69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12263DB1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196074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89621F9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42A23382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39EEB33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62B1EFB9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67122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6F18E4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AC01D" w14:textId="77777777" w:rsidR="000A269B" w:rsidRPr="00161E24" w:rsidRDefault="000A269B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4648F7D8" w14:textId="77777777" w:rsidR="000A269B" w:rsidRPr="00161E24" w:rsidRDefault="000A269B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8F51A" w14:textId="77777777" w:rsidR="000A269B" w:rsidRPr="00161E24" w:rsidRDefault="000A269B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</w:tr>
      <w:tr w:rsidR="00925597" w:rsidRPr="00161E24" w14:paraId="37AAD62D" w14:textId="77777777" w:rsidTr="00925597">
        <w:tc>
          <w:tcPr>
            <w:tcW w:w="5220" w:type="dxa"/>
          </w:tcPr>
          <w:p w14:paraId="43EF6993" w14:textId="2FE74EFF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52B209FD" w14:textId="35BAB624" w:rsidR="00925597" w:rsidRPr="00161E24" w:rsidRDefault="00573EA2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3603B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A39E817" w14:textId="7C6F48C2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vAlign w:val="bottom"/>
          </w:tcPr>
          <w:p w14:paraId="3A8974F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65869C4" w14:textId="0BABCFE8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vAlign w:val="bottom"/>
          </w:tcPr>
          <w:p w14:paraId="48DE55B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8B8C07" w14:textId="7DF141F1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8798A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7E350" w14:textId="2B7BB369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2,634</w:t>
            </w:r>
          </w:p>
        </w:tc>
        <w:tc>
          <w:tcPr>
            <w:tcW w:w="270" w:type="dxa"/>
            <w:vAlign w:val="bottom"/>
          </w:tcPr>
          <w:p w14:paraId="04D820B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6C1692" w14:textId="439E9C89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2,634</w:t>
            </w:r>
          </w:p>
        </w:tc>
      </w:tr>
      <w:tr w:rsidR="00925597" w:rsidRPr="00161E24" w14:paraId="1C60F254" w14:textId="77777777" w:rsidTr="00925597">
        <w:tc>
          <w:tcPr>
            <w:tcW w:w="5220" w:type="dxa"/>
          </w:tcPr>
          <w:p w14:paraId="5859053D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D5AA" w14:textId="536EE36F" w:rsidR="00925597" w:rsidRPr="00161E24" w:rsidRDefault="00686DD3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3E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73EA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0853D92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E425" w14:textId="4ECD78A7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  <w:tc>
          <w:tcPr>
            <w:tcW w:w="270" w:type="dxa"/>
            <w:vAlign w:val="bottom"/>
          </w:tcPr>
          <w:p w14:paraId="1D4328A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2D8A" w14:textId="0A0B6D04" w:rsidR="00925597" w:rsidRPr="00161E24" w:rsidRDefault="00573EA2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14,653</w:t>
            </w:r>
          </w:p>
        </w:tc>
        <w:tc>
          <w:tcPr>
            <w:tcW w:w="270" w:type="dxa"/>
            <w:vAlign w:val="bottom"/>
          </w:tcPr>
          <w:p w14:paraId="748EDAA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0CFE" w14:textId="3BB6D05E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270" w:type="dxa"/>
            <w:vAlign w:val="bottom"/>
          </w:tcPr>
          <w:p w14:paraId="5DC746B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972C" w14:textId="6F64889A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16,884</w:t>
            </w:r>
          </w:p>
        </w:tc>
        <w:tc>
          <w:tcPr>
            <w:tcW w:w="270" w:type="dxa"/>
            <w:vAlign w:val="bottom"/>
          </w:tcPr>
          <w:p w14:paraId="68E451C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C3CB" w14:textId="7ED96FB5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18,394</w:t>
            </w:r>
          </w:p>
        </w:tc>
      </w:tr>
      <w:tr w:rsidR="00925597" w:rsidRPr="00161E24" w14:paraId="7B108030" w14:textId="77777777" w:rsidTr="00925597">
        <w:tc>
          <w:tcPr>
            <w:tcW w:w="5220" w:type="dxa"/>
          </w:tcPr>
          <w:p w14:paraId="419BA855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95A67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71EDD3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6189E1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755A1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60D91E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A3F0B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56581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7F8D9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674B65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C4395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9514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352B393D" w14:textId="77777777" w:rsidTr="00925597">
        <w:tc>
          <w:tcPr>
            <w:tcW w:w="5220" w:type="dxa"/>
          </w:tcPr>
          <w:p w14:paraId="04FC9B8F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E86DA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C37C0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A7AFD8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5BFE3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334D20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6A6A6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7FCD2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EF0B3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8D3A74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08644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FD0163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26B4B9AC" w14:textId="77777777" w:rsidTr="00925597">
        <w:tc>
          <w:tcPr>
            <w:tcW w:w="5220" w:type="dxa"/>
          </w:tcPr>
          <w:p w14:paraId="3D961351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6FEC9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DD3E80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578E42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D4976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BC2682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233A9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8AE4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5DBD6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37A083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158CB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C535F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0EC992AD" w14:textId="77777777" w:rsidTr="00925597">
        <w:tc>
          <w:tcPr>
            <w:tcW w:w="5220" w:type="dxa"/>
          </w:tcPr>
          <w:p w14:paraId="0557D246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2A75A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8F0B10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C360A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60F3F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07B1A4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ABD25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B0FE1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1091D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6FA7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B42EA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6F958F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59B27532" w14:textId="77777777" w:rsidTr="00925597">
        <w:tc>
          <w:tcPr>
            <w:tcW w:w="5220" w:type="dxa"/>
          </w:tcPr>
          <w:p w14:paraId="483D426E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2A57F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7D8F0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BE5A3F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D0F89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2DD18B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09DAE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1EBEA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6841EF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A5134B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8E200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2B002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7EC1" w:rsidRPr="00161E24" w14:paraId="69E36651" w14:textId="77777777" w:rsidTr="00925597">
        <w:tc>
          <w:tcPr>
            <w:tcW w:w="5220" w:type="dxa"/>
          </w:tcPr>
          <w:p w14:paraId="1EDF23CE" w14:textId="77777777" w:rsidR="004B7EC1" w:rsidRPr="00161E24" w:rsidRDefault="004B7EC1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6D52AD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09A392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ED4E118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CC3361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DBEC07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FA8F94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2DBBD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949343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E254A0" w14:textId="77777777" w:rsidR="004B7EC1" w:rsidRPr="00161E24" w:rsidRDefault="004B7EC1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D5308E" w14:textId="77777777" w:rsidR="004B7EC1" w:rsidRPr="00161E24" w:rsidRDefault="004B7EC1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B4746E" w14:textId="77777777" w:rsidR="004B7EC1" w:rsidRPr="00161E24" w:rsidRDefault="004B7EC1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4F01708A" w14:textId="77777777" w:rsidTr="00925597">
        <w:tc>
          <w:tcPr>
            <w:tcW w:w="5220" w:type="dxa"/>
          </w:tcPr>
          <w:p w14:paraId="18643AE9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34ACD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C9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B40850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53C1B5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DF26CA5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3EAFB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E7B4A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F0B4FB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D73B8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4D570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115547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4BC5E4DB" w14:textId="77777777" w:rsidTr="00925597">
        <w:tc>
          <w:tcPr>
            <w:tcW w:w="5220" w:type="dxa"/>
          </w:tcPr>
          <w:p w14:paraId="2448A6F5" w14:textId="01E9937C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1239D22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410BF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7614F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0E638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10DF7A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E3B7C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E715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1DD4F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80E054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2AB80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E1CEC3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2ABF7787" w14:textId="77777777" w:rsidTr="00925597">
        <w:tc>
          <w:tcPr>
            <w:tcW w:w="5220" w:type="dxa"/>
          </w:tcPr>
          <w:p w14:paraId="607FAC2D" w14:textId="0E594E63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CFD1311" w14:textId="70862271" w:rsidR="00925597" w:rsidRPr="00161E24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D1290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20A233" w14:textId="355DF7ED" w:rsidR="00925597" w:rsidRPr="00161E24" w:rsidRDefault="00776EB7" w:rsidP="0077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FB6D7F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8A47B6D" w14:textId="385D257E" w:rsidR="00925597" w:rsidRPr="00161E24" w:rsidRDefault="00776EB7" w:rsidP="0077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1FD9B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02882" w14:textId="769F6504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4ED3B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C5704" w14:textId="5BF34ACE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7A42F7E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CAB95" w14:textId="1F89A086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752F67" w:rsidRPr="00161E24" w14:paraId="471342AB" w14:textId="77777777" w:rsidTr="00752F67">
        <w:tc>
          <w:tcPr>
            <w:tcW w:w="5220" w:type="dxa"/>
          </w:tcPr>
          <w:p w14:paraId="26D49141" w14:textId="77777777" w:rsidR="00752F67" w:rsidRPr="00161E24" w:rsidRDefault="00752F67" w:rsidP="00255D69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3D53491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4E833A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0D3F22" w14:textId="77777777" w:rsidR="00752F67" w:rsidRPr="00961248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BC6E1" w14:textId="77777777" w:rsidR="00752F67" w:rsidRPr="00961248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49832C" w14:textId="77777777" w:rsidR="00752F67" w:rsidRPr="00961248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vAlign w:val="bottom"/>
          </w:tcPr>
          <w:p w14:paraId="4E3A1C3B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59D6FB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9922F7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F3806" w14:textId="77777777" w:rsidR="00752F67" w:rsidRPr="00161E24" w:rsidRDefault="00752F67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5E74ECEF" w14:textId="77777777" w:rsidR="00752F67" w:rsidRPr="00161E24" w:rsidRDefault="00752F67" w:rsidP="0025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273DA" w14:textId="77777777" w:rsidR="00752F67" w:rsidRPr="00161E24" w:rsidRDefault="00752F67" w:rsidP="0025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925597" w:rsidRPr="00161E24" w14:paraId="77463735" w14:textId="77777777" w:rsidTr="00682702">
        <w:tc>
          <w:tcPr>
            <w:tcW w:w="5220" w:type="dxa"/>
          </w:tcPr>
          <w:p w14:paraId="01D90652" w14:textId="5BC0E244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DD43AC6" w14:textId="64E449DA" w:rsidR="00925597" w:rsidRPr="00161E24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DFA69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076FA3" w14:textId="6A7ACDCD" w:rsidR="00925597" w:rsidRPr="00961248" w:rsidRDefault="00776EB7" w:rsidP="0077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28633" w14:textId="77777777" w:rsidR="00925597" w:rsidRPr="00961248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CF31F08" w14:textId="75F5AE98" w:rsidR="00925597" w:rsidRPr="00961248" w:rsidRDefault="00776EB7" w:rsidP="0077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  <w:vAlign w:val="bottom"/>
          </w:tcPr>
          <w:p w14:paraId="55FA3AD7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02823" w14:textId="7DDFE66E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00C558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9F99E9" w14:textId="1197FB2E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0DE04A6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93F5B6" w14:textId="0E8BD8E0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925597" w:rsidRPr="00161E24" w14:paraId="036A84D7" w14:textId="77777777" w:rsidTr="00682702">
        <w:tc>
          <w:tcPr>
            <w:tcW w:w="5220" w:type="dxa"/>
          </w:tcPr>
          <w:p w14:paraId="469E7D48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0248" w14:textId="75DC3CE7" w:rsidR="00925597" w:rsidRPr="00161E24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1956C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3DDBA" w14:textId="67A32489" w:rsidR="00925597" w:rsidRPr="00961248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4,52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DE796" w14:textId="77777777" w:rsidR="00925597" w:rsidRPr="00961248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A361E" w14:textId="163BBE6B" w:rsidR="00925597" w:rsidRPr="00961248" w:rsidRDefault="00115A6E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4,52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FEAE176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70F" w14:textId="57DCC7F8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5F575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BBB4" w14:textId="4BF04A5D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7,312</w:t>
            </w:r>
          </w:p>
        </w:tc>
        <w:tc>
          <w:tcPr>
            <w:tcW w:w="270" w:type="dxa"/>
            <w:vAlign w:val="bottom"/>
          </w:tcPr>
          <w:p w14:paraId="5C1EDD3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F48D" w14:textId="5C61A062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7,312</w:t>
            </w:r>
          </w:p>
        </w:tc>
      </w:tr>
      <w:tr w:rsidR="00925597" w:rsidRPr="00161E24" w14:paraId="12831B6D" w14:textId="77777777" w:rsidTr="00682702">
        <w:tc>
          <w:tcPr>
            <w:tcW w:w="5220" w:type="dxa"/>
          </w:tcPr>
          <w:p w14:paraId="3340E1DE" w14:textId="77777777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25C442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E7042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F0EB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020E2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4E6FE5D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8EECE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AE377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91C56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4E50FE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585D49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38DD00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5597" w:rsidRPr="00161E24" w14:paraId="7A36CCCF" w14:textId="77777777" w:rsidTr="00682702">
        <w:tc>
          <w:tcPr>
            <w:tcW w:w="5220" w:type="dxa"/>
          </w:tcPr>
          <w:p w14:paraId="1C16F22B" w14:textId="235C186A" w:rsidR="00925597" w:rsidRPr="00161E24" w:rsidRDefault="00925597" w:rsidP="00925597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551265" w14:textId="73A3B68D" w:rsidR="00925597" w:rsidRPr="0024592A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55AF7E10" w14:textId="77777777" w:rsidR="00925597" w:rsidRPr="0024592A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40FB1" w14:textId="7931BAE7" w:rsidR="00925597" w:rsidRPr="0024592A" w:rsidRDefault="0024592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16,66</w:t>
            </w:r>
            <w:r w:rsid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AD803" w14:textId="77777777" w:rsidR="00925597" w:rsidRPr="0024592A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DB557" w14:textId="0B755870" w:rsidR="00925597" w:rsidRPr="0024592A" w:rsidRDefault="00115A6E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</w:t>
            </w:r>
            <w:r w:rsid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BC2CB0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F3D8A3" w14:textId="2852BE33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</w:t>
            </w:r>
          </w:p>
        </w:tc>
        <w:tc>
          <w:tcPr>
            <w:tcW w:w="270" w:type="dxa"/>
            <w:vAlign w:val="bottom"/>
          </w:tcPr>
          <w:p w14:paraId="17CA99D1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BAE08" w14:textId="095761E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24,196</w:t>
            </w:r>
          </w:p>
        </w:tc>
        <w:tc>
          <w:tcPr>
            <w:tcW w:w="270" w:type="dxa"/>
            <w:vAlign w:val="bottom"/>
          </w:tcPr>
          <w:p w14:paraId="6DD05134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C83219" w14:textId="7853974F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25,706</w:t>
            </w:r>
          </w:p>
        </w:tc>
      </w:tr>
    </w:tbl>
    <w:p w14:paraId="41663EED" w14:textId="4291695B" w:rsidR="00925597" w:rsidRDefault="00925597"/>
    <w:p w14:paraId="402EE58F" w14:textId="77777777" w:rsidR="00925597" w:rsidRDefault="00925597"/>
    <w:p w14:paraId="4CED74E2" w14:textId="7CF4E4E8" w:rsidR="00946C59" w:rsidRPr="00161E24" w:rsidRDefault="0094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  <w:sectPr w:rsidR="00946C59" w:rsidRPr="00161E24" w:rsidSect="00933D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91ACB08" w14:textId="557A84FB" w:rsidR="0074714A" w:rsidRPr="00B230DC" w:rsidRDefault="0074714A" w:rsidP="00961248">
      <w:pPr>
        <w:pStyle w:val="block"/>
        <w:spacing w:after="0" w:line="240" w:lineRule="auto"/>
        <w:ind w:left="459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30D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lastRenderedPageBreak/>
        <w:t>หนี้สินที่มีภาระดอกเบี้ยแสดงตามระยะเวลาครบกำหนดการจ่าย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>ชำระ</w:t>
      </w:r>
      <w:r w:rsidR="0009305F"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C58DB" w:rsidRPr="00B230D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3EBC3E1" w14:textId="39DEDB08" w:rsidR="0075172E" w:rsidRPr="00CD4EEE" w:rsidRDefault="0075172E" w:rsidP="00D144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B230DC" w:rsidRPr="00C57846" w14:paraId="5D781452" w14:textId="77777777" w:rsidTr="00763091">
        <w:trPr>
          <w:tblHeader/>
        </w:trPr>
        <w:tc>
          <w:tcPr>
            <w:tcW w:w="2099" w:type="pct"/>
          </w:tcPr>
          <w:p w14:paraId="2AA408C9" w14:textId="77777777" w:rsidR="00B230DC" w:rsidRPr="00B056C3" w:rsidRDefault="00B230D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71F1BF10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3BC3E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29D7F8F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30DC" w:rsidRPr="00C57846" w14:paraId="3E9AAC5D" w14:textId="77777777" w:rsidTr="00763091">
        <w:trPr>
          <w:tblHeader/>
        </w:trPr>
        <w:tc>
          <w:tcPr>
            <w:tcW w:w="2099" w:type="pct"/>
          </w:tcPr>
          <w:p w14:paraId="62B064C7" w14:textId="074907A5" w:rsidR="00B230DC" w:rsidRPr="00B056C3" w:rsidRDefault="00B230D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24172214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6830F71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CF4220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CCAB81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806329C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00D0711A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78FB189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230DC" w:rsidRPr="00C57846" w14:paraId="275467D6" w14:textId="77777777" w:rsidTr="00763091">
        <w:trPr>
          <w:trHeight w:val="434"/>
          <w:tblHeader/>
        </w:trPr>
        <w:tc>
          <w:tcPr>
            <w:tcW w:w="2099" w:type="pct"/>
          </w:tcPr>
          <w:p w14:paraId="4ED337B0" w14:textId="77777777" w:rsidR="00B230DC" w:rsidRPr="00B056C3" w:rsidRDefault="00B230D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80C34D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230DC" w:rsidRPr="00927F6F" w14:paraId="092DEE9F" w14:textId="77777777" w:rsidTr="00763091">
        <w:tc>
          <w:tcPr>
            <w:tcW w:w="2099" w:type="pct"/>
          </w:tcPr>
          <w:p w14:paraId="6C205202" w14:textId="1B547063" w:rsidR="00B230DC" w:rsidRPr="00927F6F" w:rsidRDefault="00B230DC" w:rsidP="00B230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609" w:type="pct"/>
          </w:tcPr>
          <w:p w14:paraId="2EF70BB1" w14:textId="0653789A" w:rsidR="00B230DC" w:rsidRPr="00927F6F" w:rsidRDefault="0024592A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</w:t>
            </w:r>
            <w:r w:rsidR="00A94A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6884D9B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161803" w14:textId="7AE10D49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19,984</w:t>
            </w:r>
          </w:p>
        </w:tc>
        <w:tc>
          <w:tcPr>
            <w:tcW w:w="143" w:type="pct"/>
          </w:tcPr>
          <w:p w14:paraId="58A409B9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815E7DC" w14:textId="04CF8371" w:rsidR="00B230DC" w:rsidRPr="00927F6F" w:rsidRDefault="00961248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14,653</w:t>
            </w:r>
          </w:p>
        </w:tc>
        <w:tc>
          <w:tcPr>
            <w:tcW w:w="134" w:type="pct"/>
          </w:tcPr>
          <w:p w14:paraId="6B6C9ABE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079513A" w14:textId="254CE5E1" w:rsidR="00B230DC" w:rsidRPr="00927F6F" w:rsidRDefault="00B230DC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18,394</w:t>
            </w:r>
          </w:p>
        </w:tc>
      </w:tr>
      <w:tr w:rsidR="00B230DC" w:rsidRPr="00927F6F" w14:paraId="0D0EAE7F" w14:textId="77777777" w:rsidTr="00763091">
        <w:tc>
          <w:tcPr>
            <w:tcW w:w="2099" w:type="pct"/>
          </w:tcPr>
          <w:p w14:paraId="4228075A" w14:textId="67480C05" w:rsidR="00B230DC" w:rsidRPr="00927F6F" w:rsidRDefault="00B230DC" w:rsidP="00B230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609" w:type="pct"/>
          </w:tcPr>
          <w:p w14:paraId="14AEED60" w14:textId="4AFB609F" w:rsidR="00B230DC" w:rsidRPr="00927F6F" w:rsidRDefault="0024592A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43" w:type="pct"/>
          </w:tcPr>
          <w:p w14:paraId="15D54203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52212B" w14:textId="26C79A4A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8,562</w:t>
            </w:r>
          </w:p>
        </w:tc>
        <w:tc>
          <w:tcPr>
            <w:tcW w:w="143" w:type="pct"/>
          </w:tcPr>
          <w:p w14:paraId="36CF2B50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D7AD9" w14:textId="027FC13D" w:rsidR="00B230DC" w:rsidRPr="00927F6F" w:rsidRDefault="00961248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4,305</w:t>
            </w:r>
          </w:p>
        </w:tc>
        <w:tc>
          <w:tcPr>
            <w:tcW w:w="134" w:type="pct"/>
          </w:tcPr>
          <w:p w14:paraId="341EA80E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721F708" w14:textId="121BB146" w:rsidR="00B230DC" w:rsidRPr="00927F6F" w:rsidRDefault="00B230DC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7,159</w:t>
            </w:r>
          </w:p>
        </w:tc>
      </w:tr>
      <w:tr w:rsidR="00B230DC" w:rsidRPr="00927F6F" w14:paraId="025E9AA8" w14:textId="77777777" w:rsidTr="00B230DC">
        <w:tc>
          <w:tcPr>
            <w:tcW w:w="2099" w:type="pct"/>
          </w:tcPr>
          <w:p w14:paraId="4EC3FCDB" w14:textId="025FD1E9" w:rsidR="00B230DC" w:rsidRPr="00B230DC" w:rsidRDefault="00B230DC" w:rsidP="00B230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FC84FC0" w14:textId="66EF9695" w:rsidR="00B230DC" w:rsidRPr="00927F6F" w:rsidRDefault="0024592A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6124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A94A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2A84BB2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6CC86D" w14:textId="5276CA98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143" w:type="pct"/>
          </w:tcPr>
          <w:p w14:paraId="7151D27D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B04FDE4" w14:textId="1FA42F46" w:rsidR="00B230DC" w:rsidRPr="00927F6F" w:rsidRDefault="00961248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34" w:type="pct"/>
          </w:tcPr>
          <w:p w14:paraId="398D1707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4B9437A" w14:textId="4B6C7750" w:rsidR="00B230DC" w:rsidRPr="00927F6F" w:rsidRDefault="00B230DC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B230DC" w:rsidRPr="00927F6F" w14:paraId="3F996F19" w14:textId="77777777" w:rsidTr="00B230DC">
        <w:tc>
          <w:tcPr>
            <w:tcW w:w="2099" w:type="pct"/>
          </w:tcPr>
          <w:p w14:paraId="4C246AE8" w14:textId="7C47F73B" w:rsidR="00B230DC" w:rsidRPr="00B230DC" w:rsidRDefault="00B230DC" w:rsidP="00B230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C261542" w14:textId="5364D3DA" w:rsidR="00B230DC" w:rsidRPr="00776EB7" w:rsidRDefault="0024592A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23,679</w:t>
            </w:r>
          </w:p>
        </w:tc>
        <w:tc>
          <w:tcPr>
            <w:tcW w:w="143" w:type="pct"/>
          </w:tcPr>
          <w:p w14:paraId="4C0A49AF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B9AE11" w14:textId="32470E86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30,590</w:t>
            </w:r>
          </w:p>
        </w:tc>
        <w:tc>
          <w:tcPr>
            <w:tcW w:w="143" w:type="pct"/>
          </w:tcPr>
          <w:p w14:paraId="0B57A6CF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CA70481" w14:textId="25CE3834" w:rsidR="00B230DC" w:rsidRPr="00776EB7" w:rsidRDefault="00961248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19,181</w:t>
            </w:r>
          </w:p>
        </w:tc>
        <w:tc>
          <w:tcPr>
            <w:tcW w:w="134" w:type="pct"/>
          </w:tcPr>
          <w:p w14:paraId="6E649044" w14:textId="77777777" w:rsidR="00B230DC" w:rsidRPr="00927F6F" w:rsidRDefault="00B230DC" w:rsidP="00B2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2FF84E1" w14:textId="1B2A0A56" w:rsidR="00B230DC" w:rsidRPr="00927F6F" w:rsidRDefault="00B230DC" w:rsidP="0096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25,706</w:t>
            </w:r>
          </w:p>
        </w:tc>
      </w:tr>
    </w:tbl>
    <w:p w14:paraId="63A8AFFE" w14:textId="54F2F325" w:rsidR="002F19CF" w:rsidRPr="00CD4EEE" w:rsidRDefault="002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9749F34" w14:textId="23752F65" w:rsidR="0075172E" w:rsidRPr="00B230DC" w:rsidRDefault="00095C4E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rPr>
          <w:rFonts w:asciiTheme="majorBidi" w:hAnsiTheme="majorBidi" w:cstheme="majorBidi"/>
          <w:spacing w:val="-4"/>
          <w:sz w:val="30"/>
          <w:szCs w:val="30"/>
        </w:rPr>
      </w:pPr>
      <w:r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สินทรัพย์ที่ใช้เป็นหลักประกันหนี้สิน 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C58DB" w:rsidRPr="00B230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</w:t>
      </w:r>
      <w:r w:rsidR="0075172E" w:rsidRPr="00B230D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0C785D" w14:textId="296D5F09" w:rsidR="006E3615" w:rsidRPr="00CD4EEE" w:rsidRDefault="006E3615" w:rsidP="00C92E8C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884"/>
        <w:gridCol w:w="1151"/>
        <w:gridCol w:w="271"/>
        <w:gridCol w:w="1196"/>
        <w:gridCol w:w="271"/>
        <w:gridCol w:w="1170"/>
        <w:gridCol w:w="255"/>
        <w:gridCol w:w="1185"/>
      </w:tblGrid>
      <w:tr w:rsidR="00AD2B3A" w:rsidRPr="00B056C3" w14:paraId="445DF063" w14:textId="77777777" w:rsidTr="00AD2B3A">
        <w:trPr>
          <w:tblHeader/>
        </w:trPr>
        <w:tc>
          <w:tcPr>
            <w:tcW w:w="1650" w:type="pct"/>
          </w:tcPr>
          <w:p w14:paraId="7165E7B6" w14:textId="77777777" w:rsidR="00AD2B3A" w:rsidRPr="00B056C3" w:rsidRDefault="00AD2B3A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502C689F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D772720" w14:textId="048DD4E1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24FA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189C6F13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2B3A" w:rsidRPr="00B056C3" w14:paraId="53674EF5" w14:textId="77777777" w:rsidTr="00AD2B3A">
        <w:trPr>
          <w:tblHeader/>
        </w:trPr>
        <w:tc>
          <w:tcPr>
            <w:tcW w:w="1650" w:type="pct"/>
          </w:tcPr>
          <w:p w14:paraId="62DBE08D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BA813AE" w14:textId="7E599D04" w:rsidR="00AD2B3A" w:rsidRPr="00AD2B3A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4" w:type="pct"/>
            <w:shd w:val="clear" w:color="auto" w:fill="auto"/>
          </w:tcPr>
          <w:p w14:paraId="28427237" w14:textId="52B66E08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8247E87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B16ACA7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3FEA519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B480BC8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35F8C4E9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3A6DC8A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2B3A" w:rsidRPr="00B056C3" w14:paraId="2EC5434C" w14:textId="77777777" w:rsidTr="00AD2B3A">
        <w:trPr>
          <w:trHeight w:val="434"/>
          <w:tblHeader/>
        </w:trPr>
        <w:tc>
          <w:tcPr>
            <w:tcW w:w="1650" w:type="pct"/>
          </w:tcPr>
          <w:p w14:paraId="3D4CE904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587033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6" w:type="pct"/>
            <w:gridSpan w:val="7"/>
          </w:tcPr>
          <w:p w14:paraId="4A941A64" w14:textId="3A07CDD5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2B3A" w:rsidRPr="00927F6F" w14:paraId="29618826" w14:textId="77777777" w:rsidTr="00AD2B3A">
        <w:tc>
          <w:tcPr>
            <w:tcW w:w="1650" w:type="pct"/>
          </w:tcPr>
          <w:p w14:paraId="7192DBD0" w14:textId="27AA40A5" w:rsidR="00AD2B3A" w:rsidRPr="00927F6F" w:rsidRDefault="00AD2B3A" w:rsidP="00AD2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64" w:type="pct"/>
          </w:tcPr>
          <w:p w14:paraId="4B031FCE" w14:textId="0A493B48" w:rsidR="00AD2B3A" w:rsidRPr="00AD2B3A" w:rsidRDefault="00776EB7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04" w:type="pct"/>
          </w:tcPr>
          <w:p w14:paraId="2A07B0BA" w14:textId="22AA458F" w:rsidR="00AD2B3A" w:rsidRPr="00927F6F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42" w:type="pct"/>
          </w:tcPr>
          <w:p w14:paraId="04139449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E2C5748" w14:textId="1DE8F04F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142" w:type="pct"/>
          </w:tcPr>
          <w:p w14:paraId="061D7027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264398C" w14:textId="017C850B" w:rsidR="00AD2B3A" w:rsidRPr="00927F6F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  <w:tc>
          <w:tcPr>
            <w:tcW w:w="134" w:type="pct"/>
          </w:tcPr>
          <w:p w14:paraId="4A007E3C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F79D7D" w14:textId="3F6604E1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AD2B3A" w:rsidRPr="00927F6F" w14:paraId="468249E2" w14:textId="77777777" w:rsidTr="00AD2B3A">
        <w:tc>
          <w:tcPr>
            <w:tcW w:w="1650" w:type="pct"/>
          </w:tcPr>
          <w:p w14:paraId="1DB0D513" w14:textId="2113D6E4" w:rsidR="00AD2B3A" w:rsidRPr="00B230DC" w:rsidRDefault="00AD2B3A" w:rsidP="00AD2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64" w:type="pct"/>
          </w:tcPr>
          <w:p w14:paraId="4C6F84DB" w14:textId="16166DE0" w:rsidR="00AD2B3A" w:rsidRPr="00AD2B3A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2B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776E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3EB0761" w14:textId="793B321F" w:rsidR="00AD2B3A" w:rsidRPr="00927F6F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A86E70A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45A1317" w14:textId="1F4002FC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2" w:type="pct"/>
          </w:tcPr>
          <w:p w14:paraId="3E9B5CDB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9460F01" w14:textId="21089D96" w:rsidR="00AD2B3A" w:rsidRPr="00927F6F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3FBA8436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16EE634" w14:textId="79B4C405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D2B3A" w:rsidRPr="00927F6F" w14:paraId="5E6E0B29" w14:textId="77777777" w:rsidTr="00AD2B3A">
        <w:tc>
          <w:tcPr>
            <w:tcW w:w="1650" w:type="pct"/>
          </w:tcPr>
          <w:p w14:paraId="0F5939A6" w14:textId="3B2225CA" w:rsidR="00AD2B3A" w:rsidRPr="00B230DC" w:rsidRDefault="00AD2B3A" w:rsidP="00AD2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4" w:type="pct"/>
          </w:tcPr>
          <w:p w14:paraId="14E44B91" w14:textId="77777777" w:rsidR="00AD2B3A" w:rsidRPr="00927F6F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D0540E9" w14:textId="588DAE96" w:rsidR="00AD2B3A" w:rsidRPr="00961248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2,765</w:t>
            </w:r>
          </w:p>
        </w:tc>
        <w:tc>
          <w:tcPr>
            <w:tcW w:w="142" w:type="pct"/>
          </w:tcPr>
          <w:p w14:paraId="7D981FE7" w14:textId="77777777" w:rsidR="00AD2B3A" w:rsidRPr="00961248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00CEB76" w14:textId="43F93725" w:rsidR="00AD2B3A" w:rsidRPr="00961248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2,414</w:t>
            </w:r>
          </w:p>
        </w:tc>
        <w:tc>
          <w:tcPr>
            <w:tcW w:w="142" w:type="pct"/>
          </w:tcPr>
          <w:p w14:paraId="1AB1E22A" w14:textId="77777777" w:rsidR="00AD2B3A" w:rsidRPr="00961248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53E25FF" w14:textId="3380FB30" w:rsidR="00AD2B3A" w:rsidRPr="00961248" w:rsidRDefault="0024592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134" w:type="pct"/>
          </w:tcPr>
          <w:p w14:paraId="2C447F14" w14:textId="77777777" w:rsidR="00AD2B3A" w:rsidRPr="00961248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ACBFB21" w14:textId="37510B08" w:rsidR="00AD2B3A" w:rsidRPr="00961248" w:rsidRDefault="00AD2B3A" w:rsidP="00AD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</w:t>
            </w:r>
          </w:p>
        </w:tc>
      </w:tr>
    </w:tbl>
    <w:p w14:paraId="3D4C73D8" w14:textId="77777777" w:rsidR="000C467E" w:rsidRPr="00CD4EEE" w:rsidRDefault="000C467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04FD10" w14:textId="44444D95" w:rsidR="00CE1A9C" w:rsidRPr="00B230DC" w:rsidRDefault="00CE1A9C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B230DC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บริษัทมีวงเงินสินเชื่อกับสถาบันการเงินในประเทศหลายแห่งและสาขาของสถาบันการเงินต่างประเทศ</w:t>
      </w:r>
      <w:r w:rsidR="0096124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บางแห่งโดยมีอัตราดอกเบี้ยต่อปีดังนี้</w:t>
      </w:r>
    </w:p>
    <w:p w14:paraId="0F6D0F41" w14:textId="59ACDE46" w:rsidR="00CE1A9C" w:rsidRPr="00CD4EEE" w:rsidRDefault="00CE1A9C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AD2B3A" w:rsidRPr="00161E24" w14:paraId="4532EA1D" w14:textId="77777777" w:rsidTr="00763091">
        <w:trPr>
          <w:tblHeader/>
        </w:trPr>
        <w:tc>
          <w:tcPr>
            <w:tcW w:w="6300" w:type="dxa"/>
            <w:shd w:val="clear" w:color="auto" w:fill="auto"/>
          </w:tcPr>
          <w:p w14:paraId="193F79B1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32C4A80" w14:textId="4243ABA4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2B3A" w:rsidRPr="00161E24" w14:paraId="56860E54" w14:textId="77777777" w:rsidTr="00763091">
        <w:trPr>
          <w:tblHeader/>
        </w:trPr>
        <w:tc>
          <w:tcPr>
            <w:tcW w:w="6300" w:type="dxa"/>
            <w:shd w:val="clear" w:color="auto" w:fill="auto"/>
          </w:tcPr>
          <w:p w14:paraId="4D4C3DAA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E68884" w14:textId="77777777" w:rsidR="00AD2B3A" w:rsidRPr="00161E24" w:rsidRDefault="00AD2B3A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70FD6B1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AC1A9F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D2B3A" w:rsidRPr="00161E24" w14:paraId="5B328315" w14:textId="77777777" w:rsidTr="00763091">
        <w:trPr>
          <w:trHeight w:val="279"/>
        </w:trPr>
        <w:tc>
          <w:tcPr>
            <w:tcW w:w="6300" w:type="dxa"/>
            <w:shd w:val="clear" w:color="auto" w:fill="auto"/>
          </w:tcPr>
          <w:p w14:paraId="6FE0966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5F7B6F5" w14:textId="602C88F8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AD2B3A" w:rsidRPr="00161E24" w14:paraId="622DAAA4" w14:textId="77777777" w:rsidTr="00763091">
        <w:trPr>
          <w:trHeight w:val="315"/>
        </w:trPr>
        <w:tc>
          <w:tcPr>
            <w:tcW w:w="6300" w:type="dxa"/>
            <w:shd w:val="clear" w:color="auto" w:fill="auto"/>
          </w:tcPr>
          <w:p w14:paraId="70BA2101" w14:textId="12F173DD" w:rsidR="00AD2B3A" w:rsidRPr="00161E24" w:rsidRDefault="00AD2B3A" w:rsidP="00AD2B3A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2F911BED" w14:textId="40460CDD" w:rsidR="00AD2B3A" w:rsidRPr="00161E24" w:rsidRDefault="00CF0599" w:rsidP="00CD4E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>0.6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D85C8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</w:t>
            </w:r>
            <w:r w:rsidR="00263C4E">
              <w:rPr>
                <w:rFonts w:asciiTheme="majorBidi" w:eastAsia="Calibr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CE9109D" w14:textId="77777777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2F35BF" w14:textId="6B9ED7C8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>0.60 - 6.20</w:t>
            </w:r>
          </w:p>
        </w:tc>
      </w:tr>
    </w:tbl>
    <w:p w14:paraId="57D81C37" w14:textId="18BF3C54" w:rsidR="00AD2B3A" w:rsidRPr="00CD4EEE" w:rsidRDefault="00AD2B3A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AD2B3A" w:rsidRPr="00AD2B3A" w14:paraId="3D643D23" w14:textId="77777777" w:rsidTr="00763091">
        <w:trPr>
          <w:tblHeader/>
        </w:trPr>
        <w:tc>
          <w:tcPr>
            <w:tcW w:w="6300" w:type="dxa"/>
            <w:shd w:val="clear" w:color="auto" w:fill="auto"/>
          </w:tcPr>
          <w:p w14:paraId="03FD1339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ED71C45" w14:textId="3BBFAA33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2B3A" w:rsidRPr="00161E24" w14:paraId="0BD18789" w14:textId="77777777" w:rsidTr="00763091">
        <w:trPr>
          <w:tblHeader/>
        </w:trPr>
        <w:tc>
          <w:tcPr>
            <w:tcW w:w="6300" w:type="dxa"/>
            <w:shd w:val="clear" w:color="auto" w:fill="auto"/>
          </w:tcPr>
          <w:p w14:paraId="498A38C9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B16563" w14:textId="77777777" w:rsidR="00AD2B3A" w:rsidRPr="00161E24" w:rsidRDefault="00AD2B3A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E8B7628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40CBA6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D2B3A" w:rsidRPr="00B67DD0" w14:paraId="34EB1226" w14:textId="77777777" w:rsidTr="00763091">
        <w:trPr>
          <w:trHeight w:val="279"/>
        </w:trPr>
        <w:tc>
          <w:tcPr>
            <w:tcW w:w="6300" w:type="dxa"/>
            <w:shd w:val="clear" w:color="auto" w:fill="auto"/>
          </w:tcPr>
          <w:p w14:paraId="0049395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42A46CE" w14:textId="77777777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AD2B3A" w:rsidRPr="00161E24" w14:paraId="358E7C76" w14:textId="77777777" w:rsidTr="00763091">
        <w:trPr>
          <w:trHeight w:val="315"/>
        </w:trPr>
        <w:tc>
          <w:tcPr>
            <w:tcW w:w="6300" w:type="dxa"/>
            <w:shd w:val="clear" w:color="auto" w:fill="auto"/>
          </w:tcPr>
          <w:p w14:paraId="5A2287F8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79C72602" w14:textId="1E26667C" w:rsidR="00AD2B3A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0.62 </w:t>
            </w:r>
            <w:r w:rsidR="00263C4E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1.40</w:t>
            </w:r>
          </w:p>
        </w:tc>
        <w:tc>
          <w:tcPr>
            <w:tcW w:w="270" w:type="dxa"/>
          </w:tcPr>
          <w:p w14:paraId="680A10A9" w14:textId="77777777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2E2000" w14:textId="223D99BA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</w:rPr>
              <w:t xml:space="preserve">0.60 -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30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</w:tbl>
    <w:p w14:paraId="093C3317" w14:textId="053FBFE8" w:rsidR="00EA7C9D" w:rsidRPr="00161E24" w:rsidRDefault="004C1F6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ภายใต้เงื่อนไขของสัญญาทรัสต์รีซีทส์ที่ทำไว้กับธนาคาร</w:t>
      </w:r>
      <w:r w:rsidR="009D587F" w:rsidRPr="00161E2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ได้ออกวัตถุดิบ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และเครื่องจักร</w:t>
      </w:r>
      <w:r w:rsidRPr="00161E24">
        <w:rPr>
          <w:rFonts w:asciiTheme="majorBidi" w:hAnsiTheme="majorBidi" w:cstheme="majorBidi"/>
          <w:sz w:val="30"/>
          <w:szCs w:val="30"/>
          <w:cs/>
        </w:rPr>
        <w:t>ที่สั่งเข้ามาจากต่างประเทศภายใต้เครดิตของธนาคาร ดังนั้น 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มีหนี้สินผูกพันต่อธนาคารสำหรับวัตถุดิบดังกล่าวทั้งที่เก็บไว้หรือขายไป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และเครื่องจักรดังกล่าวที่นำเข้า</w:t>
      </w:r>
    </w:p>
    <w:p w14:paraId="7AF3A306" w14:textId="77777777" w:rsidR="004257D5" w:rsidRPr="00161E24" w:rsidRDefault="004257D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8FEFB4" w14:textId="0623EE7B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AD2B3A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CD4EEE">
        <w:rPr>
          <w:rFonts w:asciiTheme="majorBidi" w:hAnsiTheme="majorBidi" w:cstheme="majorBidi"/>
          <w:sz w:val="30"/>
          <w:szCs w:val="30"/>
        </w:rPr>
        <w:t>45,225</w:t>
      </w:r>
      <w:r w:rsidR="007528B3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D4EEE">
        <w:rPr>
          <w:rFonts w:asciiTheme="majorBidi" w:hAnsiTheme="majorBidi" w:cstheme="majorBidi"/>
          <w:sz w:val="30"/>
          <w:szCs w:val="30"/>
        </w:rPr>
        <w:t>41,984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 xml:space="preserve">31,898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905DFA"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 xml:space="preserve">29,857 </w:t>
      </w:r>
      <w:r w:rsidR="003D0D8C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3EDA745" w14:textId="77777777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ABB5" w14:textId="12EB9CDE" w:rsidR="00F73B9C" w:rsidRPr="00161E24" w:rsidRDefault="00F73B9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4481AFE" w14:textId="77777777" w:rsidR="00A777AE" w:rsidRPr="00161E24" w:rsidRDefault="00A777AE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04CC1" w14:textId="103B162D" w:rsidR="00916A4B" w:rsidRPr="00161E24" w:rsidRDefault="00916A4B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บริษัทออกจำหน่ายหุ้นกู้สกุลเงินบาทชนิดระบุชื่อผู้ถือ ประเภทไม่ด้อยสิทธิ ไม่มีหลักประกันและไม่มีผู้แทนผู้ถือหุ้น </w:t>
      </w:r>
      <w:r w:rsidR="0080643E" w:rsidRPr="00161E24">
        <w:rPr>
          <w:rFonts w:asciiTheme="majorBidi" w:hAnsiTheme="majorBidi" w:cstheme="majorBidi"/>
          <w:spacing w:val="-2"/>
          <w:sz w:val="30"/>
          <w:szCs w:val="30"/>
          <w:cs/>
        </w:rPr>
        <w:t>หุ้นกู้ดังกล่าวได้จดทะเบียนกับสำนักงานคณะกรรมการกำกับหลักทรัพย์และตลาดหลักทรัพย์แห่งประเทศไทย</w:t>
      </w:r>
    </w:p>
    <w:p w14:paraId="16CD50B9" w14:textId="77777777" w:rsidR="000A047E" w:rsidRPr="00161E24" w:rsidRDefault="000A047E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7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30"/>
        <w:gridCol w:w="1980"/>
        <w:gridCol w:w="1980"/>
      </w:tblGrid>
      <w:tr w:rsidR="00CD4EEE" w:rsidRPr="00161E24" w14:paraId="49851994" w14:textId="77777777" w:rsidTr="00CD4EEE">
        <w:trPr>
          <w:tblHeader/>
        </w:trPr>
        <w:tc>
          <w:tcPr>
            <w:tcW w:w="2268" w:type="dxa"/>
            <w:vAlign w:val="bottom"/>
          </w:tcPr>
          <w:p w14:paraId="5D9E7D0E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7242B6BA" w14:textId="39622DEC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1980" w:type="dxa"/>
            <w:vAlign w:val="bottom"/>
          </w:tcPr>
          <w:p w14:paraId="4966B77D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80" w:type="dxa"/>
            <w:vAlign w:val="bottom"/>
          </w:tcPr>
          <w:p w14:paraId="26349000" w14:textId="24EC84DA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CD4EEE" w:rsidRPr="00161E24" w14:paraId="7417B282" w14:textId="77777777" w:rsidTr="00CD4EEE">
        <w:trPr>
          <w:tblHeader/>
        </w:trPr>
        <w:tc>
          <w:tcPr>
            <w:tcW w:w="2268" w:type="dxa"/>
            <w:vAlign w:val="bottom"/>
          </w:tcPr>
          <w:p w14:paraId="12332AD8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2FC08CD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(ปี)</w:t>
            </w:r>
          </w:p>
        </w:tc>
        <w:tc>
          <w:tcPr>
            <w:tcW w:w="1980" w:type="dxa"/>
            <w:vAlign w:val="bottom"/>
          </w:tcPr>
          <w:p w14:paraId="60D0DE59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14:paraId="33FC60BB" w14:textId="77777777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4EEE" w:rsidRPr="00161E24" w14:paraId="43794DE3" w14:textId="77777777" w:rsidTr="00CD4EEE">
        <w:trPr>
          <w:trHeight w:hRule="exact" w:val="360"/>
        </w:trPr>
        <w:tc>
          <w:tcPr>
            <w:tcW w:w="2268" w:type="dxa"/>
          </w:tcPr>
          <w:p w14:paraId="4C28177E" w14:textId="10364615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38E81673" w14:textId="6BDA0833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80" w:type="dxa"/>
          </w:tcPr>
          <w:p w14:paraId="5B59F512" w14:textId="31DD2754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1980" w:type="dxa"/>
          </w:tcPr>
          <w:p w14:paraId="2FA0B62B" w14:textId="28B4F01E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CD4EEE" w:rsidRPr="00161E24" w14:paraId="404FCA55" w14:textId="77777777" w:rsidTr="00CD4EEE">
        <w:trPr>
          <w:trHeight w:hRule="exact" w:val="360"/>
        </w:trPr>
        <w:tc>
          <w:tcPr>
            <w:tcW w:w="2268" w:type="dxa"/>
          </w:tcPr>
          <w:p w14:paraId="1FADD522" w14:textId="5270102B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387F304A" w14:textId="17A4CCE9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</w:tcPr>
          <w:p w14:paraId="0F6911AE" w14:textId="7B4B1522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1980" w:type="dxa"/>
          </w:tcPr>
          <w:p w14:paraId="14E8C164" w14:textId="7A565397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</w:tr>
      <w:tr w:rsidR="00CD4EEE" w:rsidRPr="00161E24" w14:paraId="3D456322" w14:textId="77777777" w:rsidTr="00CD4EEE">
        <w:trPr>
          <w:trHeight w:hRule="exact" w:val="360"/>
        </w:trPr>
        <w:tc>
          <w:tcPr>
            <w:tcW w:w="2268" w:type="dxa"/>
          </w:tcPr>
          <w:p w14:paraId="5011F0C6" w14:textId="32DE9D40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8B0D4EE" w14:textId="424B4CB1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80" w:type="dxa"/>
          </w:tcPr>
          <w:p w14:paraId="2E7937F4" w14:textId="5806637F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3.31</w:t>
            </w:r>
          </w:p>
        </w:tc>
        <w:tc>
          <w:tcPr>
            <w:tcW w:w="1980" w:type="dxa"/>
          </w:tcPr>
          <w:p w14:paraId="5537159F" w14:textId="59E4274A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2,200</w:t>
            </w:r>
          </w:p>
        </w:tc>
      </w:tr>
      <w:tr w:rsidR="00CD4EEE" w:rsidRPr="00161E24" w14:paraId="7DEB2644" w14:textId="77777777" w:rsidTr="00CD4EEE">
        <w:trPr>
          <w:trHeight w:hRule="exact" w:val="360"/>
        </w:trPr>
        <w:tc>
          <w:tcPr>
            <w:tcW w:w="2268" w:type="dxa"/>
          </w:tcPr>
          <w:p w14:paraId="29F8D82F" w14:textId="19F563D1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14:paraId="368BEC2B" w14:textId="01CB9131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80" w:type="dxa"/>
          </w:tcPr>
          <w:p w14:paraId="005E6DF2" w14:textId="4D730700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980" w:type="dxa"/>
          </w:tcPr>
          <w:p w14:paraId="11A83AF9" w14:textId="53856CEB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CD4EEE" w:rsidRPr="00161E24" w14:paraId="5A10E863" w14:textId="77777777" w:rsidTr="00CD4EEE">
        <w:trPr>
          <w:trHeight w:hRule="exact" w:val="360"/>
        </w:trPr>
        <w:tc>
          <w:tcPr>
            <w:tcW w:w="2268" w:type="dxa"/>
          </w:tcPr>
          <w:p w14:paraId="50D9C449" w14:textId="4E0E22E6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30" w:type="dxa"/>
          </w:tcPr>
          <w:p w14:paraId="75B7D49E" w14:textId="3D4A5C0B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</w:tcPr>
          <w:p w14:paraId="3B31C4EE" w14:textId="40A77642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980" w:type="dxa"/>
          </w:tcPr>
          <w:p w14:paraId="22455D16" w14:textId="50AC2110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</w:tr>
    </w:tbl>
    <w:p w14:paraId="3661DCDD" w14:textId="77777777" w:rsidR="008D7567" w:rsidRPr="00161E24" w:rsidRDefault="008D7567" w:rsidP="000653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E647567" w14:textId="77777777" w:rsidR="001625E7" w:rsidRPr="00161E24" w:rsidRDefault="001625E7" w:rsidP="00162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A22BE" w14:textId="7AEB58C8" w:rsidR="002B129C" w:rsidRPr="00161E24" w:rsidRDefault="00F73B9C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ดอกเบี้ยของหุ้นกู้นี้มีกำหนดการจ่ายชำระคืนทุกงวด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6846" w:rsidRPr="00161E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="0012684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เดือน โดยในหนังสือชี้ชวนของหุ้นกู้ได้</w:t>
      </w: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>กำหนดเงื่อนไขบางประการเกี่ยวกับการไม่นำสินทรัพย์ของบริษัทและบริษัทย่อยที่สำคัญไปก่อให้เกิดภาระผูกพันโดยใช้เป็นหลักประกัน และการรักษาอัตราส่วนทางการเงินต่าง ๆ และเงื่อนไขอื่นตามที่ระบุไว้ในสัญญา</w:t>
      </w:r>
    </w:p>
    <w:p w14:paraId="1222AC99" w14:textId="77777777" w:rsidR="001625E7" w:rsidRPr="00161E24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0D6A07D" w14:textId="77777777" w:rsidR="00AD2B3A" w:rsidRDefault="00AD2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2CD79AE" w14:textId="0E29B377" w:rsidR="00EB40AE" w:rsidRPr="00161E24" w:rsidRDefault="00EB40AE" w:rsidP="00B72E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ตั๋วแลกเงิน</w:t>
      </w:r>
    </w:p>
    <w:p w14:paraId="1F004DC6" w14:textId="77777777" w:rsidR="00AD2B3A" w:rsidRPr="00AD2B3A" w:rsidRDefault="00AD2B3A" w:rsidP="00B72E9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27A22A" w14:textId="275CF83B" w:rsidR="00B72E99" w:rsidRPr="00AD2B3A" w:rsidRDefault="00FF4BF2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AD2B3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D2B3A" w:rsidRPr="00AD2B3A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1264C9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D2B3A" w:rsidRPr="00AD2B3A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AC1874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7C9D" w:rsidRPr="00AD2B3A">
        <w:rPr>
          <w:rFonts w:asciiTheme="majorBidi" w:hAnsiTheme="majorBidi" w:cstheme="majorBidi"/>
          <w:sz w:val="30"/>
          <w:szCs w:val="30"/>
          <w:cs/>
        </w:rPr>
        <w:t>มี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ตั๋วแลก</w:t>
      </w:r>
      <w:r w:rsidR="00661C17" w:rsidRPr="00AD2B3A">
        <w:rPr>
          <w:rFonts w:asciiTheme="majorBidi" w:hAnsiTheme="majorBidi" w:cstheme="majorBidi"/>
          <w:sz w:val="30"/>
          <w:szCs w:val="30"/>
          <w:cs/>
        </w:rPr>
        <w:t>เงิน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 xml:space="preserve">ในสกุลเงินบาทดังนี้ </w:t>
      </w:r>
    </w:p>
    <w:p w14:paraId="3984E360" w14:textId="77777777" w:rsidR="00B72E99" w:rsidRPr="00AD2B3A" w:rsidRDefault="00B72E99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08"/>
        <w:gridCol w:w="270"/>
        <w:gridCol w:w="1530"/>
        <w:gridCol w:w="270"/>
        <w:gridCol w:w="1260"/>
        <w:gridCol w:w="270"/>
        <w:gridCol w:w="1170"/>
        <w:gridCol w:w="270"/>
        <w:gridCol w:w="1162"/>
      </w:tblGrid>
      <w:tr w:rsidR="00EA7C9D" w:rsidRPr="00161E24" w14:paraId="6D55D315" w14:textId="77777777" w:rsidTr="001E42EF">
        <w:trPr>
          <w:trHeight w:hRule="exact" w:val="794"/>
          <w:tblHeader/>
        </w:trPr>
        <w:tc>
          <w:tcPr>
            <w:tcW w:w="2160" w:type="dxa"/>
            <w:vAlign w:val="bottom"/>
          </w:tcPr>
          <w:p w14:paraId="3A13A39B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008" w:type="dxa"/>
            <w:vAlign w:val="bottom"/>
          </w:tcPr>
          <w:p w14:paraId="1E7840F6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70" w:type="dxa"/>
            <w:vAlign w:val="bottom"/>
          </w:tcPr>
          <w:p w14:paraId="0660D412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B45A94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03C7C4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69E3E9" w14:textId="55570DAF" w:rsidR="00EA7C9D" w:rsidRPr="00161E24" w:rsidRDefault="00EA7C9D" w:rsidP="00766627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จำนวนเงิน</w:t>
            </w:r>
            <w:r w:rsidR="0076662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หน้าตั๋ว</w:t>
            </w:r>
          </w:p>
        </w:tc>
        <w:tc>
          <w:tcPr>
            <w:tcW w:w="270" w:type="dxa"/>
          </w:tcPr>
          <w:p w14:paraId="525929F3" w14:textId="77777777" w:rsidR="00EA7C9D" w:rsidRPr="00161E24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FF602D1" w14:textId="5081253B" w:rsidR="00EA7C9D" w:rsidRPr="00161E24" w:rsidRDefault="00EA7C9D" w:rsidP="00766627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ดอกเบี้ย</w:t>
            </w:r>
            <w:r w:rsidR="0076662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รอรับรู้</w:t>
            </w:r>
          </w:p>
        </w:tc>
        <w:tc>
          <w:tcPr>
            <w:tcW w:w="270" w:type="dxa"/>
          </w:tcPr>
          <w:p w14:paraId="7BD6F592" w14:textId="77777777" w:rsidR="00EA7C9D" w:rsidRPr="00161E24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E75EEC5" w14:textId="77777777" w:rsidR="00EA7C9D" w:rsidRPr="00161E24" w:rsidRDefault="00EA7C9D" w:rsidP="00766627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A7C9D" w:rsidRPr="00161E24" w14:paraId="29EF4E5C" w14:textId="77777777" w:rsidTr="001E42EF">
        <w:trPr>
          <w:trHeight w:hRule="exact" w:val="360"/>
        </w:trPr>
        <w:tc>
          <w:tcPr>
            <w:tcW w:w="2160" w:type="dxa"/>
          </w:tcPr>
          <w:p w14:paraId="108FB7EE" w14:textId="77777777" w:rsidR="00EA7C9D" w:rsidRPr="00161E24" w:rsidRDefault="00EA7C9D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48FDD21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(วัน)</w:t>
            </w:r>
          </w:p>
        </w:tc>
        <w:tc>
          <w:tcPr>
            <w:tcW w:w="270" w:type="dxa"/>
            <w:vAlign w:val="bottom"/>
          </w:tcPr>
          <w:p w14:paraId="4E23399E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8663B57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</w:tcPr>
          <w:p w14:paraId="44FF4362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32" w:type="dxa"/>
            <w:gridSpan w:val="5"/>
          </w:tcPr>
          <w:p w14:paraId="0FC8EB15" w14:textId="302635D5" w:rsidR="00EA7C9D" w:rsidRPr="00161E24" w:rsidRDefault="00EA7C9D" w:rsidP="00766627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10336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64C9" w:rsidRPr="00161E24" w14:paraId="0CA0FA2B" w14:textId="77777777" w:rsidTr="001E42EF">
        <w:trPr>
          <w:trHeight w:hRule="exact" w:val="360"/>
        </w:trPr>
        <w:tc>
          <w:tcPr>
            <w:tcW w:w="2160" w:type="dxa"/>
          </w:tcPr>
          <w:p w14:paraId="48236A28" w14:textId="27F33EFD" w:rsidR="001264C9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11AC5E45" w14:textId="30E1CBF6" w:rsidR="001264C9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vAlign w:val="bottom"/>
          </w:tcPr>
          <w:p w14:paraId="1CA93976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0E26C8" w14:textId="7060E9E0" w:rsidR="001264C9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</w:t>
            </w:r>
            <w:r w:rsidR="007E2C87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70F281FF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6B772" w14:textId="725DD2D5" w:rsidR="001264C9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</w:tcPr>
          <w:p w14:paraId="664851F9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7DBB2F" w14:textId="67D28998" w:rsidR="001264C9" w:rsidRPr="00161E24" w:rsidRDefault="00960BB7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82F256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22720E72" w14:textId="75918A84" w:rsidR="001264C9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1,4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99</w:t>
            </w:r>
          </w:p>
        </w:tc>
      </w:tr>
      <w:tr w:rsidR="00272E92" w:rsidRPr="00161E24" w14:paraId="02964A38" w14:textId="77777777" w:rsidTr="001E42EF">
        <w:trPr>
          <w:trHeight w:hRule="exact" w:val="360"/>
        </w:trPr>
        <w:tc>
          <w:tcPr>
            <w:tcW w:w="2160" w:type="dxa"/>
          </w:tcPr>
          <w:p w14:paraId="2B6EBB96" w14:textId="5C3AE3D2" w:rsidR="00272E92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521F3B77" w14:textId="2ADFE525" w:rsidR="00272E92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13391322" w14:textId="77777777" w:rsidR="00272E92" w:rsidRPr="00161E24" w:rsidRDefault="00272E92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F9FBD19" w14:textId="3C93B2BB" w:rsidR="00272E92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</w:t>
            </w:r>
            <w:r w:rsidR="007E2C87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7E260EF7" w14:textId="77777777" w:rsidR="00272E92" w:rsidRPr="00161E24" w:rsidRDefault="00272E92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19245A" w14:textId="448E9FD9" w:rsidR="00272E92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70" w:type="dxa"/>
          </w:tcPr>
          <w:p w14:paraId="009445AC" w14:textId="77777777" w:rsidR="00272E92" w:rsidRPr="00161E24" w:rsidRDefault="00272E92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419B12" w14:textId="0B4A747B" w:rsidR="00272E92" w:rsidRPr="00161E24" w:rsidRDefault="00960BB7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E6D53D" w14:textId="77777777" w:rsidR="00272E92" w:rsidRPr="00161E24" w:rsidRDefault="00272E92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308F3FFB" w14:textId="0926B110" w:rsidR="00272E92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1,39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</w:p>
        </w:tc>
      </w:tr>
      <w:tr w:rsidR="001264C9" w:rsidRPr="00161E24" w14:paraId="34727AEA" w14:textId="77777777" w:rsidTr="001E42EF">
        <w:trPr>
          <w:trHeight w:hRule="exact" w:val="360"/>
        </w:trPr>
        <w:tc>
          <w:tcPr>
            <w:tcW w:w="2160" w:type="dxa"/>
          </w:tcPr>
          <w:p w14:paraId="14C5C5EB" w14:textId="59DAA2EE" w:rsidR="001264C9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02468298" w14:textId="79BEBCB7" w:rsidR="001264C9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70" w:type="dxa"/>
            <w:vAlign w:val="bottom"/>
          </w:tcPr>
          <w:p w14:paraId="660CB9DD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143396B" w14:textId="1833EB16" w:rsidR="001264C9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</w:t>
            </w:r>
            <w:r w:rsidR="007E2C87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AFE7817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B3B2" w14:textId="50FD5663" w:rsidR="001264C9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3F9171EE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CC8F20" w14:textId="4CC87CA5" w:rsidR="001264C9" w:rsidRPr="00161E24" w:rsidRDefault="00960BB7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9BAC65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6F51E95D" w14:textId="7AD6C7E2" w:rsidR="001264C9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</w:t>
            </w:r>
          </w:p>
        </w:tc>
      </w:tr>
      <w:tr w:rsidR="001264C9" w:rsidRPr="00161E24" w14:paraId="74C26EE3" w14:textId="77777777" w:rsidTr="001E42EF">
        <w:trPr>
          <w:trHeight w:hRule="exact" w:val="360"/>
        </w:trPr>
        <w:tc>
          <w:tcPr>
            <w:tcW w:w="2160" w:type="dxa"/>
          </w:tcPr>
          <w:p w14:paraId="064EAD8F" w14:textId="139818E7" w:rsidR="001264C9" w:rsidRPr="00272E92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136504EB" w14:textId="09F3ED85" w:rsidR="001264C9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vAlign w:val="bottom"/>
          </w:tcPr>
          <w:p w14:paraId="257A672A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3D48E26" w14:textId="2AA08DC0" w:rsidR="001264C9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1.27</w:t>
            </w:r>
          </w:p>
        </w:tc>
        <w:tc>
          <w:tcPr>
            <w:tcW w:w="270" w:type="dxa"/>
          </w:tcPr>
          <w:p w14:paraId="6C5E241D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4B24D4" w14:textId="158DC010" w:rsidR="001264C9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270" w:type="dxa"/>
          </w:tcPr>
          <w:p w14:paraId="74D07F9A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BC25B0" w14:textId="3159E628" w:rsidR="001264C9" w:rsidRPr="00161E24" w:rsidRDefault="00634BFF" w:rsidP="00634BF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FED3B0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729C6458" w14:textId="4D8B63F1" w:rsidR="001264C9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1,1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30</w:t>
            </w:r>
          </w:p>
        </w:tc>
      </w:tr>
      <w:tr w:rsidR="001264C9" w:rsidRPr="00161E24" w14:paraId="474ADDAB" w14:textId="77777777" w:rsidTr="001E42EF">
        <w:trPr>
          <w:trHeight w:hRule="exact" w:val="360"/>
        </w:trPr>
        <w:tc>
          <w:tcPr>
            <w:tcW w:w="2160" w:type="dxa"/>
          </w:tcPr>
          <w:p w14:paraId="40DB2136" w14:textId="3F834C85" w:rsidR="001264C9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3195E22B" w14:textId="53B5E343" w:rsidR="001264C9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vAlign w:val="bottom"/>
          </w:tcPr>
          <w:p w14:paraId="5E126562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2C851AC" w14:textId="7E7D400D" w:rsidR="001264C9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</w:t>
            </w:r>
            <w:r w:rsidR="007E2C87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9F1EAA1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ACA851" w14:textId="5CF4CCCF" w:rsidR="001264C9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270" w:type="dxa"/>
          </w:tcPr>
          <w:p w14:paraId="1CC1EB44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6B6040" w14:textId="46512DE4" w:rsidR="001264C9" w:rsidRPr="00161E24" w:rsidRDefault="00960BB7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585B34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30C316B5" w14:textId="6614BB26" w:rsidR="001264C9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1,69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</w:p>
        </w:tc>
      </w:tr>
      <w:tr w:rsidR="001264C9" w:rsidRPr="00161E24" w14:paraId="6DE7EF22" w14:textId="77777777" w:rsidTr="001E42EF">
        <w:trPr>
          <w:trHeight w:hRule="exact" w:val="360"/>
        </w:trPr>
        <w:tc>
          <w:tcPr>
            <w:tcW w:w="2160" w:type="dxa"/>
          </w:tcPr>
          <w:p w14:paraId="1F29CB11" w14:textId="16437F26" w:rsidR="001264C9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2160176B" w14:textId="39719090" w:rsidR="001264C9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7E6F2398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8B57DDD" w14:textId="0F589FB7" w:rsidR="001264C9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1.37</w:t>
            </w:r>
          </w:p>
        </w:tc>
        <w:tc>
          <w:tcPr>
            <w:tcW w:w="270" w:type="dxa"/>
          </w:tcPr>
          <w:p w14:paraId="35AA37EA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556288" w14:textId="7C65FDCD" w:rsidR="001264C9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70" w:type="dxa"/>
          </w:tcPr>
          <w:p w14:paraId="38B1E9B4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5F6041" w14:textId="3B201E45" w:rsidR="00960BB7" w:rsidRPr="00161E24" w:rsidRDefault="00960BB7" w:rsidP="00960BB7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FC6A7E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5E2FE16D" w14:textId="2C1BCF21" w:rsidR="001264C9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1,29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</w:p>
        </w:tc>
      </w:tr>
      <w:tr w:rsidR="0071550F" w:rsidRPr="00161E24" w14:paraId="59BAD641" w14:textId="77777777" w:rsidTr="001E42EF">
        <w:trPr>
          <w:trHeight w:hRule="exact" w:val="360"/>
        </w:trPr>
        <w:tc>
          <w:tcPr>
            <w:tcW w:w="2160" w:type="dxa"/>
          </w:tcPr>
          <w:p w14:paraId="4AE2A4CE" w14:textId="6FE66A9D" w:rsidR="0071550F" w:rsidRPr="00161E24" w:rsidRDefault="00272E92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ตุลาคม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2565</w:t>
            </w:r>
          </w:p>
        </w:tc>
        <w:tc>
          <w:tcPr>
            <w:tcW w:w="1008" w:type="dxa"/>
            <w:vAlign w:val="bottom"/>
          </w:tcPr>
          <w:p w14:paraId="73D94CD2" w14:textId="5FFF318B" w:rsidR="0071550F" w:rsidRPr="00161E24" w:rsidRDefault="00272E92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72651A42" w14:textId="77777777" w:rsidR="0071550F" w:rsidRPr="00161E24" w:rsidRDefault="0071550F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BAD4D7D" w14:textId="55CF72F0" w:rsidR="0071550F" w:rsidRPr="00161E24" w:rsidRDefault="00272E92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</w:t>
            </w:r>
            <w:r w:rsidR="007E2C87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32828376" w14:textId="77777777" w:rsidR="0071550F" w:rsidRPr="00161E24" w:rsidRDefault="0071550F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FA118B" w14:textId="5CDE5971" w:rsidR="0071550F" w:rsidRPr="00161E24" w:rsidRDefault="00272E92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3B7FECDE" w14:textId="77777777" w:rsidR="0071550F" w:rsidRPr="00161E24" w:rsidRDefault="0071550F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AEE5A7" w14:textId="231E7081" w:rsidR="0071550F" w:rsidRPr="00161E24" w:rsidRDefault="00960BB7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AD0BD1" w14:textId="77777777" w:rsidR="0071550F" w:rsidRPr="00161E24" w:rsidRDefault="0071550F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36AB03BA" w14:textId="2F2E9F89" w:rsidR="0071550F" w:rsidRPr="00161E24" w:rsidRDefault="00960BB7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</w:p>
        </w:tc>
      </w:tr>
      <w:tr w:rsidR="00272E92" w:rsidRPr="00161E24" w14:paraId="50F48814" w14:textId="77777777" w:rsidTr="001E42EF">
        <w:trPr>
          <w:trHeight w:hRule="exact" w:val="360"/>
        </w:trPr>
        <w:tc>
          <w:tcPr>
            <w:tcW w:w="2160" w:type="dxa"/>
          </w:tcPr>
          <w:p w14:paraId="7037C035" w14:textId="0B606FD0" w:rsidR="00272E92" w:rsidRPr="00161E24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28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25D59AAE" w14:textId="0DAE34E4" w:rsidR="00272E92" w:rsidRPr="00161E24" w:rsidRDefault="00272E92" w:rsidP="00272E9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0E9BCE92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A5063DA" w14:textId="6F2FB663" w:rsidR="00272E92" w:rsidRPr="00161E24" w:rsidRDefault="00272E92" w:rsidP="00272E9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270" w:type="dxa"/>
          </w:tcPr>
          <w:p w14:paraId="49134722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9CD240" w14:textId="1474F093" w:rsidR="00272E92" w:rsidRPr="00161E24" w:rsidRDefault="00272E92" w:rsidP="00272E9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1,060</w:t>
            </w:r>
          </w:p>
        </w:tc>
        <w:tc>
          <w:tcPr>
            <w:tcW w:w="270" w:type="dxa"/>
          </w:tcPr>
          <w:p w14:paraId="323A8E22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6B80A0" w14:textId="761B8321" w:rsidR="00272E92" w:rsidRPr="00161E24" w:rsidRDefault="00272E92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323E89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4095E164" w14:textId="7EEDF14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1,05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</w:p>
        </w:tc>
      </w:tr>
      <w:tr w:rsidR="00272E92" w:rsidRPr="00161E24" w14:paraId="7D90C148" w14:textId="77777777" w:rsidTr="001E42EF">
        <w:trPr>
          <w:trHeight w:hRule="exact" w:val="360"/>
        </w:trPr>
        <w:tc>
          <w:tcPr>
            <w:tcW w:w="2160" w:type="dxa"/>
          </w:tcPr>
          <w:p w14:paraId="7C85652F" w14:textId="2E9FF899" w:rsidR="00272E92" w:rsidRPr="00161E24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28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2487BFCD" w14:textId="4A10E14B" w:rsidR="00272E92" w:rsidRPr="00161E24" w:rsidRDefault="00272E92" w:rsidP="00272E9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vAlign w:val="bottom"/>
          </w:tcPr>
          <w:p w14:paraId="06D5DB8A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553FC39" w14:textId="049FE0AD" w:rsidR="00272E92" w:rsidRPr="00161E24" w:rsidRDefault="00272E92" w:rsidP="00272E9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0.80</w:t>
            </w:r>
          </w:p>
        </w:tc>
        <w:tc>
          <w:tcPr>
            <w:tcW w:w="270" w:type="dxa"/>
          </w:tcPr>
          <w:p w14:paraId="11FFEE4D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65C06A" w14:textId="047B0BF1" w:rsidR="00272E92" w:rsidRPr="00161E24" w:rsidRDefault="00272E92" w:rsidP="00272E9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4935E14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8CE841" w14:textId="28BBD97F" w:rsidR="00272E92" w:rsidRPr="00161E24" w:rsidRDefault="00272E92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B6C7EC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0B209F6D" w14:textId="15BACF68" w:rsidR="00272E92" w:rsidRPr="00161E24" w:rsidRDefault="00272E92" w:rsidP="00272E9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49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</w:p>
        </w:tc>
      </w:tr>
      <w:tr w:rsidR="00272E92" w:rsidRPr="00161E24" w14:paraId="0DB12166" w14:textId="77777777" w:rsidTr="001E42EF">
        <w:trPr>
          <w:trHeight w:hRule="exact" w:val="360"/>
        </w:trPr>
        <w:tc>
          <w:tcPr>
            <w:tcW w:w="2160" w:type="dxa"/>
          </w:tcPr>
          <w:p w14:paraId="472CEBBE" w14:textId="2C72A4A7" w:rsidR="00272E92" w:rsidRPr="00161E24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26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พฤศจิกายน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215CAD98" w14:textId="45235DA7" w:rsidR="00272E92" w:rsidRPr="00161E24" w:rsidRDefault="00272E92" w:rsidP="00272E9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7B7C6453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E21C8A0" w14:textId="78CCB857" w:rsidR="00272E92" w:rsidRPr="00161E24" w:rsidRDefault="00272E92" w:rsidP="00272E9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270" w:type="dxa"/>
          </w:tcPr>
          <w:p w14:paraId="211A815C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E17B2B" w14:textId="60C8D84A" w:rsidR="00272E92" w:rsidRPr="00161E24" w:rsidRDefault="00272E92" w:rsidP="00272E9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70" w:type="dxa"/>
          </w:tcPr>
          <w:p w14:paraId="353EE4CF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DC97EA" w14:textId="3F810D4A" w:rsidR="00272E92" w:rsidRPr="00161E24" w:rsidRDefault="00272E92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BCC71F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522FC54E" w14:textId="145F0E62" w:rsidR="00272E92" w:rsidRPr="00161E24" w:rsidRDefault="00272E92" w:rsidP="00272E9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1,29</w:t>
            </w:r>
            <w:r w:rsidR="00634BFF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</w:p>
        </w:tc>
      </w:tr>
      <w:tr w:rsidR="00272E92" w:rsidRPr="00161E24" w14:paraId="3F959BB1" w14:textId="77777777" w:rsidTr="001E42EF">
        <w:trPr>
          <w:trHeight w:hRule="exact" w:val="360"/>
        </w:trPr>
        <w:tc>
          <w:tcPr>
            <w:tcW w:w="2160" w:type="dxa"/>
          </w:tcPr>
          <w:p w14:paraId="00C0D9C1" w14:textId="594492E4" w:rsidR="00272E92" w:rsidRPr="00161E24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26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พฤศจิกายน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2564</w:t>
            </w:r>
          </w:p>
        </w:tc>
        <w:tc>
          <w:tcPr>
            <w:tcW w:w="1008" w:type="dxa"/>
            <w:vAlign w:val="bottom"/>
          </w:tcPr>
          <w:p w14:paraId="016E77E4" w14:textId="65198FD4" w:rsidR="00272E92" w:rsidRPr="00161E24" w:rsidRDefault="00272E92" w:rsidP="00272E9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5FA10D8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564D11E" w14:textId="1C22B466" w:rsidR="00272E92" w:rsidRPr="00161E24" w:rsidRDefault="00272E92" w:rsidP="00272E9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270" w:type="dxa"/>
          </w:tcPr>
          <w:p w14:paraId="67B768A0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35A51C" w14:textId="7A6F5BBB" w:rsidR="00272E92" w:rsidRPr="00161E24" w:rsidRDefault="00272E92" w:rsidP="00272E9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5F0BD49F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E8D378" w14:textId="0EDB6273" w:rsidR="00272E92" w:rsidRPr="00161E24" w:rsidRDefault="00272E92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76058F29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4E521FAA" w14:textId="53270C9A" w:rsidR="00272E92" w:rsidRPr="00161E24" w:rsidRDefault="00272E92" w:rsidP="00272E9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49</w:t>
            </w:r>
          </w:p>
        </w:tc>
      </w:tr>
      <w:tr w:rsidR="00272E92" w:rsidRPr="00161E24" w14:paraId="6AAD62CA" w14:textId="77777777" w:rsidTr="001E42EF">
        <w:trPr>
          <w:trHeight w:hRule="exact" w:val="360"/>
        </w:trPr>
        <w:tc>
          <w:tcPr>
            <w:tcW w:w="2160" w:type="dxa"/>
          </w:tcPr>
          <w:p w14:paraId="05D8A13A" w14:textId="5ACE1105" w:rsidR="00272E92" w:rsidRPr="00161E24" w:rsidRDefault="00272E92" w:rsidP="0027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27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62ADF241" w14:textId="2E6FD1E5" w:rsidR="00272E92" w:rsidRPr="00161E24" w:rsidRDefault="00272E92" w:rsidP="00272E9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vAlign w:val="bottom"/>
          </w:tcPr>
          <w:p w14:paraId="46338CB1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2A93D6A" w14:textId="12D4194F" w:rsidR="00272E92" w:rsidRPr="00161E24" w:rsidRDefault="00272E92" w:rsidP="00272E9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270" w:type="dxa"/>
          </w:tcPr>
          <w:p w14:paraId="71A5E08C" w14:textId="77777777" w:rsidR="00272E92" w:rsidRPr="00161E24" w:rsidRDefault="00272E92" w:rsidP="00272E9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A46149" w14:textId="6DDB9A61" w:rsidR="00272E92" w:rsidRPr="00161E24" w:rsidRDefault="00272E92" w:rsidP="00272E9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1,650</w:t>
            </w:r>
          </w:p>
        </w:tc>
        <w:tc>
          <w:tcPr>
            <w:tcW w:w="270" w:type="dxa"/>
          </w:tcPr>
          <w:p w14:paraId="5434DBE6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E4F11B" w14:textId="1CBE5B4D" w:rsidR="00272E92" w:rsidRPr="00161E24" w:rsidRDefault="00272E92" w:rsidP="00272E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0C025787" w14:textId="77777777" w:rsidR="00272E92" w:rsidRPr="00161E24" w:rsidRDefault="00272E92" w:rsidP="00272E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50E48ACB" w14:textId="4DC1475A" w:rsidR="00272E92" w:rsidRPr="00161E24" w:rsidRDefault="00272E92" w:rsidP="00272E9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1,647</w:t>
            </w:r>
          </w:p>
        </w:tc>
      </w:tr>
    </w:tbl>
    <w:p w14:paraId="57E3C819" w14:textId="58804351" w:rsidR="00197928" w:rsidRPr="00F83C92" w:rsidRDefault="00197928" w:rsidP="00197928">
      <w:pPr>
        <w:rPr>
          <w:sz w:val="30"/>
          <w:szCs w:val="30"/>
        </w:rPr>
      </w:pPr>
    </w:p>
    <w:p w14:paraId="60EA4D49" w14:textId="717CB2C9" w:rsidR="0089476D" w:rsidRPr="00DC545D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DC545D">
        <w:rPr>
          <w:rFonts w:asciiTheme="majorBidi" w:hAnsiTheme="majorBidi" w:cstheme="majorBidi"/>
          <w:sz w:val="30"/>
          <w:szCs w:val="30"/>
          <w:u w:val="none"/>
        </w:rPr>
        <w:tab/>
      </w:r>
      <w:r w:rsidR="002B0AF5" w:rsidRPr="00DC545D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7E07FB" w:rsidRPr="00DC545D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0DD5EDE5" w14:textId="27D5C435" w:rsidR="00674A7C" w:rsidRDefault="00674A7C" w:rsidP="00674A7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6"/>
        <w:gridCol w:w="1154"/>
        <w:gridCol w:w="272"/>
        <w:gridCol w:w="1186"/>
        <w:gridCol w:w="272"/>
        <w:gridCol w:w="1171"/>
        <w:gridCol w:w="253"/>
        <w:gridCol w:w="1186"/>
      </w:tblGrid>
      <w:tr w:rsidR="00DC545D" w:rsidRPr="00C57846" w14:paraId="04C84124" w14:textId="77777777" w:rsidTr="001E42EF">
        <w:trPr>
          <w:tblHeader/>
        </w:trPr>
        <w:tc>
          <w:tcPr>
            <w:tcW w:w="2072" w:type="pct"/>
          </w:tcPr>
          <w:p w14:paraId="596CAADD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38E3D2DA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71CC49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45AFCFE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C57846" w14:paraId="4B05F38D" w14:textId="77777777" w:rsidTr="001E42EF">
        <w:trPr>
          <w:tblHeader/>
        </w:trPr>
        <w:tc>
          <w:tcPr>
            <w:tcW w:w="2072" w:type="pct"/>
          </w:tcPr>
          <w:p w14:paraId="1177C298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3A7103C1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CA9E85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D433AA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72E0BD5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C88CB3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46E7BDF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3706CA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C545D" w:rsidRPr="00C57846" w14:paraId="5C3D8014" w14:textId="77777777" w:rsidTr="001E42EF">
        <w:trPr>
          <w:trHeight w:val="434"/>
          <w:tblHeader/>
        </w:trPr>
        <w:tc>
          <w:tcPr>
            <w:tcW w:w="2072" w:type="pct"/>
          </w:tcPr>
          <w:p w14:paraId="3E5D45B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1B490B26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545D" w:rsidRPr="00927F6F" w14:paraId="30446036" w14:textId="77777777" w:rsidTr="00052BFA">
        <w:tc>
          <w:tcPr>
            <w:tcW w:w="2072" w:type="pct"/>
          </w:tcPr>
          <w:p w14:paraId="3E675FD9" w14:textId="5F91D12F" w:rsidR="00DC545D" w:rsidRPr="00927F6F" w:rsidRDefault="00DC545D" w:rsidP="00DC5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ค่าใช้จ่ายผลประโยชน์พนักงานค้างจ่าย</w:t>
            </w:r>
          </w:p>
        </w:tc>
        <w:tc>
          <w:tcPr>
            <w:tcW w:w="615" w:type="pct"/>
          </w:tcPr>
          <w:p w14:paraId="1ED4E6D8" w14:textId="4D7DF6A0" w:rsidR="00DC545D" w:rsidRPr="00927F6F" w:rsidRDefault="0030040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145" w:type="pct"/>
          </w:tcPr>
          <w:p w14:paraId="68A8AC3B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E44361" w14:textId="406810AE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145" w:type="pct"/>
          </w:tcPr>
          <w:p w14:paraId="34F9A1F4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7C6CC94" w14:textId="473DB892" w:rsidR="00DC545D" w:rsidRPr="00927F6F" w:rsidRDefault="00052BFA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35" w:type="pct"/>
          </w:tcPr>
          <w:p w14:paraId="50A339C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0EC9CB4" w14:textId="78D74716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C545D" w:rsidRPr="00927F6F" w14:paraId="291EFEE5" w14:textId="77777777" w:rsidTr="00052BFA">
        <w:tc>
          <w:tcPr>
            <w:tcW w:w="2072" w:type="pct"/>
          </w:tcPr>
          <w:p w14:paraId="7E93E07B" w14:textId="7812F4AD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615" w:type="pct"/>
          </w:tcPr>
          <w:p w14:paraId="0A17BEA1" w14:textId="3C40B964" w:rsidR="00DC545D" w:rsidRPr="00927F6F" w:rsidRDefault="009C331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5" w:type="pct"/>
          </w:tcPr>
          <w:p w14:paraId="4BF8E85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F69193" w14:textId="5DCAFEC6" w:rsidR="00DC545D" w:rsidRPr="00B230DC" w:rsidRDefault="009C331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C545D" w:rsidRPr="00161E2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5" w:type="pct"/>
          </w:tcPr>
          <w:p w14:paraId="5C3B75D0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0239C5A" w14:textId="00BDCCC6" w:rsidR="00DC545D" w:rsidRPr="00927F6F" w:rsidRDefault="00426A54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2B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21322933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6350C9" w14:textId="3BDC962E" w:rsidR="00DC545D" w:rsidRPr="00B230DC" w:rsidRDefault="00426A54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DC545D" w:rsidRPr="00927F6F" w14:paraId="73EC63AD" w14:textId="77777777" w:rsidTr="00052BFA">
        <w:tc>
          <w:tcPr>
            <w:tcW w:w="2072" w:type="pct"/>
          </w:tcPr>
          <w:p w14:paraId="22860E8C" w14:textId="0A4193AD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615" w:type="pct"/>
          </w:tcPr>
          <w:p w14:paraId="0BE8D02D" w14:textId="0B60A782" w:rsidR="00DC545D" w:rsidRPr="00927F6F" w:rsidRDefault="0030040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5" w:type="pct"/>
          </w:tcPr>
          <w:p w14:paraId="7D87147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298D1F" w14:textId="12B7C67D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5" w:type="pct"/>
          </w:tcPr>
          <w:p w14:paraId="4F17C164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D62FF14" w14:textId="58671EBB" w:rsidR="00DC545D" w:rsidRPr="00927F6F" w:rsidRDefault="00052BFA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5" w:type="pct"/>
          </w:tcPr>
          <w:p w14:paraId="39E095BB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DCFD3F" w14:textId="2180AFF4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DC545D" w:rsidRPr="00927F6F" w14:paraId="737AAC02" w14:textId="77777777" w:rsidTr="00052BFA">
        <w:tc>
          <w:tcPr>
            <w:tcW w:w="2072" w:type="pct"/>
          </w:tcPr>
          <w:p w14:paraId="7DBBB18D" w14:textId="10CB0D05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615" w:type="pct"/>
          </w:tcPr>
          <w:p w14:paraId="24976C2E" w14:textId="391D3A5D" w:rsidR="00DC545D" w:rsidRPr="00927F6F" w:rsidRDefault="0030040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27E9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5" w:type="pct"/>
          </w:tcPr>
          <w:p w14:paraId="601DE139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56309B" w14:textId="2F46564B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45" w:type="pct"/>
          </w:tcPr>
          <w:p w14:paraId="06938F8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5F663E4" w14:textId="78453710" w:rsidR="00DC545D" w:rsidRPr="00927F6F" w:rsidRDefault="00052BFA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5" w:type="pct"/>
          </w:tcPr>
          <w:p w14:paraId="38631BF6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34890E" w14:textId="60EAF696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DC545D" w:rsidRPr="00927F6F" w14:paraId="746FCFA9" w14:textId="77777777" w:rsidTr="00052BFA">
        <w:tc>
          <w:tcPr>
            <w:tcW w:w="2072" w:type="pct"/>
          </w:tcPr>
          <w:p w14:paraId="4A2BC1A5" w14:textId="3C7A03BC" w:rsidR="00DC545D" w:rsidRPr="00927F6F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15" w:type="pct"/>
          </w:tcPr>
          <w:p w14:paraId="0BB0C278" w14:textId="7D26FC04" w:rsidR="00DC545D" w:rsidRPr="00927F6F" w:rsidRDefault="0030040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5" w:type="pct"/>
          </w:tcPr>
          <w:p w14:paraId="17211BCF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34A019" w14:textId="3ACFABBA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5" w:type="pct"/>
          </w:tcPr>
          <w:p w14:paraId="39EEDF5C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BFBA511" w14:textId="4680CD72" w:rsidR="00DC545D" w:rsidRPr="00927F6F" w:rsidRDefault="00052BFA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5" w:type="pct"/>
          </w:tcPr>
          <w:p w14:paraId="1FF82C15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EBFF03B" w14:textId="4FF05382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DC545D" w:rsidRPr="00927F6F" w14:paraId="02931E20" w14:textId="77777777" w:rsidTr="009C3310">
        <w:tc>
          <w:tcPr>
            <w:tcW w:w="2072" w:type="pct"/>
          </w:tcPr>
          <w:p w14:paraId="007E8A7F" w14:textId="59A79E81" w:rsidR="00DC545D" w:rsidRPr="009C3310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193E69B" w14:textId="0538944F" w:rsidR="00DC545D" w:rsidRPr="009C3310" w:rsidRDefault="009C331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45" w:type="pct"/>
          </w:tcPr>
          <w:p w14:paraId="72029230" w14:textId="77777777" w:rsidR="00DC545D" w:rsidRPr="009C3310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AF2486" w14:textId="4E6A28EB" w:rsidR="00DC545D" w:rsidRPr="009C3310" w:rsidRDefault="009C331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C545D" w:rsidRPr="009C331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45190C42" w14:textId="77777777" w:rsidR="00DC545D" w:rsidRPr="009C3310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CF8292C" w14:textId="00D4175C" w:rsidR="00DC545D" w:rsidRPr="009C3310" w:rsidRDefault="00426A54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5" w:type="pct"/>
          </w:tcPr>
          <w:p w14:paraId="07507E17" w14:textId="77777777" w:rsidR="00DC545D" w:rsidRPr="009C3310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601EAA2" w14:textId="307A49B9" w:rsidR="00DC545D" w:rsidRPr="00927F6F" w:rsidRDefault="00426A54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DC545D" w:rsidRPr="00927F6F" w14:paraId="4D0DEAE3" w14:textId="77777777" w:rsidTr="00052BFA">
        <w:tc>
          <w:tcPr>
            <w:tcW w:w="2072" w:type="pct"/>
          </w:tcPr>
          <w:p w14:paraId="60F759DC" w14:textId="41E23B17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C3F3B86" w14:textId="3C13D101" w:rsidR="00DC545D" w:rsidRPr="009B4C94" w:rsidRDefault="00300400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9B4C9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3,894</w:t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70DB2BB0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27FEFE" w14:textId="4BF77CD2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3,229</w:t>
            </w:r>
          </w:p>
        </w:tc>
        <w:tc>
          <w:tcPr>
            <w:tcW w:w="145" w:type="pct"/>
          </w:tcPr>
          <w:p w14:paraId="506E1A15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B803B" w14:textId="2190542C" w:rsidR="00DC545D" w:rsidRPr="00CB7B33" w:rsidRDefault="00C55538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135" w:type="pct"/>
          </w:tcPr>
          <w:p w14:paraId="27A320C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82DB88E" w14:textId="0A2BAB0D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</w:tr>
    </w:tbl>
    <w:p w14:paraId="08FBEBB8" w14:textId="77777777" w:rsidR="00DC545D" w:rsidRDefault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0E3CBE" w14:textId="58C497AF" w:rsidR="0041711B" w:rsidRPr="00161E24" w:rsidRDefault="0041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</w:rPr>
        <w:br w:type="page"/>
      </w:r>
    </w:p>
    <w:p w14:paraId="5474D715" w14:textId="28FAFFEE" w:rsidR="00763463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9843F8" w:rsidRPr="00161E24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</w:p>
    <w:p w14:paraId="216C349F" w14:textId="25DF70FC" w:rsidR="00763463" w:rsidRDefault="00763463" w:rsidP="00ED4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DC545D" w:rsidRPr="00B056C3" w14:paraId="3E13E208" w14:textId="77777777" w:rsidTr="00DC545D">
        <w:trPr>
          <w:tblHeader/>
        </w:trPr>
        <w:tc>
          <w:tcPr>
            <w:tcW w:w="2010" w:type="pct"/>
          </w:tcPr>
          <w:p w14:paraId="46F65A84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3FB4C4C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AAAF15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AF9D95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B056C3" w14:paraId="226F0EEF" w14:textId="77777777" w:rsidTr="00DC545D">
        <w:trPr>
          <w:tblHeader/>
        </w:trPr>
        <w:tc>
          <w:tcPr>
            <w:tcW w:w="2010" w:type="pct"/>
          </w:tcPr>
          <w:p w14:paraId="1BD31750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0C3219B4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910C65C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396AB9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6407BC5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2D900D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1A0234D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61B2C651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C545D" w:rsidRPr="00B056C3" w14:paraId="65161471" w14:textId="77777777" w:rsidTr="00DC545D">
        <w:trPr>
          <w:trHeight w:val="434"/>
          <w:tblHeader/>
        </w:trPr>
        <w:tc>
          <w:tcPr>
            <w:tcW w:w="2010" w:type="pct"/>
          </w:tcPr>
          <w:p w14:paraId="199CA3D2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29455D3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545D" w:rsidRPr="00927F6F" w14:paraId="52FAF324" w14:textId="77777777" w:rsidTr="00DC545D">
        <w:tc>
          <w:tcPr>
            <w:tcW w:w="2010" w:type="pct"/>
          </w:tcPr>
          <w:p w14:paraId="6DEE3E44" w14:textId="77777777" w:rsidR="00DC545D" w:rsidRPr="00161E24" w:rsidRDefault="00DC545D" w:rsidP="00D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1B1B30DC" w14:textId="67D7A5E5" w:rsidR="00DC545D" w:rsidRPr="00927F6F" w:rsidRDefault="00DC545D" w:rsidP="00DC5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</w:p>
        </w:tc>
        <w:tc>
          <w:tcPr>
            <w:tcW w:w="628" w:type="pct"/>
          </w:tcPr>
          <w:p w14:paraId="7D2E1A6C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B88B6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C8FD74" w14:textId="7F8D5ED6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FB041E6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DD1103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66E26EB0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4489" w14:textId="09B4FE53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545D" w:rsidRPr="00B230DC" w14:paraId="03FF4533" w14:textId="77777777" w:rsidTr="00DC545D">
        <w:tc>
          <w:tcPr>
            <w:tcW w:w="2010" w:type="pct"/>
          </w:tcPr>
          <w:p w14:paraId="004E8ED6" w14:textId="5704314F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0CA6AA7" w14:textId="02142849" w:rsidR="00DC545D" w:rsidRPr="00927F6F" w:rsidRDefault="00C55538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148" w:type="pct"/>
          </w:tcPr>
          <w:p w14:paraId="506A6A60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1D7FC7B5" w14:textId="4D08B036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1,654</w:t>
            </w:r>
          </w:p>
        </w:tc>
        <w:tc>
          <w:tcPr>
            <w:tcW w:w="148" w:type="pct"/>
          </w:tcPr>
          <w:p w14:paraId="4A1D34A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D79086F" w14:textId="089314F2" w:rsidR="00DC545D" w:rsidRPr="00927F6F" w:rsidRDefault="006F0DB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312</w:t>
            </w:r>
          </w:p>
        </w:tc>
        <w:tc>
          <w:tcPr>
            <w:tcW w:w="138" w:type="pct"/>
          </w:tcPr>
          <w:p w14:paraId="07458583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11F9762" w14:textId="2C094557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DC545D" w:rsidRPr="00B230DC" w14:paraId="2B08659B" w14:textId="77777777" w:rsidTr="00DC545D">
        <w:tc>
          <w:tcPr>
            <w:tcW w:w="2010" w:type="pct"/>
          </w:tcPr>
          <w:p w14:paraId="730E6AA6" w14:textId="6C3E9EDE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B1E5A3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676D541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37DFF515" w14:textId="07FC11AC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C9F1A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F47A6DF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AD99CBF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595EF5CB" w14:textId="34A062D3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45D" w:rsidRPr="00B230DC" w14:paraId="75D99918" w14:textId="77777777" w:rsidTr="00DC545D">
        <w:tc>
          <w:tcPr>
            <w:tcW w:w="2010" w:type="pct"/>
          </w:tcPr>
          <w:p w14:paraId="7C2EC49F" w14:textId="56E48BD9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8" w:type="pct"/>
          </w:tcPr>
          <w:p w14:paraId="2939F56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F87808D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C5B73CA" w14:textId="6E1E95FA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761307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C4DD1E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A639F1E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C05DC" w14:textId="39618B02" w:rsidR="00DC545D" w:rsidRPr="00B230DC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45D" w:rsidRPr="00927F6F" w14:paraId="6B9A3668" w14:textId="77777777" w:rsidTr="00DC545D">
        <w:tc>
          <w:tcPr>
            <w:tcW w:w="2010" w:type="pct"/>
          </w:tcPr>
          <w:p w14:paraId="37D31532" w14:textId="18D5F01B" w:rsidR="00DC545D" w:rsidRPr="00927F6F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28" w:type="pct"/>
          </w:tcPr>
          <w:p w14:paraId="37E0F329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BDD371F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0988831" w14:textId="02A75501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AD70CD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CD60BB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4004DFD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0C2954" w14:textId="2F198F9D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45D" w:rsidRPr="00927F6F" w14:paraId="3EC7D6B0" w14:textId="77777777" w:rsidTr="00DC545D">
        <w:tc>
          <w:tcPr>
            <w:tcW w:w="2010" w:type="pct"/>
          </w:tcPr>
          <w:p w14:paraId="16262B25" w14:textId="62690157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28" w:type="pct"/>
          </w:tcPr>
          <w:p w14:paraId="5151EB8E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EC67A81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56917D" w14:textId="7011A904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182E1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AD25B5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E8C8C89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0F8404F" w14:textId="5E61FC1C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45D" w:rsidRPr="00927F6F" w14:paraId="30C8280B" w14:textId="77777777" w:rsidTr="00DC545D">
        <w:tc>
          <w:tcPr>
            <w:tcW w:w="2010" w:type="pct"/>
          </w:tcPr>
          <w:p w14:paraId="1383FC6D" w14:textId="71655605" w:rsidR="00DC545D" w:rsidRPr="00B230DC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97796F2" w14:textId="32A92A3C" w:rsidR="00DC545D" w:rsidRPr="00927F6F" w:rsidRDefault="00471E57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B7E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BE6A85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2AD4F70F" w14:textId="615CF60F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8" w:type="pct"/>
          </w:tcPr>
          <w:p w14:paraId="4716D20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184B06F" w14:textId="121777A2" w:rsidR="00DC545D" w:rsidRPr="00927F6F" w:rsidRDefault="006F0DB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A10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6A717441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D85CAF7" w14:textId="7AB5D8B8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DC545D" w:rsidRPr="00927F6F" w14:paraId="0C937F71" w14:textId="77777777" w:rsidTr="00DC545D">
        <w:tc>
          <w:tcPr>
            <w:tcW w:w="2010" w:type="pct"/>
          </w:tcPr>
          <w:p w14:paraId="13B0CED0" w14:textId="77777777" w:rsidR="00DC545D" w:rsidRPr="00161E24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0FAAD7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DDBF5E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75034CC4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A4FBD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65D65DB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8194FBD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4E14BC95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45D" w:rsidRPr="00927F6F" w14:paraId="39F1AFB1" w14:textId="77777777" w:rsidTr="00DC545D">
        <w:tc>
          <w:tcPr>
            <w:tcW w:w="2010" w:type="pct"/>
          </w:tcPr>
          <w:p w14:paraId="0BE1717B" w14:textId="07EDE6C8" w:rsidR="00DC545D" w:rsidRPr="00161E24" w:rsidRDefault="00DC545D" w:rsidP="00DC5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28" w:type="pct"/>
          </w:tcPr>
          <w:p w14:paraId="62CB2963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6FFB387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96FF7C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D40FCA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6E86C2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A349A2B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0B275C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102" w:rsidRPr="00927F6F" w14:paraId="72B3CF79" w14:textId="77777777" w:rsidTr="00753102">
        <w:tc>
          <w:tcPr>
            <w:tcW w:w="2010" w:type="pct"/>
          </w:tcPr>
          <w:p w14:paraId="2806DFCE" w14:textId="18664963" w:rsidR="00753102" w:rsidRPr="00161E24" w:rsidRDefault="00753102" w:rsidP="0075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hanging="19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กำไรจากการประมาณตามหลัก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7531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คณิตศาสตร์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2AC49A8F" w14:textId="5A5A2480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36A26AE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vAlign w:val="bottom"/>
          </w:tcPr>
          <w:p w14:paraId="2A5ACD09" w14:textId="4658939C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48" w:type="pct"/>
            <w:vAlign w:val="bottom"/>
          </w:tcPr>
          <w:p w14:paraId="7878945A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44E048D7" w14:textId="32047939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6B573B97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0C9607BF" w14:textId="2D47FAF0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753102" w:rsidRPr="00927F6F" w14:paraId="7818B29F" w14:textId="77777777" w:rsidTr="00753102">
        <w:tc>
          <w:tcPr>
            <w:tcW w:w="2010" w:type="pct"/>
            <w:vAlign w:val="bottom"/>
          </w:tcPr>
          <w:p w14:paraId="07D10622" w14:textId="281EAB5E" w:rsidR="00753102" w:rsidRPr="00161E24" w:rsidRDefault="00753102" w:rsidP="0075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hanging="19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สะสมจากการประมาณ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ตามหลักคณิตศาสตร์ประกันภัยที่รับรู้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78E50E21" w14:textId="24FD47B5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(823)</w:t>
            </w:r>
          </w:p>
        </w:tc>
        <w:tc>
          <w:tcPr>
            <w:tcW w:w="148" w:type="pct"/>
            <w:vAlign w:val="bottom"/>
          </w:tcPr>
          <w:p w14:paraId="065C08A5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vAlign w:val="bottom"/>
          </w:tcPr>
          <w:p w14:paraId="13C450C6" w14:textId="4F23B2AB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(823)</w:t>
            </w:r>
          </w:p>
        </w:tc>
        <w:tc>
          <w:tcPr>
            <w:tcW w:w="148" w:type="pct"/>
            <w:vAlign w:val="bottom"/>
          </w:tcPr>
          <w:p w14:paraId="6D5B838F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6AD2F7AA" w14:textId="05162CE0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38" w:type="pct"/>
            <w:vAlign w:val="bottom"/>
          </w:tcPr>
          <w:p w14:paraId="3A741232" w14:textId="77777777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11EACF20" w14:textId="3D7298D6" w:rsidR="00753102" w:rsidRPr="00927F6F" w:rsidRDefault="00753102" w:rsidP="0075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</w:tbl>
    <w:p w14:paraId="101951EE" w14:textId="77777777" w:rsidR="00E001D7" w:rsidRPr="00161E24" w:rsidRDefault="00E001D7" w:rsidP="0063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B1219" w14:textId="53564E4B" w:rsidR="00BF1EB9" w:rsidRPr="00161E24" w:rsidRDefault="00763463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กลุ่มบริษัทจัดการโครงการบำเหน็จบำนาญพนักงานตามข้อกำหนดของพระราชบัญญัติคุ้มครองแรงงาน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0C58DB" w:rsidRPr="00161E24">
        <w:rPr>
          <w:rFonts w:asciiTheme="majorBidi" w:hAnsiTheme="majorBidi" w:cstheme="majorBidi"/>
          <w:sz w:val="30"/>
          <w:szCs w:val="30"/>
        </w:rPr>
        <w:t>2541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876D4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>าณการตามหลักคณิตศาสตร์ประกันภัย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</w:t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การเพิ่มขึ้น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ของเงินเดือนในอนาคต</w:t>
      </w:r>
    </w:p>
    <w:p w14:paraId="61B22C10" w14:textId="3668C89D" w:rsidR="00E001D7" w:rsidRPr="00161E24" w:rsidRDefault="00E0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DC545D" w:rsidRPr="00C57846" w14:paraId="71EFBE3F" w14:textId="77777777" w:rsidTr="00B84EDC">
        <w:trPr>
          <w:tblHeader/>
        </w:trPr>
        <w:tc>
          <w:tcPr>
            <w:tcW w:w="2010" w:type="pct"/>
          </w:tcPr>
          <w:p w14:paraId="11C42F62" w14:textId="6B2C758B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2E5A77A7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FAD0C3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0CBAB64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C57846" w14:paraId="5E0BACA2" w14:textId="77777777" w:rsidTr="00B84EDC">
        <w:trPr>
          <w:tblHeader/>
        </w:trPr>
        <w:tc>
          <w:tcPr>
            <w:tcW w:w="2010" w:type="pct"/>
          </w:tcPr>
          <w:p w14:paraId="15626BC7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7BCD728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3B09372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8153894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128807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9D6765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6387625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BD38E6C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C545D" w:rsidRPr="00C57846" w14:paraId="164BE3AD" w14:textId="77777777" w:rsidTr="00DC545D">
        <w:trPr>
          <w:trHeight w:val="434"/>
          <w:tblHeader/>
        </w:trPr>
        <w:tc>
          <w:tcPr>
            <w:tcW w:w="2010" w:type="pct"/>
          </w:tcPr>
          <w:p w14:paraId="00EAB62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75B580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4EDC" w:rsidRPr="00927F6F" w14:paraId="349FD0DD" w14:textId="77777777" w:rsidTr="00471E57">
        <w:tc>
          <w:tcPr>
            <w:tcW w:w="2010" w:type="pct"/>
          </w:tcPr>
          <w:p w14:paraId="6484B17F" w14:textId="77777777" w:rsidR="00B84EDC" w:rsidRPr="00161E24" w:rsidRDefault="00B84EDC" w:rsidP="00B84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ประมาณการหนี้สินสำหรับ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ผลประโยชน์พนักงาน </w:t>
            </w:r>
          </w:p>
          <w:p w14:paraId="786A2375" w14:textId="519A4F6B" w:rsidR="00B84EDC" w:rsidRPr="00927F6F" w:rsidRDefault="00B84EDC" w:rsidP="00B84E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8" w:type="pct"/>
            <w:vAlign w:val="bottom"/>
          </w:tcPr>
          <w:p w14:paraId="1ADF47E0" w14:textId="08023F96" w:rsidR="00B84EDC" w:rsidRPr="00927F6F" w:rsidRDefault="00A63085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1,654</w:t>
            </w:r>
          </w:p>
        </w:tc>
        <w:tc>
          <w:tcPr>
            <w:tcW w:w="148" w:type="pct"/>
            <w:vAlign w:val="bottom"/>
          </w:tcPr>
          <w:p w14:paraId="02D52655" w14:textId="77777777" w:rsidR="00B84EDC" w:rsidRPr="00927F6F" w:rsidRDefault="00B84EDC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62C4912" w14:textId="2EF6713F" w:rsidR="00B84EDC" w:rsidRPr="00927F6F" w:rsidRDefault="00B84EDC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2,047</w:t>
            </w:r>
          </w:p>
        </w:tc>
        <w:tc>
          <w:tcPr>
            <w:tcW w:w="148" w:type="pct"/>
            <w:vAlign w:val="bottom"/>
          </w:tcPr>
          <w:p w14:paraId="2BFC083E" w14:textId="77777777" w:rsidR="00B84EDC" w:rsidRPr="00927F6F" w:rsidRDefault="00B84EDC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ED4EEB0" w14:textId="1A936F3B" w:rsidR="00B84EDC" w:rsidRPr="00927F6F" w:rsidRDefault="002722A7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365</w:t>
            </w:r>
          </w:p>
        </w:tc>
        <w:tc>
          <w:tcPr>
            <w:tcW w:w="138" w:type="pct"/>
            <w:vAlign w:val="bottom"/>
          </w:tcPr>
          <w:p w14:paraId="49D5D0AB" w14:textId="77777777" w:rsidR="00B84EDC" w:rsidRPr="00927F6F" w:rsidRDefault="00B84EDC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2AB31E58" w14:textId="694E7666" w:rsidR="00B84EDC" w:rsidRPr="00927F6F" w:rsidRDefault="00B84EDC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B84EDC" w:rsidRPr="00B84EDC" w14:paraId="3D25748E" w14:textId="77777777" w:rsidTr="00B84EDC">
        <w:tc>
          <w:tcPr>
            <w:tcW w:w="2010" w:type="pct"/>
          </w:tcPr>
          <w:p w14:paraId="721C7F48" w14:textId="3742E3A6" w:rsidR="00B84EDC" w:rsidRPr="00046F52" w:rsidRDefault="00B84EDC" w:rsidP="00B84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A4BD48F" w14:textId="77777777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5A263EE6" w14:textId="77777777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0847EC4D" w14:textId="544A08DD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A410B48" w14:textId="77777777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</w:tcPr>
          <w:p w14:paraId="3C5AA3AC" w14:textId="77777777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7C45C124" w14:textId="77777777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</w:tcPr>
          <w:p w14:paraId="1B0F831B" w14:textId="4CFB005F" w:rsidR="00B84EDC" w:rsidRPr="00B84E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4EDC" w:rsidRPr="00927F6F" w14:paraId="6C4898E5" w14:textId="77777777" w:rsidTr="00B84EDC">
        <w:tc>
          <w:tcPr>
            <w:tcW w:w="2010" w:type="pct"/>
          </w:tcPr>
          <w:p w14:paraId="25065AD0" w14:textId="381E88A5" w:rsidR="00B84EDC" w:rsidRPr="00B230DC" w:rsidRDefault="00B84EDC" w:rsidP="00B84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628" w:type="pct"/>
          </w:tcPr>
          <w:p w14:paraId="7FD6B24E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8344E2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8F67754" w14:textId="77777777" w:rsidR="00B84EDC" w:rsidRPr="00B230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4CBA91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9E197A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0443E22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510458A" w14:textId="77777777" w:rsidR="00B84EDC" w:rsidRPr="00B230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EDC" w:rsidRPr="00927F6F" w14:paraId="7F75F405" w14:textId="77777777" w:rsidTr="00B84EDC">
        <w:tc>
          <w:tcPr>
            <w:tcW w:w="2010" w:type="pct"/>
          </w:tcPr>
          <w:p w14:paraId="230FF17C" w14:textId="6B1F56FB" w:rsidR="00B84EDC" w:rsidRPr="00161E24" w:rsidRDefault="00B84EDC" w:rsidP="00B84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28" w:type="pct"/>
          </w:tcPr>
          <w:p w14:paraId="35AFEE40" w14:textId="317BEC42" w:rsidR="00B84EDC" w:rsidRPr="00927F6F" w:rsidRDefault="00471E57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B7EC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953DCAD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145A100" w14:textId="5C4404A0" w:rsidR="00B84EDC" w:rsidRPr="00B230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8" w:type="pct"/>
          </w:tcPr>
          <w:p w14:paraId="473E7A21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E02ADD" w14:textId="519EFF1B" w:rsidR="00B84EDC" w:rsidRPr="00927F6F" w:rsidRDefault="002722A7" w:rsidP="0078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471E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CD94930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6D9754E" w14:textId="4B483388" w:rsidR="00B84EDC" w:rsidRPr="00B230DC" w:rsidRDefault="00B84EDC" w:rsidP="0078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B84EDC" w:rsidRPr="00927F6F" w14:paraId="15456BD9" w14:textId="77777777" w:rsidTr="00A63085">
        <w:tc>
          <w:tcPr>
            <w:tcW w:w="2010" w:type="pct"/>
          </w:tcPr>
          <w:p w14:paraId="10D3BB1F" w14:textId="23471BA8" w:rsidR="00B84EDC" w:rsidRPr="00161E24" w:rsidRDefault="00B84EDC" w:rsidP="00B84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28" w:type="pct"/>
          </w:tcPr>
          <w:p w14:paraId="25BE4318" w14:textId="43773F6E" w:rsidR="00B84EDC" w:rsidRPr="00927F6F" w:rsidRDefault="00471E57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0F20B75A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526C40B" w14:textId="38726796" w:rsidR="00B84EDC" w:rsidRPr="00B230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6B3BDDB8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2B5C245" w14:textId="130A363B" w:rsidR="00B84EDC" w:rsidRPr="00927F6F" w:rsidRDefault="002722A7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</w:tcPr>
          <w:p w14:paraId="41EAB698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46BC3DA" w14:textId="2BEDB5A9" w:rsidR="00B84EDC" w:rsidRPr="00B230DC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4EDC" w:rsidRPr="00927F6F" w14:paraId="76DED9E6" w14:textId="77777777" w:rsidTr="00A63085">
        <w:tc>
          <w:tcPr>
            <w:tcW w:w="2010" w:type="pct"/>
          </w:tcPr>
          <w:p w14:paraId="583A11F0" w14:textId="3E82BF71" w:rsidR="00B84EDC" w:rsidRPr="00161E24" w:rsidRDefault="00A63085" w:rsidP="00B84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628" w:type="pct"/>
          </w:tcPr>
          <w:p w14:paraId="46CEFE1A" w14:textId="701A75D7" w:rsidR="00B84EDC" w:rsidRPr="00927F6F" w:rsidRDefault="00471E57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F70417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8649542" w14:textId="5CC30316" w:rsidR="00B84EDC" w:rsidRPr="00B230DC" w:rsidRDefault="00471E57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BEF9F1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875AC9" w14:textId="17A4833E" w:rsidR="00B84EDC" w:rsidRPr="00927F6F" w:rsidRDefault="00A63085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5B28865" w14:textId="77777777" w:rsidR="00B84EDC" w:rsidRPr="00927F6F" w:rsidRDefault="00B84EDC" w:rsidP="00B84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D274715" w14:textId="6B2A9C81" w:rsidR="00B84EDC" w:rsidRPr="00B230DC" w:rsidRDefault="00471E57" w:rsidP="0047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085" w:rsidRPr="00927F6F" w14:paraId="62290471" w14:textId="77777777" w:rsidTr="00A63085">
        <w:tc>
          <w:tcPr>
            <w:tcW w:w="2010" w:type="pct"/>
          </w:tcPr>
          <w:p w14:paraId="03ABDBCD" w14:textId="77777777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31C08E2" w14:textId="3C028FBF" w:rsidR="00A63085" w:rsidRPr="00927F6F" w:rsidRDefault="00471E57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B7E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58DB5E6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887EC54" w14:textId="3E25E536" w:rsidR="00A63085" w:rsidRPr="00161E24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8" w:type="pct"/>
          </w:tcPr>
          <w:p w14:paraId="11824010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CE06EDE" w14:textId="2EEF4053" w:rsidR="00A63085" w:rsidRDefault="00471E57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64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590A184F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3536A7C" w14:textId="2C40CBF9" w:rsidR="00A63085" w:rsidRPr="00161E24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A63085" w:rsidRPr="00B84EDC" w14:paraId="071E20F2" w14:textId="77777777" w:rsidTr="00B84EDC">
        <w:tc>
          <w:tcPr>
            <w:tcW w:w="2010" w:type="pct"/>
          </w:tcPr>
          <w:p w14:paraId="2124FB35" w14:textId="77777777" w:rsidR="00A63085" w:rsidRPr="00046F52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C5DD53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1BC86E0E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7332CBB3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EBD9034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</w:tcPr>
          <w:p w14:paraId="49521699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6D39C139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</w:tcPr>
          <w:p w14:paraId="5BB69926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3085" w:rsidRPr="00927F6F" w14:paraId="651AB83B" w14:textId="77777777" w:rsidTr="00B84EDC">
        <w:tc>
          <w:tcPr>
            <w:tcW w:w="2010" w:type="pct"/>
          </w:tcPr>
          <w:p w14:paraId="3A7C6F25" w14:textId="4D1A9FE7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8" w:type="pct"/>
          </w:tcPr>
          <w:p w14:paraId="52C0B189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567BF78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8292B3F" w14:textId="77777777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6CE2C3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440245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617EA16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E7BF961" w14:textId="77777777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085" w:rsidRPr="00927F6F" w14:paraId="7469657E" w14:textId="77777777" w:rsidTr="00666469">
        <w:tc>
          <w:tcPr>
            <w:tcW w:w="2010" w:type="pct"/>
          </w:tcPr>
          <w:p w14:paraId="5362236E" w14:textId="71940B04" w:rsidR="00A63085" w:rsidRPr="00161E24" w:rsidRDefault="00A63085" w:rsidP="0066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hanging="2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</w:t>
            </w:r>
            <w:r w:rsidR="0066646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628" w:type="pct"/>
            <w:vAlign w:val="bottom"/>
          </w:tcPr>
          <w:p w14:paraId="76F60A66" w14:textId="7BC1AE54" w:rsidR="00A63085" w:rsidRPr="00927F6F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57F9EA48" w14:textId="77777777" w:rsidR="00A63085" w:rsidRPr="00927F6F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99DB67B" w14:textId="77777777" w:rsidR="00A63085" w:rsidRPr="00B230DC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26E5CDC" w14:textId="77777777" w:rsidR="00A63085" w:rsidRPr="00927F6F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EED2508" w14:textId="77777777" w:rsidR="00A63085" w:rsidRPr="00927F6F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14:paraId="6AB29E30" w14:textId="77777777" w:rsidR="00A63085" w:rsidRPr="00927F6F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616B820F" w14:textId="77777777" w:rsidR="00A63085" w:rsidRPr="00B230DC" w:rsidRDefault="00A63085" w:rsidP="0066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085" w:rsidRPr="00927F6F" w14:paraId="42856554" w14:textId="77777777" w:rsidTr="00763091">
        <w:tc>
          <w:tcPr>
            <w:tcW w:w="2010" w:type="pct"/>
          </w:tcPr>
          <w:p w14:paraId="3DF2F459" w14:textId="128D1C1D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628" w:type="pct"/>
          </w:tcPr>
          <w:p w14:paraId="2C94E183" w14:textId="2B838EF0" w:rsidR="00A63085" w:rsidRPr="00927F6F" w:rsidRDefault="00666469" w:rsidP="00A1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9C16A2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0D1D3FF6" w14:textId="530BF6AB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362B848E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88FA4D" w14:textId="14B145CA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27F73716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2091C09" w14:textId="29288E02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63085" w:rsidRPr="00927F6F" w14:paraId="0804E8DF" w14:textId="77777777" w:rsidTr="00B84EDC">
        <w:tc>
          <w:tcPr>
            <w:tcW w:w="2010" w:type="pct"/>
          </w:tcPr>
          <w:p w14:paraId="70E4BCD4" w14:textId="3F665BD9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ข้อสมมติทางการเงิน </w:t>
            </w:r>
          </w:p>
        </w:tc>
        <w:tc>
          <w:tcPr>
            <w:tcW w:w="628" w:type="pct"/>
          </w:tcPr>
          <w:p w14:paraId="122D03BC" w14:textId="710F5E68" w:rsidR="00A63085" w:rsidRPr="00927F6F" w:rsidRDefault="00666469" w:rsidP="00A1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F4FA5E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835D565" w14:textId="0D02D0FF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(612)</w:t>
            </w:r>
          </w:p>
        </w:tc>
        <w:tc>
          <w:tcPr>
            <w:tcW w:w="148" w:type="pct"/>
          </w:tcPr>
          <w:p w14:paraId="54485716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1C732" w14:textId="6FCF05A9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5483D20F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601E5DE4" w14:textId="13DC9934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</w:tr>
      <w:tr w:rsidR="00A63085" w:rsidRPr="00927F6F" w14:paraId="74085131" w14:textId="77777777" w:rsidTr="00B84EDC">
        <w:tc>
          <w:tcPr>
            <w:tcW w:w="2010" w:type="pct"/>
          </w:tcPr>
          <w:p w14:paraId="253F32E9" w14:textId="7E1FB364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490E50D" w14:textId="75A5B816" w:rsidR="00A63085" w:rsidRPr="00927F6F" w:rsidRDefault="00666469" w:rsidP="00A1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AFC404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02FFB250" w14:textId="40187611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8" w:type="pct"/>
          </w:tcPr>
          <w:p w14:paraId="266846E9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97513B2" w14:textId="741915D5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B813CDF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58093377" w14:textId="10EE1565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A63085" w:rsidRPr="00927F6F" w14:paraId="6FE62605" w14:textId="77777777" w:rsidTr="00B84EDC">
        <w:tc>
          <w:tcPr>
            <w:tcW w:w="2010" w:type="pct"/>
          </w:tcPr>
          <w:p w14:paraId="71B5D71B" w14:textId="77777777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80A1061" w14:textId="0A560D44" w:rsidR="00A63085" w:rsidRPr="00927F6F" w:rsidRDefault="000A7948" w:rsidP="000A7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2356E4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7C95A1F" w14:textId="05764332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48" w:type="pct"/>
          </w:tcPr>
          <w:p w14:paraId="22932351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1BE9BEB" w14:textId="01678CE3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8703069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2FDDBCD" w14:textId="18B76B55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A63085" w:rsidRPr="00B84EDC" w14:paraId="02D3F235" w14:textId="77777777" w:rsidTr="00B84EDC">
        <w:tc>
          <w:tcPr>
            <w:tcW w:w="2010" w:type="pct"/>
          </w:tcPr>
          <w:p w14:paraId="6B518808" w14:textId="77777777" w:rsidR="00A63085" w:rsidRPr="00046F52" w:rsidRDefault="00A63085" w:rsidP="00A6308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28" w:type="pct"/>
          </w:tcPr>
          <w:p w14:paraId="31DC8707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434F593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2EBE0708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B2096D9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</w:tcPr>
          <w:p w14:paraId="3C47CD9C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29A7BE27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</w:tcPr>
          <w:p w14:paraId="2336A7E6" w14:textId="77777777" w:rsidR="00A63085" w:rsidRPr="00B84E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3085" w:rsidRPr="00927F6F" w14:paraId="69E75255" w14:textId="77777777" w:rsidTr="00B84EDC">
        <w:tc>
          <w:tcPr>
            <w:tcW w:w="2010" w:type="pct"/>
          </w:tcPr>
          <w:p w14:paraId="1EFDA909" w14:textId="6A4E6AE8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44A7D10" w14:textId="54F3B042" w:rsidR="00A63085" w:rsidRPr="00927F6F" w:rsidRDefault="00A10C4A" w:rsidP="00A1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4B7E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8AC8A88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4E4B5454" w14:textId="24FC808D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3AEEFAF3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D1E0D59" w14:textId="6733558B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38" w:type="pct"/>
          </w:tcPr>
          <w:p w14:paraId="04F2FDB5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8FBAB4B" w14:textId="4F9D52BA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A63085" w:rsidRPr="00927F6F" w14:paraId="20EAE289" w14:textId="77777777" w:rsidTr="00471E57">
        <w:tc>
          <w:tcPr>
            <w:tcW w:w="2010" w:type="pct"/>
          </w:tcPr>
          <w:p w14:paraId="4C9E3504" w14:textId="6E016F65" w:rsidR="00A63085" w:rsidRPr="00161E24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C64CAFE" w14:textId="5B1736DC" w:rsidR="00A63085" w:rsidRPr="002722A7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148" w:type="pct"/>
          </w:tcPr>
          <w:p w14:paraId="71CC6BBB" w14:textId="77777777" w:rsidR="00A63085" w:rsidRPr="002722A7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A4DCFB5" w14:textId="05DC5B39" w:rsidR="00A63085" w:rsidRPr="002722A7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48" w:type="pct"/>
          </w:tcPr>
          <w:p w14:paraId="26262673" w14:textId="77777777" w:rsidR="00A63085" w:rsidRPr="002722A7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DDF7F" w14:textId="41459600" w:rsidR="00A63085" w:rsidRPr="002722A7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71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6393DD2E" w14:textId="77777777" w:rsidR="00A63085" w:rsidRPr="00927F6F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A9929F1" w14:textId="617B81E9" w:rsidR="00A63085" w:rsidRPr="00B230DC" w:rsidRDefault="00A63085" w:rsidP="00A6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</w:tbl>
    <w:p w14:paraId="3B025617" w14:textId="506B445B" w:rsidR="00B84EDC" w:rsidRPr="00046F52" w:rsidRDefault="00B84ED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B84EDC" w:rsidRPr="00C57846" w14:paraId="018E45E6" w14:textId="77777777" w:rsidTr="00B84EDC">
        <w:trPr>
          <w:tblHeader/>
        </w:trPr>
        <w:tc>
          <w:tcPr>
            <w:tcW w:w="2010" w:type="pct"/>
          </w:tcPr>
          <w:p w14:paraId="37D9FE15" w14:textId="089B1D71" w:rsidR="00B84EDC" w:rsidRPr="00B84EDC" w:rsidRDefault="00B84EDC" w:rsidP="00B84E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1422" w:type="pct"/>
            <w:gridSpan w:val="3"/>
          </w:tcPr>
          <w:p w14:paraId="40F539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A25359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06443EA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4EDC" w:rsidRPr="00C57846" w14:paraId="0F872CD0" w14:textId="77777777" w:rsidTr="00B84EDC">
        <w:trPr>
          <w:tblHeader/>
        </w:trPr>
        <w:tc>
          <w:tcPr>
            <w:tcW w:w="2010" w:type="pct"/>
          </w:tcPr>
          <w:p w14:paraId="4A1C2C85" w14:textId="41C53B1D" w:rsidR="00B84EDC" w:rsidRPr="00B056C3" w:rsidRDefault="00B84EDC" w:rsidP="00B84EDC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628" w:type="pct"/>
            <w:shd w:val="clear" w:color="auto" w:fill="auto"/>
          </w:tcPr>
          <w:p w14:paraId="35E4CB5A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55A03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93B9A00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E8FAD1E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F13DCC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59DCBC82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438BBBE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84EDC" w:rsidRPr="00C57846" w14:paraId="55A923F0" w14:textId="77777777" w:rsidTr="00B84EDC">
        <w:trPr>
          <w:trHeight w:val="434"/>
          <w:tblHeader/>
        </w:trPr>
        <w:tc>
          <w:tcPr>
            <w:tcW w:w="2010" w:type="pct"/>
          </w:tcPr>
          <w:p w14:paraId="4FCED14C" w14:textId="77777777" w:rsidR="00B84EDC" w:rsidRPr="00B056C3" w:rsidRDefault="00B84EDC" w:rsidP="00B84ED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C40311E" w14:textId="77D3A60A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51DD2" w:rsidRPr="00927F6F" w14:paraId="3F1E72FF" w14:textId="77777777" w:rsidTr="00B84EDC">
        <w:tc>
          <w:tcPr>
            <w:tcW w:w="2010" w:type="pct"/>
          </w:tcPr>
          <w:p w14:paraId="643DD435" w14:textId="39EC2A95" w:rsidR="00D51DD2" w:rsidRPr="00B230DC" w:rsidRDefault="00D51DD2" w:rsidP="00D51D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28" w:type="pct"/>
          </w:tcPr>
          <w:p w14:paraId="3302DF0E" w14:textId="49737F90" w:rsidR="00D51DD2" w:rsidRPr="00927F6F" w:rsidRDefault="00A63085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48" w:type="pct"/>
          </w:tcPr>
          <w:p w14:paraId="1033E1D9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16BF96E" w14:textId="3C1974E5" w:rsidR="00D51DD2" w:rsidRPr="00B230DC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48" w:type="pct"/>
          </w:tcPr>
          <w:p w14:paraId="164CC243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C53AE4" w14:textId="4D6E2E35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38" w:type="pct"/>
          </w:tcPr>
          <w:p w14:paraId="3E70F94C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18A27E" w14:textId="493F525E" w:rsidR="00D51DD2" w:rsidRPr="00B230DC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</w:tr>
      <w:tr w:rsidR="00D51DD2" w:rsidRPr="00927F6F" w14:paraId="0AB696C6" w14:textId="77777777" w:rsidTr="00B84EDC">
        <w:tc>
          <w:tcPr>
            <w:tcW w:w="2010" w:type="pct"/>
          </w:tcPr>
          <w:p w14:paraId="0E2E7575" w14:textId="58840C61" w:rsidR="00D51DD2" w:rsidRPr="00B230DC" w:rsidRDefault="00D51DD2" w:rsidP="00D51D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28" w:type="pct"/>
          </w:tcPr>
          <w:p w14:paraId="275CD4A9" w14:textId="4CDC82D5" w:rsidR="00D51DD2" w:rsidRPr="00927F6F" w:rsidRDefault="00A63085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F5711FD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59F266" w14:textId="00C074D8" w:rsidR="00D51DD2" w:rsidRPr="00B230DC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7B50494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7D6D37" w14:textId="16EF938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74D3D3CF" w14:textId="77777777" w:rsidR="00D51DD2" w:rsidRPr="00927F6F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719D90" w14:textId="31843CF4" w:rsidR="00D51DD2" w:rsidRPr="00B230DC" w:rsidRDefault="00D51DD2" w:rsidP="00D51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6235B726" w14:textId="77777777" w:rsidR="00763463" w:rsidRPr="00161E24" w:rsidRDefault="0076346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C01A0D" w14:textId="6E078071" w:rsidR="00505D92" w:rsidRPr="00161E24" w:rsidRDefault="004026A6" w:rsidP="000A7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505D92" w:rsidRPr="00161E24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1B4381F" w14:textId="77777777" w:rsidR="00505D92" w:rsidRPr="00161E24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9B71A" w14:textId="3C0CBA5F" w:rsidR="00763463" w:rsidRPr="00161E24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B84EDC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D51DD2">
        <w:rPr>
          <w:rFonts w:asciiTheme="majorBidi" w:hAnsiTheme="majorBidi" w:cstheme="majorBidi"/>
          <w:sz w:val="30"/>
          <w:szCs w:val="30"/>
        </w:rPr>
        <w:t xml:space="preserve"> 16.1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810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 xml:space="preserve">16.1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741A41" w14:textId="77777777" w:rsidR="00B84EDC" w:rsidRDefault="00B84EDC" w:rsidP="00B84EDC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4A019FA" w14:textId="1AC0D9E6" w:rsidR="00B91872" w:rsidRPr="00161E24" w:rsidRDefault="00B91872" w:rsidP="00B84EDC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61E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C2D0B82" w14:textId="77777777" w:rsidR="00B84EDC" w:rsidRDefault="00B84ED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170D2" w14:textId="0E859098" w:rsidR="00B91872" w:rsidRPr="00161E24" w:rsidRDefault="007C68D3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อื่น</w:t>
      </w:r>
      <w:r w:rsidR="007B71B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512222CC" w14:textId="01D19E90" w:rsidR="00020C5F" w:rsidRDefault="00020C5F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9"/>
        <w:gridCol w:w="273"/>
        <w:gridCol w:w="1086"/>
        <w:gridCol w:w="273"/>
        <w:gridCol w:w="985"/>
        <w:gridCol w:w="253"/>
        <w:gridCol w:w="1005"/>
      </w:tblGrid>
      <w:tr w:rsidR="0086199C" w:rsidRPr="00C57846" w14:paraId="50450796" w14:textId="77777777" w:rsidTr="00492152">
        <w:trPr>
          <w:tblHeader/>
        </w:trPr>
        <w:tc>
          <w:tcPr>
            <w:tcW w:w="2303" w:type="pct"/>
          </w:tcPr>
          <w:p w14:paraId="58343F88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D813117" w14:textId="438A0954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199C" w:rsidRPr="0086199C" w14:paraId="0541978A" w14:textId="77777777" w:rsidTr="00492152">
        <w:trPr>
          <w:tblHeader/>
        </w:trPr>
        <w:tc>
          <w:tcPr>
            <w:tcW w:w="2303" w:type="pct"/>
          </w:tcPr>
          <w:p w14:paraId="4E3EAF77" w14:textId="47372451" w:rsidR="0086199C" w:rsidRPr="0086199C" w:rsidRDefault="0086199C" w:rsidP="0086199C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33" w:type="pct"/>
            <w:gridSpan w:val="3"/>
          </w:tcPr>
          <w:p w14:paraId="55DE36D4" w14:textId="3B063EEE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EA519C" w14:textId="77777777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6049AB68" w14:textId="667E2C50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99C" w:rsidRPr="00C57846" w14:paraId="595CBD17" w14:textId="77777777" w:rsidTr="00492152">
        <w:trPr>
          <w:tblHeader/>
        </w:trPr>
        <w:tc>
          <w:tcPr>
            <w:tcW w:w="2303" w:type="pct"/>
          </w:tcPr>
          <w:p w14:paraId="405F4C0B" w14:textId="2979078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  <w:shd w:val="clear" w:color="auto" w:fill="auto"/>
          </w:tcPr>
          <w:p w14:paraId="22F523B4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16784D6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B5FD46A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664DC12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5B783A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2E20332C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457DA41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6199C" w:rsidRPr="00C57846" w14:paraId="6CCC1968" w14:textId="77777777" w:rsidTr="00492152">
        <w:trPr>
          <w:trHeight w:val="434"/>
          <w:tblHeader/>
        </w:trPr>
        <w:tc>
          <w:tcPr>
            <w:tcW w:w="2303" w:type="pct"/>
          </w:tcPr>
          <w:p w14:paraId="55CEEE26" w14:textId="7777777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7E931CFD" w14:textId="77777777" w:rsidR="0086199C" w:rsidRPr="00B056C3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3085" w:rsidRPr="00927F6F" w14:paraId="5034EAE7" w14:textId="77777777" w:rsidTr="00492152">
        <w:tc>
          <w:tcPr>
            <w:tcW w:w="2303" w:type="pct"/>
          </w:tcPr>
          <w:p w14:paraId="6CF7A297" w14:textId="72CFAA50" w:rsidR="00A63085" w:rsidRPr="00927F6F" w:rsidRDefault="00A63085" w:rsidP="00A630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6" w:type="pct"/>
            <w:vAlign w:val="center"/>
          </w:tcPr>
          <w:p w14:paraId="732565C6" w14:textId="3BA779A9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(16</w:t>
            </w:r>
            <w:r w:rsidR="00E461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CBE64EC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F32A5A6" w14:textId="697C6552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48" w:type="pct"/>
          </w:tcPr>
          <w:p w14:paraId="4509AB25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1EF77C1E" w14:textId="7295450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17613DED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08917B54" w14:textId="5B6B9F94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A63085" w:rsidRPr="00927F6F" w14:paraId="7FC576A2" w14:textId="77777777" w:rsidTr="00492152">
        <w:tc>
          <w:tcPr>
            <w:tcW w:w="2303" w:type="pct"/>
          </w:tcPr>
          <w:p w14:paraId="19249243" w14:textId="751EFBD3" w:rsidR="00A63085" w:rsidRPr="00B230DC" w:rsidRDefault="00A63085" w:rsidP="00A630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96" w:type="pct"/>
          </w:tcPr>
          <w:p w14:paraId="2B0BCEDC" w14:textId="4DA713BB" w:rsidR="00A63085" w:rsidRPr="00927F6F" w:rsidRDefault="00E4610A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8" w:type="pct"/>
          </w:tcPr>
          <w:p w14:paraId="7F0BA270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639EB1" w14:textId="3883134D" w:rsidR="00A63085" w:rsidRPr="00B230DC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8" w:type="pct"/>
          </w:tcPr>
          <w:p w14:paraId="14CBDDD2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C097BF5" w14:textId="271F68F4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4610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7B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42E54876" w14:textId="77777777" w:rsidR="00A63085" w:rsidRPr="00927F6F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19A46A" w14:textId="06D30D99" w:rsidR="00A63085" w:rsidRPr="00B230DC" w:rsidRDefault="00A63085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</w:tr>
    </w:tbl>
    <w:p w14:paraId="61BCBAC0" w14:textId="04D9CABD" w:rsidR="0086199C" w:rsidRDefault="0086199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2"/>
        <w:gridCol w:w="275"/>
        <w:gridCol w:w="1078"/>
        <w:gridCol w:w="275"/>
        <w:gridCol w:w="986"/>
        <w:gridCol w:w="253"/>
        <w:gridCol w:w="1002"/>
      </w:tblGrid>
      <w:tr w:rsidR="0086199C" w:rsidRPr="00B056C3" w14:paraId="6013F3BB" w14:textId="77777777" w:rsidTr="00763091">
        <w:trPr>
          <w:tblHeader/>
        </w:trPr>
        <w:tc>
          <w:tcPr>
            <w:tcW w:w="2352" w:type="pct"/>
          </w:tcPr>
          <w:p w14:paraId="5CBFF24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4ABD6D39" w14:textId="6D38F846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99C" w:rsidRPr="0086199C" w14:paraId="2F712228" w14:textId="77777777" w:rsidTr="0086199C">
        <w:trPr>
          <w:tblHeader/>
        </w:trPr>
        <w:tc>
          <w:tcPr>
            <w:tcW w:w="2352" w:type="pct"/>
          </w:tcPr>
          <w:p w14:paraId="787A2678" w14:textId="77777777" w:rsidR="0086199C" w:rsidRPr="0086199C" w:rsidRDefault="0086199C" w:rsidP="00763091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277" w:type="pct"/>
            <w:gridSpan w:val="3"/>
          </w:tcPr>
          <w:p w14:paraId="0122CC1F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EFD84EC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EE12C66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99C" w:rsidRPr="00B056C3" w14:paraId="63511412" w14:textId="77777777" w:rsidTr="0086199C">
        <w:trPr>
          <w:tblHeader/>
        </w:trPr>
        <w:tc>
          <w:tcPr>
            <w:tcW w:w="2352" w:type="pct"/>
          </w:tcPr>
          <w:p w14:paraId="22381347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  <w:shd w:val="clear" w:color="auto" w:fill="auto"/>
          </w:tcPr>
          <w:p w14:paraId="5C484DDA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CDF93D6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8376B50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511C851F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E2BE4C8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04F4A36D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2E4D1D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6199C" w:rsidRPr="00B056C3" w14:paraId="6F10A56A" w14:textId="77777777" w:rsidTr="00763091">
        <w:trPr>
          <w:trHeight w:val="434"/>
          <w:tblHeader/>
        </w:trPr>
        <w:tc>
          <w:tcPr>
            <w:tcW w:w="2352" w:type="pct"/>
          </w:tcPr>
          <w:p w14:paraId="387BDBC5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02AAD74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199C" w:rsidRPr="00927F6F" w14:paraId="13C22911" w14:textId="77777777" w:rsidTr="0086199C">
        <w:tc>
          <w:tcPr>
            <w:tcW w:w="2352" w:type="pct"/>
          </w:tcPr>
          <w:p w14:paraId="6CA6B451" w14:textId="77777777" w:rsidR="0086199C" w:rsidRPr="00927F6F" w:rsidRDefault="0086199C" w:rsidP="008619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40" w:type="pct"/>
          </w:tcPr>
          <w:p w14:paraId="52606C0E" w14:textId="72A11B69" w:rsidR="0086199C" w:rsidRPr="00927F6F" w:rsidRDefault="00D51DD2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50" w:type="pct"/>
          </w:tcPr>
          <w:p w14:paraId="581E2CD3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8AA8F65" w14:textId="12EDB5B4" w:rsidR="0086199C" w:rsidRPr="00927F6F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50" w:type="pct"/>
          </w:tcPr>
          <w:p w14:paraId="624BC904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B888E" w14:textId="781767C6" w:rsidR="0086199C" w:rsidRPr="00927F6F" w:rsidRDefault="00D51DD2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8" w:type="pct"/>
          </w:tcPr>
          <w:p w14:paraId="08626ADC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42AA2109" w14:textId="3AAC987F" w:rsidR="0086199C" w:rsidRPr="00927F6F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6199C" w:rsidRPr="00B230DC" w14:paraId="4648A76C" w14:textId="77777777" w:rsidTr="0086199C">
        <w:tc>
          <w:tcPr>
            <w:tcW w:w="2352" w:type="pct"/>
          </w:tcPr>
          <w:p w14:paraId="1AAE4001" w14:textId="77777777" w:rsidR="0086199C" w:rsidRPr="00B230DC" w:rsidRDefault="0086199C" w:rsidP="008619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40" w:type="pct"/>
          </w:tcPr>
          <w:p w14:paraId="29DA1D23" w14:textId="4B6A4EE9" w:rsidR="0086199C" w:rsidRPr="00927F6F" w:rsidRDefault="00D51DD2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2F9C9917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A9C4E0" w14:textId="42C56AEC" w:rsidR="0086199C" w:rsidRPr="00B230DC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0" w:type="pct"/>
          </w:tcPr>
          <w:p w14:paraId="7CF27DB8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DCDEC75" w14:textId="20146697" w:rsidR="0086199C" w:rsidRPr="00927F6F" w:rsidRDefault="00D51DD2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8" w:type="pct"/>
          </w:tcPr>
          <w:p w14:paraId="5FF54501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6524FB" w14:textId="13D4C0EE" w:rsidR="0086199C" w:rsidRPr="00B230DC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</w:tbl>
    <w:p w14:paraId="0DAA561B" w14:textId="6E116AF0" w:rsidR="00E4610A" w:rsidRDefault="00E4610A" w:rsidP="00B91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F5A75" w14:textId="204EE371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7E07FB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หนี้สินไม่หมุนเวียนอื่น</w:t>
      </w:r>
    </w:p>
    <w:p w14:paraId="414E10D2" w14:textId="79D1ED1A" w:rsidR="007E07FB" w:rsidRDefault="007E07FB" w:rsidP="00F5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86199C" w:rsidRPr="00C57846" w14:paraId="4DCE500A" w14:textId="77777777" w:rsidTr="0086199C">
        <w:trPr>
          <w:tblHeader/>
        </w:trPr>
        <w:tc>
          <w:tcPr>
            <w:tcW w:w="2010" w:type="pct"/>
          </w:tcPr>
          <w:p w14:paraId="442C622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5BD393E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49F4A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B3AE774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199C" w:rsidRPr="00C57846" w14:paraId="2FFD7FDE" w14:textId="77777777" w:rsidTr="0086199C">
        <w:trPr>
          <w:tblHeader/>
        </w:trPr>
        <w:tc>
          <w:tcPr>
            <w:tcW w:w="2010" w:type="pct"/>
          </w:tcPr>
          <w:p w14:paraId="7EE1760E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A7B02E7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C2B2FA9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2FD034C5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1854341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071FEB6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40456DC0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2902C3A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6199C" w:rsidRPr="00C57846" w14:paraId="3F8C7317" w14:textId="77777777" w:rsidTr="0086199C">
        <w:trPr>
          <w:trHeight w:val="434"/>
          <w:tblHeader/>
        </w:trPr>
        <w:tc>
          <w:tcPr>
            <w:tcW w:w="2010" w:type="pct"/>
          </w:tcPr>
          <w:p w14:paraId="2B1F3679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67799D17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199C" w:rsidRPr="00927F6F" w14:paraId="1C734FEE" w14:textId="77777777" w:rsidTr="0086199C">
        <w:tc>
          <w:tcPr>
            <w:tcW w:w="2010" w:type="pct"/>
          </w:tcPr>
          <w:p w14:paraId="0A281D3D" w14:textId="1EF7D2C7" w:rsidR="0086199C" w:rsidRPr="00927F6F" w:rsidRDefault="0086199C" w:rsidP="008619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เงินประกันรับจากเกษตรกร</w:t>
            </w:r>
          </w:p>
        </w:tc>
        <w:tc>
          <w:tcPr>
            <w:tcW w:w="628" w:type="pct"/>
          </w:tcPr>
          <w:p w14:paraId="3FF66582" w14:textId="22A7687C" w:rsidR="0086199C" w:rsidRPr="00927F6F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148" w:type="pct"/>
          </w:tcPr>
          <w:p w14:paraId="6AA0F67A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C1CA6BF" w14:textId="46EE9084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48" w:type="pct"/>
          </w:tcPr>
          <w:p w14:paraId="3235D3F7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1177C1" w14:textId="5FD63B0C" w:rsidR="0086199C" w:rsidRPr="00927F6F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772C1CD3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5AB233" w14:textId="4D1813DB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199C" w:rsidRPr="00927F6F" w14:paraId="6701637D" w14:textId="77777777" w:rsidTr="0086199C">
        <w:tc>
          <w:tcPr>
            <w:tcW w:w="2010" w:type="pct"/>
          </w:tcPr>
          <w:p w14:paraId="02F47FA1" w14:textId="245DF1DD" w:rsidR="0086199C" w:rsidRPr="00161E24" w:rsidRDefault="0086199C" w:rsidP="008619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8D0E26E" w14:textId="5CF28B48" w:rsidR="0086199C" w:rsidRPr="00927F6F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8" w:type="pct"/>
          </w:tcPr>
          <w:p w14:paraId="008B96D8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62690D9" w14:textId="492AE80D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8" w:type="pct"/>
          </w:tcPr>
          <w:p w14:paraId="108F870A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D3C3E10" w14:textId="0DCA894B" w:rsidR="0086199C" w:rsidRPr="00927F6F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8" w:type="pct"/>
          </w:tcPr>
          <w:p w14:paraId="3B25EBEC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D88F62" w14:textId="2FBE8A75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86199C" w:rsidRPr="00927F6F" w14:paraId="4D1A4F2B" w14:textId="77777777" w:rsidTr="0086199C">
        <w:tc>
          <w:tcPr>
            <w:tcW w:w="2010" w:type="pct"/>
          </w:tcPr>
          <w:p w14:paraId="0ECE2B9D" w14:textId="020253CE" w:rsidR="0086199C" w:rsidRPr="00B230DC" w:rsidRDefault="0086199C" w:rsidP="008619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66BEAD2" w14:textId="13D55E09" w:rsidR="0086199C" w:rsidRPr="00731B2E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731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1,191</w: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8" w:type="pct"/>
          </w:tcPr>
          <w:p w14:paraId="451C4A63" w14:textId="77777777" w:rsidR="0086199C" w:rsidRPr="00731B2E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95E9878" w14:textId="5AC27E79" w:rsidR="0086199C" w:rsidRPr="00731B2E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1,135</w:t>
            </w:r>
          </w:p>
        </w:tc>
        <w:tc>
          <w:tcPr>
            <w:tcW w:w="148" w:type="pct"/>
          </w:tcPr>
          <w:p w14:paraId="6D0C31FF" w14:textId="77777777" w:rsidR="0086199C" w:rsidRPr="00731B2E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7E6EDE4" w14:textId="7D2D734A" w:rsidR="0086199C" w:rsidRPr="00731B2E" w:rsidRDefault="00731B2E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731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34</w: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8" w:type="pct"/>
          </w:tcPr>
          <w:p w14:paraId="4140E6D2" w14:textId="77777777" w:rsidR="0086199C" w:rsidRPr="00927F6F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1E3D975" w14:textId="137CF48D" w:rsidR="0086199C" w:rsidRPr="00B230DC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282F7033" w14:textId="2BE5908A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444788" w:rsidRPr="00161E24">
        <w:rPr>
          <w:rFonts w:asciiTheme="majorBidi" w:hAnsiTheme="majorBidi" w:cstheme="majorBidi"/>
          <w:sz w:val="30"/>
          <w:szCs w:val="30"/>
          <w:u w:val="none"/>
          <w:cs/>
        </w:rPr>
        <w:t>ทุนเรือนหุ้น</w:t>
      </w:r>
    </w:p>
    <w:p w14:paraId="1281B21A" w14:textId="77777777" w:rsidR="0086199C" w:rsidRPr="00161E24" w:rsidRDefault="0086199C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5"/>
        <w:gridCol w:w="270"/>
        <w:gridCol w:w="1169"/>
        <w:gridCol w:w="270"/>
        <w:gridCol w:w="1169"/>
        <w:gridCol w:w="270"/>
        <w:gridCol w:w="1079"/>
        <w:gridCol w:w="268"/>
        <w:gridCol w:w="1084"/>
      </w:tblGrid>
      <w:tr w:rsidR="00C90482" w:rsidRPr="00161E24" w14:paraId="332702D7" w14:textId="77777777" w:rsidTr="00597A7F">
        <w:trPr>
          <w:tblHeader/>
        </w:trPr>
        <w:tc>
          <w:tcPr>
            <w:tcW w:w="1686" w:type="pct"/>
          </w:tcPr>
          <w:p w14:paraId="75294ABA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4C24C272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944797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7BB4BDAA" w14:textId="068E8ABA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FDD1B77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</w:tcPr>
          <w:p w14:paraId="76083004" w14:textId="39D0AC1E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90482" w:rsidRPr="00161E24" w14:paraId="4EF45BF7" w14:textId="77777777" w:rsidTr="00597A7F">
        <w:trPr>
          <w:tblHeader/>
        </w:trPr>
        <w:tc>
          <w:tcPr>
            <w:tcW w:w="1686" w:type="pct"/>
          </w:tcPr>
          <w:p w14:paraId="41251012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53360D8F" w14:textId="5BB30AC1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45E64B72" w14:textId="2B721901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0" w:type="pct"/>
          </w:tcPr>
          <w:p w14:paraId="2EE92424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78D1D3D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F3E7A0" w14:textId="46182696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</w:tcPr>
          <w:p w14:paraId="51709B0D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11B4220D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A6241" w14:textId="6BA77158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0" w:type="pct"/>
          </w:tcPr>
          <w:p w14:paraId="685927AA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DC733DF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1C36BF" w14:textId="468B018C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</w:tcPr>
          <w:p w14:paraId="726D03AB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872B840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29F7F" w14:textId="3E1DCDF3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97A7F" w:rsidRPr="00161E24" w14:paraId="26FC68E5" w14:textId="77777777" w:rsidTr="00597A7F">
        <w:tc>
          <w:tcPr>
            <w:tcW w:w="1686" w:type="pct"/>
          </w:tcPr>
          <w:p w14:paraId="252A41AB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612616A9" w14:textId="6C68507E" w:rsidR="0086199C" w:rsidRPr="0086199C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0" w:type="pct"/>
          </w:tcPr>
          <w:p w14:paraId="0D402D8F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0E712DF2" w14:textId="00421397" w:rsidR="0086199C" w:rsidRPr="0086199C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90482" w:rsidRPr="00161E24" w14:paraId="78FED3FE" w14:textId="77777777" w:rsidTr="00597A7F">
        <w:tc>
          <w:tcPr>
            <w:tcW w:w="1686" w:type="pct"/>
          </w:tcPr>
          <w:p w14:paraId="1BA42177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2" w:type="pct"/>
          </w:tcPr>
          <w:p w14:paraId="02A48BEE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D98D7B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C44851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58BE1D2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B52C0C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08858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B977DEA" w14:textId="279075EB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DC6580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2C7657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482" w:rsidRPr="00161E24" w14:paraId="3003BC6E" w14:textId="77777777" w:rsidTr="00597A7F">
        <w:tc>
          <w:tcPr>
            <w:tcW w:w="1686" w:type="pct"/>
          </w:tcPr>
          <w:p w14:paraId="6317A484" w14:textId="00D440BF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2" w:type="pct"/>
          </w:tcPr>
          <w:p w14:paraId="1D0F55DD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5DC71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F47CBE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A9375D4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550A103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44F4FD3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8AAB177" w14:textId="1DF82926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766F76D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42ED83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482" w:rsidRPr="00161E24" w14:paraId="1392E7C7" w14:textId="77777777" w:rsidTr="00597A7F">
        <w:tc>
          <w:tcPr>
            <w:tcW w:w="1686" w:type="pct"/>
          </w:tcPr>
          <w:p w14:paraId="1A6087A7" w14:textId="77777777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0440D448" w14:textId="3542F9F6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461C93FD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5F4E969" w14:textId="3EC4FCDF" w:rsidR="0086199C" w:rsidRPr="00161E24" w:rsidRDefault="0065397D" w:rsidP="0078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0" w:type="pct"/>
          </w:tcPr>
          <w:p w14:paraId="4F49CE61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A33843C" w14:textId="5FDB5EC8" w:rsidR="0086199C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40" w:type="pct"/>
          </w:tcPr>
          <w:p w14:paraId="45FFA350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16635D6" w14:textId="5860A7F1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9" w:type="pct"/>
          </w:tcPr>
          <w:p w14:paraId="592C4648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2911572" w14:textId="19280338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C90482" w:rsidRPr="00161E24" w14:paraId="4426B4FD" w14:textId="77777777" w:rsidTr="00597A7F">
        <w:tc>
          <w:tcPr>
            <w:tcW w:w="1686" w:type="pct"/>
          </w:tcPr>
          <w:p w14:paraId="05D28142" w14:textId="260450DE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77B56AC9" w14:textId="639F8E21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05CE8880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A4A0174" w14:textId="312A5DD1" w:rsidR="0086199C" w:rsidRPr="00161E24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56361A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0A269863" w14:textId="415DE089" w:rsidR="0086199C" w:rsidRPr="00161E24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7143C9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F574421" w14:textId="1AF51F0F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39" w:type="pct"/>
          </w:tcPr>
          <w:p w14:paraId="31DD9795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D0CF0B2" w14:textId="6C3E671E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C90482" w:rsidRPr="00161E24" w14:paraId="471892A6" w14:textId="77777777" w:rsidTr="00597A7F">
        <w:tc>
          <w:tcPr>
            <w:tcW w:w="1686" w:type="pct"/>
          </w:tcPr>
          <w:p w14:paraId="297B5073" w14:textId="1B8692CA" w:rsidR="0065397D" w:rsidRPr="0065397D" w:rsidRDefault="0065397D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2" w:type="pct"/>
          </w:tcPr>
          <w:p w14:paraId="7ACA22C4" w14:textId="77777777" w:rsidR="0065397D" w:rsidRPr="00161E24" w:rsidRDefault="0065397D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7A4B4FC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4C00415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5697FFC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B5F9EAC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E56E1D5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6228ECF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CD5A5D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F108058" w14:textId="77777777" w:rsidR="0065397D" w:rsidRPr="00161E24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0482" w:rsidRPr="00161E24" w14:paraId="3C69F483" w14:textId="77777777" w:rsidTr="00063787">
        <w:tc>
          <w:tcPr>
            <w:tcW w:w="1686" w:type="pct"/>
          </w:tcPr>
          <w:p w14:paraId="4231C1D5" w14:textId="69751756" w:rsidR="0065397D" w:rsidRPr="0065397D" w:rsidRDefault="0065397D" w:rsidP="0065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หุ้นละ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22" w:type="pct"/>
          </w:tcPr>
          <w:p w14:paraId="09E5F301" w14:textId="2556D663" w:rsidR="0065397D" w:rsidRPr="0065397D" w:rsidRDefault="0065397D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5A8330C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0BB2A5A" w14:textId="2E3C2D6D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0" w:type="pct"/>
          </w:tcPr>
          <w:p w14:paraId="1754941E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2C2F913" w14:textId="447BE9A7" w:rsidR="0065397D" w:rsidRPr="0065397D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CDA0DE5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453C250" w14:textId="6CD7E9D4" w:rsidR="0065397D" w:rsidRPr="0065397D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C5252C6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D3E5C5B" w14:textId="59E21A05" w:rsidR="0065397D" w:rsidRPr="0065397D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0482" w:rsidRPr="00161E24" w14:paraId="7B57BFA5" w14:textId="77777777" w:rsidTr="00063787">
        <w:tc>
          <w:tcPr>
            <w:tcW w:w="1686" w:type="pct"/>
          </w:tcPr>
          <w:p w14:paraId="61EA8477" w14:textId="3221D3F2" w:rsidR="0065397D" w:rsidRPr="00161E24" w:rsidRDefault="0065397D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7CE8A89C" w14:textId="56CCB5FE" w:rsidR="0065397D" w:rsidRPr="0065397D" w:rsidRDefault="0065397D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49971A5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DA97BEB" w14:textId="2F3D236D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0" w:type="pct"/>
          </w:tcPr>
          <w:p w14:paraId="3A03A9F5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99BEFB3" w14:textId="517183A1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40" w:type="pct"/>
          </w:tcPr>
          <w:p w14:paraId="2E477BBF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7632070" w14:textId="497BB7CB" w:rsidR="0065397D" w:rsidRPr="0065397D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0E01832" w14:textId="77777777" w:rsidR="0065397D" w:rsidRPr="0065397D" w:rsidRDefault="0065397D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00CEFC9" w14:textId="2A46C049" w:rsidR="0065397D" w:rsidRPr="0065397D" w:rsidRDefault="0065397D" w:rsidP="0065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3787" w:rsidRPr="00161E24" w14:paraId="717C3BB5" w14:textId="77777777" w:rsidTr="00063787">
        <w:tc>
          <w:tcPr>
            <w:tcW w:w="1686" w:type="pct"/>
          </w:tcPr>
          <w:p w14:paraId="28366D85" w14:textId="77777777" w:rsidR="00063787" w:rsidRPr="00873CEE" w:rsidRDefault="00063787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4B1455EA" w14:textId="77777777" w:rsidR="00063787" w:rsidRPr="00873CEE" w:rsidRDefault="00063787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630E09A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C2551AD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BB62F8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D08728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BDDD2D0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7ED41C4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400CBA0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D90A7A5" w14:textId="77777777" w:rsidR="00063787" w:rsidRPr="00873CEE" w:rsidRDefault="00063787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0482" w:rsidRPr="00161E24" w14:paraId="7CDDADAC" w14:textId="77777777" w:rsidTr="00063787">
        <w:tc>
          <w:tcPr>
            <w:tcW w:w="1686" w:type="pct"/>
          </w:tcPr>
          <w:p w14:paraId="1BFA164B" w14:textId="1B6FFD42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2" w:type="pct"/>
          </w:tcPr>
          <w:p w14:paraId="6436008E" w14:textId="77777777" w:rsidR="0086199C" w:rsidRPr="00161E24" w:rsidRDefault="0086199C" w:rsidP="0086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6C0221A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B5F7D79" w14:textId="63236589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79CFA4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8086895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DC45138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3E9031C" w14:textId="5B426908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D28FD78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90DC8E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216D" w:rsidRPr="00161E24" w14:paraId="3AE42D6A" w14:textId="77777777" w:rsidTr="000A7948">
        <w:tc>
          <w:tcPr>
            <w:tcW w:w="1686" w:type="pct"/>
          </w:tcPr>
          <w:p w14:paraId="295589F8" w14:textId="593E4765" w:rsidR="0015216D" w:rsidRPr="00161E24" w:rsidRDefault="0015216D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519AAA83" w14:textId="4545C9DA" w:rsidR="0015216D" w:rsidRPr="00161E24" w:rsidRDefault="0015216D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58C3F01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6059D3EA" w14:textId="2F687518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0" w:type="pct"/>
          </w:tcPr>
          <w:p w14:paraId="7123ADF1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0D4F303" w14:textId="752C7463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0" w:type="pct"/>
          </w:tcPr>
          <w:p w14:paraId="047B6255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0C77F8C0" w14:textId="1B307DAA" w:rsidR="0015216D" w:rsidRPr="00161E24" w:rsidRDefault="00E4610A" w:rsidP="00E4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8EA09E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7B4B72F" w14:textId="2E51A48C" w:rsidR="0015216D" w:rsidRPr="00161E24" w:rsidRDefault="00E4610A" w:rsidP="00E4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5216D" w:rsidRPr="00161E24" w14:paraId="0DD18B1F" w14:textId="77777777" w:rsidTr="000A7948">
        <w:tc>
          <w:tcPr>
            <w:tcW w:w="1686" w:type="pct"/>
          </w:tcPr>
          <w:p w14:paraId="5F5C91D3" w14:textId="77777777" w:rsidR="0015216D" w:rsidRPr="00161E24" w:rsidRDefault="0015216D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7D532CAE" w14:textId="6FC2178A" w:rsidR="0015216D" w:rsidRPr="00161E24" w:rsidRDefault="0015216D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7AE61807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7CB79162" w14:textId="40C0E4FB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B7D15D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30D9F9C7" w14:textId="7D89E6DB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A058EB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6834B874" w14:textId="2E723638" w:rsidR="0015216D" w:rsidRPr="00161E24" w:rsidRDefault="0015216D" w:rsidP="00E4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49953A58" w14:textId="77777777" w:rsidR="0015216D" w:rsidRPr="00161E24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</w:tcPr>
          <w:p w14:paraId="7CEC13A3" w14:textId="138C3B70" w:rsidR="0015216D" w:rsidRPr="0015216D" w:rsidRDefault="0015216D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</w:tr>
      <w:tr w:rsidR="000A7948" w:rsidRPr="00161E24" w14:paraId="2AAD9989" w14:textId="77777777" w:rsidTr="000A7948">
        <w:tc>
          <w:tcPr>
            <w:tcW w:w="1686" w:type="pct"/>
          </w:tcPr>
          <w:p w14:paraId="015ED708" w14:textId="77777777" w:rsidR="000A7948" w:rsidRPr="00161E24" w:rsidRDefault="000A7948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2E6C0DE5" w14:textId="77777777" w:rsidR="000A7948" w:rsidRDefault="000A7948" w:rsidP="0015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25DE8AE" w14:textId="77777777" w:rsidR="000A7948" w:rsidRPr="00161E24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7B41C0F" w14:textId="77777777" w:rsidR="000A7948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A56088" w14:textId="77777777" w:rsidR="000A7948" w:rsidRPr="00161E24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7A74F182" w14:textId="77777777" w:rsidR="000A7948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361F997" w14:textId="77777777" w:rsidR="000A7948" w:rsidRPr="00161E24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10B10F51" w14:textId="77777777" w:rsidR="000A7948" w:rsidRDefault="000A7948" w:rsidP="00E4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3A55AD5" w14:textId="77777777" w:rsidR="000A7948" w:rsidRPr="00161E24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299A975D" w14:textId="77777777" w:rsidR="000A7948" w:rsidRPr="0015216D" w:rsidRDefault="000A7948" w:rsidP="00152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CEE" w:rsidRPr="00161E24" w14:paraId="63B4C2C9" w14:textId="77777777" w:rsidTr="000A7948">
        <w:tc>
          <w:tcPr>
            <w:tcW w:w="1686" w:type="pct"/>
          </w:tcPr>
          <w:p w14:paraId="01D1C7CD" w14:textId="452F68CE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22" w:type="pct"/>
          </w:tcPr>
          <w:p w14:paraId="67EABA8B" w14:textId="77777777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30353BF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1B08A6C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CBB2861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308CE3C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DC81BB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3D69A3AD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8B8EBEC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93F7D40" w14:textId="77777777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CEE" w:rsidRPr="00161E24" w14:paraId="71719B12" w14:textId="77777777" w:rsidTr="000A7948">
        <w:tc>
          <w:tcPr>
            <w:tcW w:w="1686" w:type="pct"/>
          </w:tcPr>
          <w:p w14:paraId="0A2C4E9C" w14:textId="46D48E9D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2" w:type="pct"/>
          </w:tcPr>
          <w:p w14:paraId="60D06DBE" w14:textId="77777777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70EFF45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563CD76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CE0813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B18A36F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B42ADC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8112D3D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0172DF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0A0BCA3" w14:textId="77777777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CEE" w:rsidRPr="00161E24" w14:paraId="003A6236" w14:textId="77777777" w:rsidTr="000A7948">
        <w:tc>
          <w:tcPr>
            <w:tcW w:w="1686" w:type="pct"/>
          </w:tcPr>
          <w:p w14:paraId="1383ABF0" w14:textId="636FE677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3D67D2BB" w14:textId="56E93D5E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530C20C8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3527220" w14:textId="4CE42CB1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0" w:type="pct"/>
          </w:tcPr>
          <w:p w14:paraId="5CF0E47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0792423" w14:textId="68937191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40" w:type="pct"/>
          </w:tcPr>
          <w:p w14:paraId="626C1F11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8F0AC89" w14:textId="7B78BDC2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9" w:type="pct"/>
          </w:tcPr>
          <w:p w14:paraId="7417EA0B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47AA5E0" w14:textId="6214C5DE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873CEE" w:rsidRPr="00161E24" w14:paraId="2C2F2471" w14:textId="77777777" w:rsidTr="000A7948">
        <w:tc>
          <w:tcPr>
            <w:tcW w:w="1686" w:type="pct"/>
          </w:tcPr>
          <w:p w14:paraId="4ECDDB54" w14:textId="51F7C25E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4A641010" w14:textId="28E87F7E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7BC91AE3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D1977F0" w14:textId="7A6FDB76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51B2D99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EB10059" w14:textId="30434424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675841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02B1B49F" w14:textId="1F99DFBD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39" w:type="pct"/>
          </w:tcPr>
          <w:p w14:paraId="766AE6AA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E1FFCB8" w14:textId="6D291426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873CEE" w:rsidRPr="00161E24" w14:paraId="0D757423" w14:textId="77777777" w:rsidTr="000A7948">
        <w:tc>
          <w:tcPr>
            <w:tcW w:w="1686" w:type="pct"/>
          </w:tcPr>
          <w:p w14:paraId="4376DA6D" w14:textId="5BF6E260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หุ้นละ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22" w:type="pct"/>
          </w:tcPr>
          <w:p w14:paraId="41A652E7" w14:textId="29575E5C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4C73073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89A7F07" w14:textId="17CBAEF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0" w:type="pct"/>
          </w:tcPr>
          <w:p w14:paraId="2A07DB7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A7AB58E" w14:textId="7C03EE6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93B5D8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DB3EE38" w14:textId="3DDDD9DB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AC6B083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136E6716" w14:textId="02FB8AE4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CEE" w:rsidRPr="00161E24" w14:paraId="452425C6" w14:textId="77777777" w:rsidTr="00873CEE">
        <w:tc>
          <w:tcPr>
            <w:tcW w:w="1686" w:type="pct"/>
          </w:tcPr>
          <w:p w14:paraId="59EA822D" w14:textId="070C08A0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1490F15C" w14:textId="73B393A7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7881750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AF31713" w14:textId="4B3460F9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0" w:type="pct"/>
          </w:tcPr>
          <w:p w14:paraId="3AC92AE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27F3163" w14:textId="7F610438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2,17</w:t>
            </w:r>
            <w:r w:rsidR="004B7EC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4968485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D66CF30" w14:textId="46674D74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C273B6D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81FC062" w14:textId="04132E3D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CEE" w:rsidRPr="00161E24" w14:paraId="3ED51BB4" w14:textId="77777777" w:rsidTr="00873CEE">
        <w:tc>
          <w:tcPr>
            <w:tcW w:w="1686" w:type="pct"/>
          </w:tcPr>
          <w:p w14:paraId="3EA77139" w14:textId="77777777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38AF5CA5" w14:textId="77777777" w:rsidR="00873CEE" w:rsidRPr="0065397D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81E91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4D77484" w14:textId="77777777" w:rsidR="00873CEE" w:rsidRPr="0065397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9DB408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5108D11" w14:textId="77777777" w:rsidR="00873CEE" w:rsidRPr="0065397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00B03F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0765061" w14:textId="77777777" w:rsidR="00873CEE" w:rsidRPr="0065397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F67DDF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C478563" w14:textId="77777777" w:rsidR="00873CEE" w:rsidRPr="0065397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CEE" w:rsidRPr="00161E24" w14:paraId="1D5FC56F" w14:textId="77777777" w:rsidTr="000A7948">
        <w:tc>
          <w:tcPr>
            <w:tcW w:w="1686" w:type="pct"/>
          </w:tcPr>
          <w:p w14:paraId="058DD769" w14:textId="6EE19E7E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2" w:type="pct"/>
          </w:tcPr>
          <w:p w14:paraId="2D8D8A52" w14:textId="77777777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047F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51F26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618E7E4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4851608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AB02A6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B91A106" w14:textId="77777777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CDB53CC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152A9340" w14:textId="77777777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CEE" w:rsidRPr="00161E24" w14:paraId="262FE855" w14:textId="77777777" w:rsidTr="00873CEE">
        <w:tc>
          <w:tcPr>
            <w:tcW w:w="1686" w:type="pct"/>
          </w:tcPr>
          <w:p w14:paraId="48F78BAA" w14:textId="608A3AC9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5BB5C76E" w14:textId="31FE2A54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7B0BC85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23D3A4C" w14:textId="7EAAB546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0" w:type="pct"/>
          </w:tcPr>
          <w:p w14:paraId="01F23261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38372A1" w14:textId="3BDF9BA0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</w:t>
            </w:r>
            <w:r w:rsidR="004B7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4D16E97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118C5C78" w14:textId="7526E722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0C41141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CD6C428" w14:textId="707DE73A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73CEE" w:rsidRPr="00161E24" w14:paraId="2AF4FC49" w14:textId="77777777" w:rsidTr="00873CEE">
        <w:tc>
          <w:tcPr>
            <w:tcW w:w="1686" w:type="pct"/>
          </w:tcPr>
          <w:p w14:paraId="4B73FEC2" w14:textId="291CA138" w:rsidR="00873CEE" w:rsidRPr="00161E24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3C0131F1" w14:textId="4A61B2A4" w:rsidR="00873CEE" w:rsidRDefault="00873CEE" w:rsidP="0087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14E5BFBF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4CF9CA05" w14:textId="210F1A7E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5C7EE2C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0208C4FC" w14:textId="5B78103D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579B776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49800163" w14:textId="2813E468" w:rsidR="00873CEE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4EC20370" w14:textId="77777777" w:rsidR="00873CEE" w:rsidRPr="00161E24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</w:tcPr>
          <w:p w14:paraId="040ABCAD" w14:textId="1E2E2101" w:rsidR="00873CEE" w:rsidRPr="0015216D" w:rsidRDefault="00873CEE" w:rsidP="00873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</w:tr>
    </w:tbl>
    <w:p w14:paraId="70E22E71" w14:textId="7FC65BC1" w:rsidR="003D3544" w:rsidRDefault="003D3544"/>
    <w:p w14:paraId="5B760B6D" w14:textId="77777777" w:rsidR="004026A6" w:rsidRDefault="0040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9B5139" w14:textId="7E1DE20D" w:rsidR="001725B7" w:rsidRPr="00410417" w:rsidRDefault="001725B7" w:rsidP="0030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1041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การลดมูลค่าหุ้น</w:t>
      </w:r>
    </w:p>
    <w:p w14:paraId="10512B2C" w14:textId="14F1E525" w:rsidR="001725B7" w:rsidRPr="00575F6A" w:rsidRDefault="001725B7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F06BB9" w14:textId="1024FF84" w:rsidR="001725B7" w:rsidRPr="00B756DB" w:rsidRDefault="001725B7" w:rsidP="001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725B7">
        <w:rPr>
          <w:rFonts w:asciiTheme="majorBidi" w:hAnsiTheme="majorBidi" w:hint="cs"/>
          <w:sz w:val="30"/>
          <w:szCs w:val="30"/>
          <w:cs/>
        </w:rPr>
        <w:t>ในการประชุมสามัญประจําปีของบริษัทเมื่อวันที่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28</w:t>
      </w:r>
      <w:r w:rsidR="00B756DB"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1725B7">
        <w:rPr>
          <w:rFonts w:asciiTheme="majorBidi" w:hAnsiTheme="majorBidi" w:hint="cs"/>
          <w:sz w:val="30"/>
          <w:szCs w:val="30"/>
          <w:cs/>
        </w:rPr>
        <w:t>เมษายน</w:t>
      </w:r>
      <w:r w:rsidR="00B756DB"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2565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ผู้ถือหุ้นมีมติอนุมัต</w:t>
      </w:r>
      <w:r>
        <w:rPr>
          <w:rFonts w:asciiTheme="majorBidi" w:hAnsiTheme="majorBidi" w:hint="cs"/>
          <w:sz w:val="30"/>
          <w:szCs w:val="30"/>
          <w:cs/>
        </w:rPr>
        <w:t>ิให้</w:t>
      </w:r>
      <w:r w:rsidRPr="001725B7">
        <w:rPr>
          <w:rFonts w:asciiTheme="majorBidi" w:hAnsiTheme="majorBidi" w:hint="cs"/>
          <w:sz w:val="30"/>
          <w:szCs w:val="30"/>
          <w:cs/>
        </w:rPr>
        <w:t>แตกหุ้นของบริษัทจากจํานวน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454F96">
        <w:rPr>
          <w:rFonts w:asciiTheme="majorBidi" w:hAnsiTheme="majorBidi" w:cstheme="majorBidi"/>
          <w:sz w:val="30"/>
          <w:szCs w:val="30"/>
        </w:rPr>
        <w:t>1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(</w:t>
      </w:r>
      <w:r w:rsidRPr="001725B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454F96">
        <w:rPr>
          <w:rFonts w:asciiTheme="majorBidi" w:hAnsiTheme="majorBidi" w:cstheme="majorBidi"/>
          <w:sz w:val="30"/>
          <w:szCs w:val="30"/>
        </w:rPr>
        <w:t>1</w:t>
      </w:r>
      <w:r w:rsidR="00B756DB" w:rsidRPr="00410417">
        <w:rPr>
          <w:rFonts w:asciiTheme="majorBidi" w:hAnsiTheme="majorBidi"/>
          <w:spacing w:val="-4"/>
          <w:sz w:val="30"/>
          <w:szCs w:val="30"/>
        </w:rPr>
        <w:t>0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) </w:t>
      </w:r>
      <w:r w:rsidRPr="001725B7">
        <w:rPr>
          <w:rFonts w:asciiTheme="majorBidi" w:hAnsiTheme="majorBidi" w:hint="cs"/>
          <w:sz w:val="30"/>
          <w:szCs w:val="30"/>
          <w:cs/>
        </w:rPr>
        <w:t>เป็น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(</w:t>
      </w:r>
      <w:r w:rsidRPr="001725B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5 </w:t>
      </w:r>
      <w:r w:rsidRPr="001725B7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1725B7">
        <w:rPr>
          <w:rFonts w:asciiTheme="majorBidi" w:hAnsiTheme="majorBidi"/>
          <w:sz w:val="30"/>
          <w:szCs w:val="30"/>
          <w:cs/>
        </w:rPr>
        <w:t>)</w:t>
      </w:r>
    </w:p>
    <w:p w14:paraId="5BA4435C" w14:textId="77777777" w:rsidR="001725B7" w:rsidRPr="00575F6A" w:rsidRDefault="001725B7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CFED9E" w14:textId="6DD5F729" w:rsidR="00444788" w:rsidRDefault="00444788" w:rsidP="0041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10417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การออกหุ้นใหม่</w:t>
      </w:r>
    </w:p>
    <w:p w14:paraId="1E1FE4E3" w14:textId="77777777" w:rsidR="001725B7" w:rsidRPr="00575F6A" w:rsidRDefault="001725B7" w:rsidP="0030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EDB6964" w14:textId="21561C41" w:rsidR="00444788" w:rsidRDefault="001725B7" w:rsidP="001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725B7">
        <w:rPr>
          <w:rFonts w:asciiTheme="majorBidi" w:hAnsiTheme="majorBidi" w:hint="cs"/>
          <w:sz w:val="30"/>
          <w:szCs w:val="30"/>
          <w:cs/>
        </w:rPr>
        <w:t>ในการประชุมสามัญประจําปีของบริษัทเมื่อวันที่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28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เมษายน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2565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ผู้ถือหุ้นมีมติอนุมัต</w:t>
      </w:r>
      <w:r>
        <w:rPr>
          <w:rFonts w:asciiTheme="majorBidi" w:hAnsiTheme="majorBidi" w:hint="cs"/>
          <w:sz w:val="30"/>
          <w:szCs w:val="30"/>
          <w:cs/>
        </w:rPr>
        <w:t>ิให้</w:t>
      </w:r>
      <w:r w:rsidRPr="001725B7">
        <w:rPr>
          <w:rFonts w:asciiTheme="majorBidi" w:hAnsiTheme="majorBidi" w:hint="cs"/>
          <w:sz w:val="30"/>
          <w:szCs w:val="30"/>
          <w:cs/>
        </w:rPr>
        <w:t>เพิ่มทุนจดทะเบียน</w:t>
      </w:r>
      <w:r w:rsidR="00410417">
        <w:rPr>
          <w:rFonts w:asciiTheme="majorBidi" w:hAnsiTheme="majorBidi"/>
          <w:sz w:val="30"/>
          <w:szCs w:val="30"/>
        </w:rPr>
        <w:br/>
      </w:r>
      <w:r w:rsidRPr="001725B7">
        <w:rPr>
          <w:rFonts w:asciiTheme="majorBidi" w:hAnsiTheme="majorBidi" w:hint="cs"/>
          <w:sz w:val="30"/>
          <w:szCs w:val="30"/>
          <w:cs/>
        </w:rPr>
        <w:t>ของบริษัทไม่เกิน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500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1725B7">
        <w:rPr>
          <w:rFonts w:asciiTheme="majorBidi" w:hAnsiTheme="majorBidi" w:hint="cs"/>
          <w:sz w:val="30"/>
          <w:szCs w:val="30"/>
          <w:cs/>
        </w:rPr>
        <w:t>บริษัททําการเสนอขายหุ้นสามัญออกใหม่แก่ประชาชนทั่วไปเป็นครั้งแรก</w:t>
      </w:r>
      <w:r w:rsidR="006F2AD8">
        <w:rPr>
          <w:rFonts w:asciiTheme="majorBidi" w:hAnsiTheme="majorBidi"/>
          <w:sz w:val="30"/>
          <w:szCs w:val="30"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ในราคาเสนอขายหุ้นละ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40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โดยหุ้นของบริษัทเริ่มการซื้อขายในตลาดหลักทรัพย์</w:t>
      </w:r>
      <w:r w:rsidR="00410417">
        <w:rPr>
          <w:rFonts w:asciiTheme="majorBidi" w:hAnsiTheme="majorBidi"/>
          <w:sz w:val="30"/>
          <w:szCs w:val="30"/>
        </w:rPr>
        <w:br/>
      </w:r>
      <w:r w:rsidRPr="001725B7">
        <w:rPr>
          <w:rFonts w:asciiTheme="majorBidi" w:hAnsiTheme="majorBidi" w:hint="cs"/>
          <w:sz w:val="30"/>
          <w:szCs w:val="30"/>
          <w:cs/>
        </w:rPr>
        <w:t>แห่งประเทศไทยในวันที่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2565</w:t>
      </w:r>
    </w:p>
    <w:p w14:paraId="7BBBBAD5" w14:textId="77777777" w:rsidR="00F876FA" w:rsidRPr="00575F6A" w:rsidRDefault="00F876FA" w:rsidP="001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4763835C" w14:textId="5D800C81" w:rsidR="00F876FA" w:rsidRPr="001725B7" w:rsidRDefault="00F876FA" w:rsidP="00F8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10417">
        <w:rPr>
          <w:rFonts w:asciiTheme="majorBidi" w:hAnsiTheme="majorBidi" w:hint="cs"/>
          <w:spacing w:val="-4"/>
          <w:sz w:val="30"/>
          <w:szCs w:val="30"/>
          <w:cs/>
        </w:rPr>
        <w:t>ในการประชุมวิสามัญผู้ถือหุ้นของบริษัท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/>
          <w:spacing w:val="-4"/>
          <w:sz w:val="30"/>
          <w:szCs w:val="30"/>
        </w:rPr>
        <w:t>7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/>
          <w:spacing w:val="-4"/>
          <w:sz w:val="30"/>
          <w:szCs w:val="30"/>
        </w:rPr>
        <w:t>2564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ผู้ถือหุ้นมีมติอนุมัติให้เพิ่มทุนจดทะเบียนของบริษัท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/>
          <w:spacing w:val="-4"/>
          <w:sz w:val="30"/>
          <w:szCs w:val="30"/>
        </w:rPr>
        <w:t>4,500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จากทุนจดทะเบียนเดิมจำนวน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/>
          <w:spacing w:val="-4"/>
          <w:sz w:val="30"/>
          <w:szCs w:val="30"/>
        </w:rPr>
        <w:t>3,000</w:t>
      </w:r>
      <w:r w:rsidR="0090114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เป็นทุนจดทะเบียนจำนวน</w:t>
      </w:r>
      <w:r w:rsidRPr="004104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10417">
        <w:rPr>
          <w:rFonts w:asciiTheme="majorBidi" w:hAnsiTheme="majorBidi"/>
          <w:spacing w:val="-4"/>
          <w:sz w:val="30"/>
          <w:szCs w:val="30"/>
        </w:rPr>
        <w:t>7,500</w:t>
      </w:r>
      <w:r w:rsidR="00410417" w:rsidRPr="0041041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1041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F876FA">
        <w:rPr>
          <w:rFonts w:asciiTheme="majorBidi" w:hAnsiTheme="majorBidi"/>
          <w:sz w:val="30"/>
          <w:szCs w:val="30"/>
          <w:cs/>
        </w:rPr>
        <w:t xml:space="preserve"> </w:t>
      </w:r>
      <w:r w:rsidRPr="00F876FA">
        <w:rPr>
          <w:rFonts w:asciiTheme="majorBidi" w:hAnsiTheme="majorBidi" w:hint="cs"/>
          <w:sz w:val="30"/>
          <w:szCs w:val="30"/>
          <w:cs/>
        </w:rPr>
        <w:t>โดยบริษัท</w:t>
      </w:r>
      <w:r w:rsidR="00DE3E85">
        <w:rPr>
          <w:rFonts w:asciiTheme="majorBidi" w:hAnsiTheme="majorBidi" w:hint="cs"/>
          <w:sz w:val="30"/>
          <w:szCs w:val="30"/>
          <w:cs/>
        </w:rPr>
        <w:t>ได้จดทะเบียนกับกระทรวงพาณิชย์เมื่อ</w:t>
      </w:r>
      <w:r w:rsidRPr="00F876FA">
        <w:rPr>
          <w:rFonts w:asciiTheme="majorBidi" w:hAnsiTheme="majorBidi" w:hint="cs"/>
          <w:sz w:val="30"/>
          <w:szCs w:val="30"/>
          <w:cs/>
        </w:rPr>
        <w:t>วันที่</w:t>
      </w:r>
      <w:r w:rsidRPr="00F876F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8</w:t>
      </w:r>
      <w:r w:rsidRPr="00F876FA">
        <w:rPr>
          <w:rFonts w:asciiTheme="majorBidi" w:hAnsiTheme="majorBidi"/>
          <w:sz w:val="30"/>
          <w:szCs w:val="30"/>
          <w:cs/>
        </w:rPr>
        <w:t xml:space="preserve"> </w:t>
      </w:r>
      <w:r w:rsidRPr="00F876FA">
        <w:rPr>
          <w:rFonts w:asciiTheme="majorBidi" w:hAnsiTheme="majorBidi" w:hint="cs"/>
          <w:sz w:val="30"/>
          <w:szCs w:val="30"/>
          <w:cs/>
        </w:rPr>
        <w:t>ธันวาคม</w:t>
      </w:r>
      <w:r w:rsidRPr="00F876F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2564</w:t>
      </w:r>
    </w:p>
    <w:p w14:paraId="52BE9DCD" w14:textId="539445B0" w:rsidR="00444788" w:rsidRPr="00575F6A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B8B05D" w14:textId="5DC39003" w:rsidR="00444788" w:rsidRPr="00454F96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952D965" w14:textId="77777777" w:rsidR="00444788" w:rsidRPr="00575F6A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454F96">
        <w:rPr>
          <w:rFonts w:asciiTheme="majorBidi" w:hAnsiTheme="majorBidi" w:cstheme="majorBidi"/>
          <w:sz w:val="30"/>
          <w:szCs w:val="30"/>
        </w:rPr>
        <w:tab/>
      </w:r>
    </w:p>
    <w:p w14:paraId="1E6C0A0E" w14:textId="35BEAC41" w:rsidR="00DD1893" w:rsidRDefault="00444788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51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EE2FFAB" w14:textId="77777777" w:rsidR="00BB652A" w:rsidRPr="00575F6A" w:rsidRDefault="00BB652A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1987762" w14:textId="7654AE1F" w:rsidR="00C70195" w:rsidRPr="00454F96" w:rsidRDefault="00CD72C1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454F96">
        <w:rPr>
          <w:rFonts w:asciiTheme="majorBidi" w:hAnsiTheme="majorBidi" w:cstheme="majorBidi"/>
          <w:sz w:val="30"/>
          <w:szCs w:val="30"/>
          <w:u w:val="none"/>
        </w:rPr>
        <w:tab/>
      </w:r>
      <w:r w:rsidR="00BA739E" w:rsidRPr="00454F96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</w:p>
    <w:p w14:paraId="1128B59C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CBCE54" w14:textId="77777777" w:rsidR="003641AF" w:rsidRPr="00454F96" w:rsidRDefault="003641AF" w:rsidP="00454F9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2B7503E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8E51A9" w14:textId="77777777" w:rsidR="003641AF" w:rsidRPr="00454F96" w:rsidRDefault="003641AF" w:rsidP="00454F96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47DF92E4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130E24" w14:textId="77777777" w:rsidR="000A3E5D" w:rsidRPr="00454F96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11268B2" w14:textId="77777777" w:rsidR="003250C8" w:rsidRPr="008C0236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A476AE7" w14:textId="0C622E22" w:rsidR="000A3E5D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116</w:t>
      </w:r>
      <w:r w:rsidR="00037585"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5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10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2D907C22" w14:textId="77777777" w:rsidR="004B7EC1" w:rsidRPr="00454F96" w:rsidRDefault="004B7EC1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9C827" w14:textId="1AF6FD85" w:rsidR="00673525" w:rsidRDefault="00673525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บริษัทได้จัดสรรสำรองตามกฎหมายสำหรับปีสิ้นสุดวันที่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454F96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</w:t>
      </w:r>
      <w:r w:rsidR="00B750B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750B0">
        <w:rPr>
          <w:rFonts w:asciiTheme="majorBidi" w:hAnsiTheme="majorBidi" w:cstheme="majorBidi"/>
          <w:spacing w:val="-6"/>
          <w:sz w:val="30"/>
          <w:szCs w:val="30"/>
        </w:rPr>
        <w:t xml:space="preserve">345.3 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454F96">
        <w:rPr>
          <w:rFonts w:asciiTheme="majorBidi" w:hAnsiTheme="majorBidi" w:cstheme="majorBidi"/>
          <w:spacing w:val="-6"/>
          <w:sz w:val="30"/>
          <w:szCs w:val="30"/>
        </w:rPr>
        <w:br/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C58DB" w:rsidRP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71.7 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</w:p>
    <w:p w14:paraId="106890A4" w14:textId="77777777" w:rsidR="004B7EC1" w:rsidRPr="00454F96" w:rsidRDefault="004B7EC1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E4347D5" w14:textId="0E37D06A" w:rsidR="00DD1893" w:rsidRPr="00454F96" w:rsidRDefault="00DD1893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สำรองอื่น ๆ</w:t>
      </w:r>
    </w:p>
    <w:p w14:paraId="5BC54D30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C755D" w14:textId="66BDC555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BB652A">
        <w:rPr>
          <w:rFonts w:asciiTheme="majorBidi" w:hAnsiTheme="majorBidi" w:cstheme="majorBidi" w:hint="cs"/>
          <w:i/>
          <w:iCs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</w:p>
    <w:p w14:paraId="0B1F6C7F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1F36A" w14:textId="0B055083" w:rsidR="00DD1893" w:rsidRPr="00394130" w:rsidRDefault="00DD1893" w:rsidP="0039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4130">
        <w:rPr>
          <w:rFonts w:asciiTheme="majorBidi" w:hAnsiTheme="majorBidi" w:cstheme="majorBidi"/>
          <w:sz w:val="30"/>
          <w:szCs w:val="30"/>
          <w:cs/>
        </w:rPr>
        <w:t>ส่วน</w:t>
      </w:r>
      <w:r w:rsidR="00394130" w:rsidRPr="00394130">
        <w:rPr>
          <w:rFonts w:asciiTheme="majorBidi" w:hAnsiTheme="majorBidi" w:cstheme="majorBidi" w:hint="cs"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  <w:r w:rsidRPr="00454F96">
        <w:rPr>
          <w:rFonts w:asciiTheme="majorBidi" w:hAnsiTheme="majorBidi" w:cstheme="majorBidi"/>
          <w:sz w:val="30"/>
          <w:szCs w:val="30"/>
          <w:cs/>
        </w:rPr>
        <w:t>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</w:t>
      </w:r>
      <w:r w:rsidR="003030AB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6CE2119B" w14:textId="37CA4C03" w:rsidR="003030AB" w:rsidRDefault="003030AB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4FAE" w14:textId="1AC93953" w:rsidR="00FB042C" w:rsidRPr="00454F9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AA6225D" w14:textId="77777777" w:rsidR="00FB042C" w:rsidRPr="004026A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E025F0" w14:textId="77F12F07" w:rsidR="003250C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B1C4BD7" w14:textId="77777777" w:rsidR="00395BEC" w:rsidRPr="004026A6" w:rsidRDefault="00395BE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966745" w14:textId="53043436" w:rsidR="003641AF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1004BF0D" w14:textId="77777777" w:rsidR="003250C8" w:rsidRPr="004026A6" w:rsidRDefault="003250C8" w:rsidP="0041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122084D" w14:textId="699C163A" w:rsidR="00CF083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29B41EDC" w14:textId="77777777" w:rsidR="006750DE" w:rsidRPr="004026A6" w:rsidRDefault="006750DE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18763B" w14:textId="2BA254D4" w:rsidR="00CF083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สำรองการเปลี่ยนแปลงในมูลค่ายุติธรรมประกอบด้วยผลสะสมของการเปลี่ยนแปลงในมูลค่ายุติธรรมสุทธิของ</w:t>
      </w:r>
      <w:r w:rsidR="004026A6">
        <w:rPr>
          <w:rFonts w:asciiTheme="majorBidi" w:hAnsiTheme="majorBidi" w:cstheme="majorBidi"/>
          <w:sz w:val="30"/>
          <w:szCs w:val="30"/>
        </w:rPr>
        <w:br/>
      </w:r>
      <w:r w:rsidRPr="004026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ตราสารทุนที่กำหนดให้วัดมูลค่ายุติธรรมผ่านกำไรขาดทุนเบ็ดเสร็จอื่น </w:t>
      </w:r>
      <w:r w:rsidR="00C31CFF" w:rsidRPr="004026A6">
        <w:rPr>
          <w:rFonts w:asciiTheme="majorBidi" w:hAnsiTheme="majorBidi" w:cstheme="majorBidi"/>
          <w:spacing w:val="-4"/>
          <w:sz w:val="30"/>
          <w:szCs w:val="30"/>
          <w:cs/>
        </w:rPr>
        <w:t>จนกระทั่งมีการตัดรายการ</w:t>
      </w:r>
      <w:r w:rsidR="004026A6" w:rsidRPr="004026A6">
        <w:rPr>
          <w:rFonts w:asciiTheme="majorBidi" w:hAnsiTheme="majorBidi" w:cstheme="majorBidi" w:hint="cs"/>
          <w:spacing w:val="-4"/>
          <w:sz w:val="30"/>
          <w:szCs w:val="30"/>
          <w:cs/>
        </w:rPr>
        <w:t>แ</w:t>
      </w:r>
      <w:r w:rsidR="00C31CFF" w:rsidRPr="004026A6">
        <w:rPr>
          <w:rFonts w:asciiTheme="majorBidi" w:hAnsiTheme="majorBidi" w:cstheme="majorBidi"/>
          <w:spacing w:val="-4"/>
          <w:sz w:val="30"/>
          <w:szCs w:val="30"/>
          <w:cs/>
        </w:rPr>
        <w:t>ละจัดประเภทใหม่</w:t>
      </w:r>
    </w:p>
    <w:p w14:paraId="5FB54E4F" w14:textId="3B802515" w:rsidR="009B7354" w:rsidRPr="004026A6" w:rsidRDefault="009B7354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594A2" w14:textId="1D75A537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54294682"/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สำรองการป้องกันความเสี่ยง</w:t>
      </w:r>
    </w:p>
    <w:p w14:paraId="454FFEDB" w14:textId="77777777" w:rsidR="006750DE" w:rsidRPr="004026A6" w:rsidRDefault="006750DE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2F3C3E0" w14:textId="37CF365F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</w:t>
      </w:r>
      <w:r w:rsidR="00410417">
        <w:rPr>
          <w:rFonts w:asciiTheme="majorBidi" w:hAnsiTheme="majorBidi" w:cstheme="majorBidi"/>
          <w:sz w:val="30"/>
          <w:szCs w:val="30"/>
        </w:rPr>
        <w:br/>
      </w:r>
      <w:r w:rsidRPr="00454F96">
        <w:rPr>
          <w:rFonts w:asciiTheme="majorBidi" w:hAnsiTheme="majorBidi" w:cstheme="majorBidi"/>
          <w:sz w:val="30"/>
          <w:szCs w:val="30"/>
          <w:cs/>
        </w:rPr>
        <w:t>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FA8F28B" w14:textId="4D743FAF" w:rsidR="00DD1893" w:rsidRPr="004026A6" w:rsidRDefault="00DD189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5"/>
    <w:p w14:paraId="0FE07587" w14:textId="77777777" w:rsidR="004026A6" w:rsidRDefault="0040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559083" w14:textId="15C3B416" w:rsidR="00944571" w:rsidRPr="00454F96" w:rsidRDefault="005126F7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454F9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B92623" w:rsidRPr="00454F96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35A9DDFD" w14:textId="6343C89A" w:rsidR="006446E4" w:rsidRPr="004026A6" w:rsidRDefault="006446E4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95684E0" w14:textId="0D035D6B" w:rsidR="00ED398E" w:rsidRPr="00454F96" w:rsidRDefault="00446D12" w:rsidP="00454F96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0C58DB" w:rsidRPr="00454F96">
        <w:rPr>
          <w:rFonts w:asciiTheme="majorBidi" w:hAnsiTheme="majorBidi" w:cstheme="majorBidi"/>
          <w:sz w:val="30"/>
          <w:szCs w:val="30"/>
        </w:rPr>
        <w:t>9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454F96">
        <w:rPr>
          <w:rFonts w:asciiTheme="majorBidi" w:hAnsiTheme="majorBidi" w:cstheme="majorBidi"/>
          <w:sz w:val="30"/>
          <w:szCs w:val="30"/>
          <w:cs/>
        </w:rPr>
        <w:t>ที่มี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และให้บริการที่แตกต่างกัน และมีการบริหารจัดการแยกต่างหาก</w:t>
      </w:r>
      <w:r w:rsidR="00F912EC" w:rsidRPr="00454F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7344DAE" w14:textId="77777777" w:rsidR="003026E6" w:rsidRPr="008C0236" w:rsidRDefault="003026E6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F0EB" w14:textId="0F8F0858" w:rsidR="00395BEC" w:rsidRPr="00161E24" w:rsidRDefault="00AA55CF" w:rsidP="00131D5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</w:rPr>
        <w:tab/>
      </w:r>
      <w:r w:rsidR="004F7265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EB1FA4" w14:textId="225D26B6" w:rsidR="00395BEC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อาหารเพื่อการบริโภค</w:t>
      </w:r>
    </w:p>
    <w:p w14:paraId="7F29C039" w14:textId="3E770E1A" w:rsidR="00AA55CF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ส่งออก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63EE05" w14:textId="5AEBD96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ผลิตภัณฑ์เนื้อสัตว์ไม่มีบรรจุภัณฑ์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5FB01" w14:textId="43BEA1E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ผลิตภัณฑ์ร่วมและผลพลอยได้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และอาหารอื่น</w:t>
      </w:r>
      <w:r w:rsidR="003168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4AC2A563" w14:textId="4C48B191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ปศุสัตว์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E08543" w14:textId="49A29629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 xml:space="preserve">ต่างประเทศ </w:t>
      </w:r>
    </w:p>
    <w:p w14:paraId="688B5A34" w14:textId="740C98A3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สัตว์เลี้ยง</w:t>
      </w:r>
    </w:p>
    <w:p w14:paraId="0BE701D6" w14:textId="5FEE54BF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9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อื่น ๆ</w:t>
      </w:r>
    </w:p>
    <w:p w14:paraId="33B3890A" w14:textId="77777777" w:rsidR="008C0236" w:rsidRDefault="008C0236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D56E5" w14:textId="64372C83" w:rsidR="009D545B" w:rsidRPr="00161E24" w:rsidRDefault="00F912EC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161E24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4C8" w:rsidRPr="00161E24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สำหรับงบการเงินเฉพาะกิจการผู้บริหารพิจารณาว่าบริษัทดำเนินกิจการในส่วนงานเดียวคือ ส่วนงาน</w:t>
      </w:r>
      <w:r w:rsidR="0063378E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</w:p>
    <w:p w14:paraId="5DCEE005" w14:textId="33A165E6" w:rsidR="008B6DE2" w:rsidRPr="00161E24" w:rsidRDefault="008B6DE2" w:rsidP="0087593B">
      <w:pPr>
        <w:ind w:left="680" w:hanging="140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</w:rPr>
      </w:pPr>
    </w:p>
    <w:p w14:paraId="06F10D6B" w14:textId="77777777" w:rsidR="00417078" w:rsidRPr="00161E24" w:rsidRDefault="00417078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417078" w:rsidRPr="00161E24" w:rsidSect="00933D8A"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0776164" w14:textId="1B3F1C66" w:rsidR="00423044" w:rsidRPr="00031CE3" w:rsidRDefault="005C102A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02445B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สำหรับปีสิ้นสุด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933D8A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</w:p>
    <w:p w14:paraId="1F44BF90" w14:textId="77777777" w:rsidR="00423044" w:rsidRPr="00295F1B" w:rsidRDefault="00423044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02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988"/>
        <w:gridCol w:w="180"/>
        <w:gridCol w:w="13"/>
        <w:gridCol w:w="894"/>
        <w:gridCol w:w="182"/>
        <w:gridCol w:w="7"/>
        <w:gridCol w:w="981"/>
        <w:gridCol w:w="47"/>
        <w:gridCol w:w="142"/>
        <w:gridCol w:w="39"/>
        <w:gridCol w:w="942"/>
        <w:gridCol w:w="69"/>
        <w:gridCol w:w="113"/>
        <w:gridCol w:w="67"/>
        <w:gridCol w:w="1200"/>
        <w:gridCol w:w="49"/>
        <w:gridCol w:w="135"/>
        <w:gridCol w:w="51"/>
        <w:gridCol w:w="1031"/>
        <w:gridCol w:w="133"/>
        <w:gridCol w:w="51"/>
        <w:gridCol w:w="129"/>
        <w:gridCol w:w="857"/>
        <w:gridCol w:w="133"/>
        <w:gridCol w:w="47"/>
        <w:gridCol w:w="134"/>
        <w:gridCol w:w="859"/>
        <w:gridCol w:w="184"/>
        <w:gridCol w:w="991"/>
        <w:gridCol w:w="184"/>
        <w:gridCol w:w="1053"/>
      </w:tblGrid>
      <w:tr w:rsidR="009F45CC" w:rsidRPr="00161E24" w14:paraId="044285EF" w14:textId="7235FCB5" w:rsidTr="00197928">
        <w:trPr>
          <w:cantSplit/>
          <w:trHeight w:val="299"/>
          <w:tblHeader/>
        </w:trPr>
        <w:tc>
          <w:tcPr>
            <w:tcW w:w="3139" w:type="dxa"/>
          </w:tcPr>
          <w:p w14:paraId="1DEBA9E0" w14:textId="77777777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85" w:type="dxa"/>
            <w:gridSpan w:val="31"/>
          </w:tcPr>
          <w:p w14:paraId="1C2C92B5" w14:textId="7998DCDB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623F5" w:rsidRPr="00161E24" w14:paraId="2C9F855C" w14:textId="77777777" w:rsidTr="008E67F3">
        <w:trPr>
          <w:cantSplit/>
          <w:trHeight w:val="299"/>
          <w:tblHeader/>
        </w:trPr>
        <w:tc>
          <w:tcPr>
            <w:tcW w:w="3139" w:type="dxa"/>
          </w:tcPr>
          <w:p w14:paraId="53AE87F1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2F3872D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239A26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6BC1F825" w14:textId="532A6A3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B5992A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065B3FF9" w14:textId="4A99190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5B1F53E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71A37CB" w14:textId="7B514BE9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0" w:type="dxa"/>
            <w:gridSpan w:val="2"/>
            <w:vAlign w:val="bottom"/>
          </w:tcPr>
          <w:p w14:paraId="53DB52B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0012CDF" w14:textId="448C5513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vAlign w:val="bottom"/>
          </w:tcPr>
          <w:p w14:paraId="68231A3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5B07F9A" w14:textId="034E4AF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F1BFA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F64273A" w14:textId="25A9EF4E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41DC4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9AC3B2E" w14:textId="4E8028C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4F670DC8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3F8882BB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730C07F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2F997162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623F5" w:rsidRPr="00161E24" w14:paraId="484523A5" w14:textId="77777777" w:rsidTr="008E67F3">
        <w:trPr>
          <w:cantSplit/>
          <w:trHeight w:val="299"/>
          <w:tblHeader/>
        </w:trPr>
        <w:tc>
          <w:tcPr>
            <w:tcW w:w="3139" w:type="dxa"/>
          </w:tcPr>
          <w:p w14:paraId="3C8CF649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406756C0" w14:textId="6FC5813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777E1B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2D1AD46A" w14:textId="1EA9B65B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953C36A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1D7CC2B4" w14:textId="73FC7A5A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6463D5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FAC3D85" w14:textId="24C455F4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0" w:type="dxa"/>
            <w:gridSpan w:val="2"/>
            <w:vAlign w:val="bottom"/>
          </w:tcPr>
          <w:p w14:paraId="6DC10E60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2516AC5" w14:textId="1ED393B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84" w:type="dxa"/>
            <w:gridSpan w:val="2"/>
            <w:vAlign w:val="bottom"/>
          </w:tcPr>
          <w:p w14:paraId="2879BE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936075" w14:textId="71B6980F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DE8624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070E848D" w14:textId="779975D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FFD16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B10BDB3" w14:textId="75F6B668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0C4A43BD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1815569F" w14:textId="6D9ED87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05A8C4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368C87DE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61E24" w14:paraId="17CF0943" w14:textId="77777777" w:rsidTr="008E67F3">
        <w:trPr>
          <w:cantSplit/>
          <w:trHeight w:val="299"/>
          <w:tblHeader/>
        </w:trPr>
        <w:tc>
          <w:tcPr>
            <w:tcW w:w="3139" w:type="dxa"/>
          </w:tcPr>
          <w:p w14:paraId="42BA715C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059BAC5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03052B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18E2E62B" w14:textId="224C9A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82" w:type="dxa"/>
            <w:vAlign w:val="bottom"/>
          </w:tcPr>
          <w:p w14:paraId="53A4BA5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18E6B35" w14:textId="36704CE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FB3BFE5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DD5A6E8" w14:textId="2A34DC45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0" w:type="dxa"/>
            <w:gridSpan w:val="2"/>
            <w:vAlign w:val="bottom"/>
          </w:tcPr>
          <w:p w14:paraId="7870EFB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1FA92CBA" w14:textId="42A9B2F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vAlign w:val="bottom"/>
          </w:tcPr>
          <w:p w14:paraId="3825AF1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8BBD9A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99AC27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1247D9E" w14:textId="554B830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80" w:type="dxa"/>
            <w:gridSpan w:val="2"/>
            <w:vAlign w:val="bottom"/>
          </w:tcPr>
          <w:p w14:paraId="2FF3FD6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E4E0F1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53A50286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7C5EB87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58D80C7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7362291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61E24" w14:paraId="63CBD239" w14:textId="77777777" w:rsidTr="008E67F3">
        <w:trPr>
          <w:cantSplit/>
          <w:trHeight w:val="299"/>
          <w:tblHeader/>
        </w:trPr>
        <w:tc>
          <w:tcPr>
            <w:tcW w:w="3139" w:type="dxa"/>
          </w:tcPr>
          <w:p w14:paraId="5C85717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77ED7678" w14:textId="3BFF828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93" w:type="dxa"/>
            <w:gridSpan w:val="2"/>
            <w:vAlign w:val="bottom"/>
          </w:tcPr>
          <w:p w14:paraId="6BE6D1C7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110AA69F" w14:textId="4EEB5D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82" w:type="dxa"/>
            <w:vAlign w:val="bottom"/>
          </w:tcPr>
          <w:p w14:paraId="60A6E7D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E1836C1" w14:textId="091F949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81" w:type="dxa"/>
            <w:gridSpan w:val="2"/>
            <w:vAlign w:val="bottom"/>
          </w:tcPr>
          <w:p w14:paraId="01F997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F3BC027" w14:textId="6496E470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0" w:type="dxa"/>
            <w:gridSpan w:val="2"/>
            <w:vAlign w:val="bottom"/>
          </w:tcPr>
          <w:p w14:paraId="124773E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5A357C2B" w14:textId="5ED2F183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vAlign w:val="bottom"/>
          </w:tcPr>
          <w:p w14:paraId="50E95A0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32ED725" w14:textId="7A5AE8A2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vAlign w:val="bottom"/>
          </w:tcPr>
          <w:p w14:paraId="570066C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574C7CD" w14:textId="6CA4EE0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80" w:type="dxa"/>
            <w:gridSpan w:val="2"/>
            <w:vAlign w:val="bottom"/>
          </w:tcPr>
          <w:p w14:paraId="2C21CA9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7657811" w14:textId="0A0942C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  <w:vAlign w:val="bottom"/>
          </w:tcPr>
          <w:p w14:paraId="7ABBF804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1826BB79" w14:textId="132F52D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84" w:type="dxa"/>
            <w:vAlign w:val="bottom"/>
          </w:tcPr>
          <w:p w14:paraId="20F2DAE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1FC50133" w14:textId="67D3ED10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F45CC" w:rsidRPr="00161E24" w14:paraId="3077757F" w14:textId="77777777" w:rsidTr="00197928">
        <w:trPr>
          <w:cantSplit/>
          <w:trHeight w:val="299"/>
          <w:tblHeader/>
        </w:trPr>
        <w:tc>
          <w:tcPr>
            <w:tcW w:w="3139" w:type="dxa"/>
          </w:tcPr>
          <w:p w14:paraId="0718C4BF" w14:textId="77777777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85" w:type="dxa"/>
            <w:gridSpan w:val="31"/>
          </w:tcPr>
          <w:p w14:paraId="5C407939" w14:textId="7504F368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ind w:left="-1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9F45CC" w:rsidRPr="00161E24" w14:paraId="3A8046B5" w14:textId="056A3EFD" w:rsidTr="008E67F3">
        <w:trPr>
          <w:cantSplit/>
          <w:trHeight w:val="299"/>
        </w:trPr>
        <w:tc>
          <w:tcPr>
            <w:tcW w:w="3139" w:type="dxa"/>
          </w:tcPr>
          <w:p w14:paraId="71E3514A" w14:textId="20F06652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38B28104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0C371E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6AB4A5E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EAEC7F3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42157717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450FB80" w14:textId="2F6EA0A4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1CD2102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5783CD1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30C1F7C4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7BA5F93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CD92CF0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4AEBE1" w14:textId="43DE290A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47C9C5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A14326E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vAlign w:val="bottom"/>
          </w:tcPr>
          <w:p w14:paraId="33DF71B7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E1A50ED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159736E" w14:textId="77777777" w:rsidR="009F45CC" w:rsidRPr="00161E24" w:rsidRDefault="009F45CC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2EB7B5F" w14:textId="77777777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29F4699" w14:textId="5BF0E0C3" w:rsidR="009F45CC" w:rsidRPr="00161E24" w:rsidRDefault="009F45CC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BF2724" w:rsidRPr="00161E24" w14:paraId="6C1A7708" w14:textId="71B581DE" w:rsidTr="008E67F3">
        <w:trPr>
          <w:cantSplit/>
        </w:trPr>
        <w:tc>
          <w:tcPr>
            <w:tcW w:w="3139" w:type="dxa"/>
          </w:tcPr>
          <w:p w14:paraId="66255CCD" w14:textId="5DD43E1C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8" w:type="dxa"/>
            <w:vAlign w:val="bottom"/>
          </w:tcPr>
          <w:p w14:paraId="42661684" w14:textId="24C64752" w:rsidR="00BF2724" w:rsidRPr="00161E24" w:rsidRDefault="009D0862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28,403</w:t>
            </w:r>
          </w:p>
        </w:tc>
        <w:tc>
          <w:tcPr>
            <w:tcW w:w="180" w:type="dxa"/>
            <w:vAlign w:val="bottom"/>
          </w:tcPr>
          <w:p w14:paraId="617A8AF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1E45F" w14:textId="3B734280" w:rsidR="00BF2724" w:rsidRPr="00161E24" w:rsidRDefault="009D0862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33,91</w:t>
            </w:r>
            <w:r w:rsidR="005815B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9" w:type="dxa"/>
            <w:gridSpan w:val="2"/>
            <w:vAlign w:val="bottom"/>
          </w:tcPr>
          <w:p w14:paraId="5237A5F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5E065177" w14:textId="6E380078" w:rsidR="00BF2724" w:rsidRPr="00161E24" w:rsidRDefault="009D0862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12,391</w:t>
            </w:r>
          </w:p>
        </w:tc>
        <w:tc>
          <w:tcPr>
            <w:tcW w:w="189" w:type="dxa"/>
            <w:gridSpan w:val="2"/>
            <w:vAlign w:val="bottom"/>
          </w:tcPr>
          <w:p w14:paraId="5612E4A8" w14:textId="4C867A15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DDADA33" w14:textId="20F43C75" w:rsidR="00BF2724" w:rsidRPr="00161E24" w:rsidRDefault="009D0862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8,608</w:t>
            </w:r>
          </w:p>
        </w:tc>
        <w:tc>
          <w:tcPr>
            <w:tcW w:w="182" w:type="dxa"/>
            <w:gridSpan w:val="2"/>
            <w:vAlign w:val="bottom"/>
          </w:tcPr>
          <w:p w14:paraId="3FF18FD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4FF3" w14:textId="5AFC77F1" w:rsidR="00BF2724" w:rsidRPr="00E33029" w:rsidRDefault="009D0862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3302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14,227</w:t>
            </w:r>
          </w:p>
        </w:tc>
        <w:tc>
          <w:tcPr>
            <w:tcW w:w="186" w:type="dxa"/>
            <w:gridSpan w:val="2"/>
            <w:vAlign w:val="bottom"/>
          </w:tcPr>
          <w:p w14:paraId="392A6F0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C702477" w14:textId="0C38DBF3" w:rsidR="00BF2724" w:rsidRPr="00161E24" w:rsidRDefault="009D0862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6,618</w:t>
            </w:r>
          </w:p>
        </w:tc>
        <w:tc>
          <w:tcPr>
            <w:tcW w:w="180" w:type="dxa"/>
            <w:gridSpan w:val="2"/>
            <w:vAlign w:val="bottom"/>
          </w:tcPr>
          <w:p w14:paraId="728FE821" w14:textId="729DD7E3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C92570" w14:textId="79174919" w:rsidR="00BF2724" w:rsidRPr="00161E24" w:rsidRDefault="009D0862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6,236</w:t>
            </w:r>
          </w:p>
        </w:tc>
        <w:tc>
          <w:tcPr>
            <w:tcW w:w="181" w:type="dxa"/>
            <w:gridSpan w:val="2"/>
            <w:vAlign w:val="bottom"/>
          </w:tcPr>
          <w:p w14:paraId="60ADFF7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9661" w14:textId="1E438E96" w:rsidR="00BF2724" w:rsidRPr="00161E24" w:rsidRDefault="009D0862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2,211</w:t>
            </w:r>
          </w:p>
        </w:tc>
        <w:tc>
          <w:tcPr>
            <w:tcW w:w="184" w:type="dxa"/>
            <w:vAlign w:val="bottom"/>
          </w:tcPr>
          <w:p w14:paraId="05EEB22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6BBC8D2" w14:textId="494A9BEE" w:rsidR="00BF2724" w:rsidRPr="00161E24" w:rsidRDefault="009D0862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</w:t>
            </w:r>
          </w:p>
        </w:tc>
        <w:tc>
          <w:tcPr>
            <w:tcW w:w="184" w:type="dxa"/>
            <w:vAlign w:val="bottom"/>
          </w:tcPr>
          <w:p w14:paraId="221608C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1361EE6" w14:textId="0BA12DE1" w:rsidR="00BF2724" w:rsidRPr="00161E24" w:rsidRDefault="009D0862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112,626</w:t>
            </w:r>
          </w:p>
        </w:tc>
      </w:tr>
      <w:tr w:rsidR="00BF2724" w:rsidRPr="00161E24" w14:paraId="0B396011" w14:textId="77777777" w:rsidTr="008E67F3">
        <w:trPr>
          <w:cantSplit/>
        </w:trPr>
        <w:tc>
          <w:tcPr>
            <w:tcW w:w="3139" w:type="dxa"/>
          </w:tcPr>
          <w:p w14:paraId="55366CEC" w14:textId="3175B96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กำไรตามส่วนงาน</w:t>
            </w:r>
          </w:p>
        </w:tc>
        <w:tc>
          <w:tcPr>
            <w:tcW w:w="988" w:type="dxa"/>
            <w:vAlign w:val="bottom"/>
          </w:tcPr>
          <w:p w14:paraId="23FD8389" w14:textId="5D457CDF" w:rsidR="00BF2724" w:rsidRPr="00161E24" w:rsidRDefault="009D0862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163</w:t>
            </w:r>
          </w:p>
        </w:tc>
        <w:tc>
          <w:tcPr>
            <w:tcW w:w="180" w:type="dxa"/>
            <w:vAlign w:val="bottom"/>
          </w:tcPr>
          <w:p w14:paraId="4FABE48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ED02" w14:textId="22E3C162" w:rsidR="00BF2724" w:rsidRPr="00161E24" w:rsidRDefault="009D0862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3,629</w:t>
            </w:r>
          </w:p>
        </w:tc>
        <w:tc>
          <w:tcPr>
            <w:tcW w:w="189" w:type="dxa"/>
            <w:gridSpan w:val="2"/>
            <w:vAlign w:val="bottom"/>
          </w:tcPr>
          <w:p w14:paraId="711310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373004F" w14:textId="317050FA" w:rsidR="00BF2724" w:rsidRPr="00161E24" w:rsidRDefault="009D0862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2,020</w:t>
            </w:r>
          </w:p>
        </w:tc>
        <w:tc>
          <w:tcPr>
            <w:tcW w:w="189" w:type="dxa"/>
            <w:gridSpan w:val="2"/>
            <w:vAlign w:val="bottom"/>
          </w:tcPr>
          <w:p w14:paraId="6DDF932A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1DA280" w14:textId="7378FFF8" w:rsidR="00BF2724" w:rsidRPr="00161E24" w:rsidRDefault="009D0862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840</w:t>
            </w:r>
          </w:p>
        </w:tc>
        <w:tc>
          <w:tcPr>
            <w:tcW w:w="182" w:type="dxa"/>
            <w:gridSpan w:val="2"/>
            <w:vAlign w:val="bottom"/>
          </w:tcPr>
          <w:p w14:paraId="4CEFE63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6E8E" w14:textId="48946800" w:rsidR="00BF2724" w:rsidRPr="00E33029" w:rsidRDefault="009D0862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3302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1,267</w:t>
            </w:r>
          </w:p>
        </w:tc>
        <w:tc>
          <w:tcPr>
            <w:tcW w:w="186" w:type="dxa"/>
            <w:gridSpan w:val="2"/>
            <w:vAlign w:val="bottom"/>
          </w:tcPr>
          <w:p w14:paraId="507E007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CE5E9D9" w14:textId="40CE13DF" w:rsidR="00BF2724" w:rsidRPr="00161E24" w:rsidRDefault="009D0862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863</w:t>
            </w:r>
          </w:p>
        </w:tc>
        <w:tc>
          <w:tcPr>
            <w:tcW w:w="180" w:type="dxa"/>
            <w:gridSpan w:val="2"/>
            <w:vAlign w:val="bottom"/>
          </w:tcPr>
          <w:p w14:paraId="6B48D7E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8FFAAE" w14:textId="0AD5A8CD" w:rsidR="00BF2724" w:rsidRPr="00161E24" w:rsidRDefault="009D0862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278</w:t>
            </w:r>
          </w:p>
        </w:tc>
        <w:tc>
          <w:tcPr>
            <w:tcW w:w="181" w:type="dxa"/>
            <w:gridSpan w:val="2"/>
            <w:vAlign w:val="bottom"/>
          </w:tcPr>
          <w:p w14:paraId="0290DAE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774A" w14:textId="41D12B0E" w:rsidR="00BF2724" w:rsidRPr="00161E24" w:rsidRDefault="009D0862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248</w:t>
            </w:r>
          </w:p>
        </w:tc>
        <w:tc>
          <w:tcPr>
            <w:tcW w:w="184" w:type="dxa"/>
            <w:vAlign w:val="bottom"/>
          </w:tcPr>
          <w:p w14:paraId="408C066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6DEC147" w14:textId="106DA111" w:rsidR="00BF2724" w:rsidRPr="00161E24" w:rsidRDefault="009D0862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3AA994D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6C0B47C" w14:textId="42B62AE2" w:rsidR="00BF2724" w:rsidRPr="00161E24" w:rsidRDefault="009D0862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9,311</w:t>
            </w:r>
          </w:p>
        </w:tc>
      </w:tr>
      <w:tr w:rsidR="00BF2724" w:rsidRPr="00161E24" w14:paraId="46494832" w14:textId="77777777" w:rsidTr="008E67F3">
        <w:trPr>
          <w:cantSplit/>
        </w:trPr>
        <w:tc>
          <w:tcPr>
            <w:tcW w:w="3139" w:type="dxa"/>
          </w:tcPr>
          <w:p w14:paraId="59E6563C" w14:textId="2332A84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14:paraId="7487163C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6CDED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302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979413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BC7FC5F" w14:textId="4A2D316F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229D27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7B956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51FE53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9436C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6F8C7B5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B64DB7F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4593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2ABD97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9B8512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6FC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E8BD10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4DDFCF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33D5A6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03C20BBF" w14:textId="4A1A6BC7" w:rsidR="00BF2724" w:rsidRPr="009D0862" w:rsidRDefault="009D0862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1,251</w:t>
            </w:r>
          </w:p>
        </w:tc>
      </w:tr>
      <w:tr w:rsidR="009D0862" w:rsidRPr="00161E24" w14:paraId="3AC242D8" w14:textId="77777777" w:rsidTr="008E67F3">
        <w:trPr>
          <w:cantSplit/>
        </w:trPr>
        <w:tc>
          <w:tcPr>
            <w:tcW w:w="3139" w:type="dxa"/>
          </w:tcPr>
          <w:p w14:paraId="1A92AF97" w14:textId="570D351B" w:rsidR="009D0862" w:rsidRPr="00161E24" w:rsidRDefault="009D0862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8" w:type="dxa"/>
            <w:vAlign w:val="bottom"/>
          </w:tcPr>
          <w:p w14:paraId="0866FBF1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DBF5FC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AF8C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6F35006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F51B892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D2269F7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C481A06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51B243C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9D348" w14:textId="77777777" w:rsidR="009D0862" w:rsidRPr="00E33029" w:rsidRDefault="009D0862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443B67EB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60E7877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303BC1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7142BE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91A2E83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6055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AB789C1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E2C61BE" w14:textId="77777777" w:rsidR="009D0862" w:rsidRPr="00161E24" w:rsidRDefault="009D0862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7AE8B71" w14:textId="77777777" w:rsidR="009D0862" w:rsidRPr="00161E24" w:rsidRDefault="009D0862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0E284A97" w14:textId="29E4536F" w:rsidR="009D0862" w:rsidRDefault="00C457BE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(174)</w:t>
            </w:r>
          </w:p>
        </w:tc>
      </w:tr>
      <w:tr w:rsidR="00BF2724" w:rsidRPr="00161E24" w14:paraId="57C11569" w14:textId="77777777" w:rsidTr="008E67F3">
        <w:trPr>
          <w:cantSplit/>
        </w:trPr>
        <w:tc>
          <w:tcPr>
            <w:tcW w:w="3139" w:type="dxa"/>
          </w:tcPr>
          <w:p w14:paraId="2674D80E" w14:textId="1272E29E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vAlign w:val="bottom"/>
          </w:tcPr>
          <w:p w14:paraId="6B916527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E281BA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A07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AF33A7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01797A9" w14:textId="42CE3C5A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4222ED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6B1504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D12156B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70FB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3170F1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6ABEC1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C8DAB7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F7BE08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84235E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E68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80D469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058C06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7DB05B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287626F4" w14:textId="77B611FF" w:rsidR="00BF2724" w:rsidRPr="00161E24" w:rsidRDefault="00C457BE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(619)</w:t>
            </w:r>
          </w:p>
        </w:tc>
      </w:tr>
      <w:tr w:rsidR="00C457BE" w:rsidRPr="00161E24" w14:paraId="3E44AD3E" w14:textId="77777777" w:rsidTr="008E67F3">
        <w:trPr>
          <w:cantSplit/>
        </w:trPr>
        <w:tc>
          <w:tcPr>
            <w:tcW w:w="3139" w:type="dxa"/>
          </w:tcPr>
          <w:p w14:paraId="32960D0F" w14:textId="4C14080E" w:rsidR="00C457BE" w:rsidRPr="00161E24" w:rsidRDefault="00C457BE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จากอัตราแลกเปลี่ยนสุทธิ</w:t>
            </w:r>
          </w:p>
        </w:tc>
        <w:tc>
          <w:tcPr>
            <w:tcW w:w="988" w:type="dxa"/>
            <w:vAlign w:val="bottom"/>
          </w:tcPr>
          <w:p w14:paraId="417FCA6C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856022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DC75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AA741C1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2D926D5E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57A8A56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919E141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0E3568C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C3432" w14:textId="77777777" w:rsidR="00C457BE" w:rsidRPr="00E33029" w:rsidRDefault="00C457BE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3EB14E5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C8D478B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FE7BBC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DDA5C7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D2D8BE7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CD0C4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EC1E3B8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F49CEB4" w14:textId="77777777" w:rsidR="00C457BE" w:rsidRPr="00161E24" w:rsidRDefault="00C457BE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D8BA675" w14:textId="77777777" w:rsidR="00C457BE" w:rsidRPr="00161E24" w:rsidRDefault="00C457BE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17DB2E4" w14:textId="6CBACEBF" w:rsidR="00C457BE" w:rsidRDefault="00032B1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(148)</w:t>
            </w:r>
          </w:p>
        </w:tc>
      </w:tr>
      <w:tr w:rsidR="00BF2724" w:rsidRPr="00161E24" w14:paraId="23754F1A" w14:textId="5DF36F77" w:rsidTr="008E67F3">
        <w:trPr>
          <w:cantSplit/>
        </w:trPr>
        <w:tc>
          <w:tcPr>
            <w:tcW w:w="3139" w:type="dxa"/>
          </w:tcPr>
          <w:p w14:paraId="4E55692A" w14:textId="5C9BA9D1" w:rsidR="00BF2724" w:rsidRPr="00161E24" w:rsidRDefault="00C457BE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ขาดทุนจากตราสารอนุพันธ์สุทธิ</w:t>
            </w:r>
          </w:p>
        </w:tc>
        <w:tc>
          <w:tcPr>
            <w:tcW w:w="988" w:type="dxa"/>
            <w:vAlign w:val="bottom"/>
          </w:tcPr>
          <w:p w14:paraId="3DB04274" w14:textId="33839FD6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F23FF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FEA8" w14:textId="5D12E875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98B214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3781C17" w14:textId="6AEE8FE3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2B54168" w14:textId="33703A44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E9B0C78" w14:textId="5B0438E3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D3A41B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04EF" w14:textId="1C32FBB2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46E5E45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A710203" w14:textId="2084A823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585124C" w14:textId="6533AC9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1BE6C6" w14:textId="002E7A65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270E27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D356" w14:textId="01CC9534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434577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7BF387E" w14:textId="651F6E05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52878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70D7808" w14:textId="1FE62777" w:rsidR="00BF2724" w:rsidRPr="00161E24" w:rsidRDefault="009D0862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032B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BF2724" w:rsidRPr="00161E24" w14:paraId="63D72B93" w14:textId="3CBF6C22" w:rsidTr="008E67F3">
        <w:trPr>
          <w:cantSplit/>
          <w:trHeight w:val="299"/>
        </w:trPr>
        <w:tc>
          <w:tcPr>
            <w:tcW w:w="3139" w:type="dxa"/>
          </w:tcPr>
          <w:p w14:paraId="6D6DCD54" w14:textId="15091161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8" w:type="dxa"/>
            <w:vAlign w:val="bottom"/>
          </w:tcPr>
          <w:p w14:paraId="286AF56B" w14:textId="5E08F06E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55E4E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B8CB8" w14:textId="6CA3ABF6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99A8FD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3F7940E5" w14:textId="0F2DD72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3925306" w14:textId="7798E43F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F87E167" w14:textId="172C07A4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ADEE63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9B00" w14:textId="68AB85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664E7E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8758F40" w14:textId="530B0429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E14277E" w14:textId="10689DAC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3BD41C" w14:textId="758038AC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044E6A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5C27" w14:textId="3E3AEC18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249029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386B1F1" w14:textId="12F438FD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6E681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F4F3BB" w14:textId="487F233E" w:rsidR="00BF2724" w:rsidRPr="00161E24" w:rsidRDefault="00032B1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37</w:t>
            </w:r>
          </w:p>
        </w:tc>
      </w:tr>
      <w:tr w:rsidR="00BF2724" w:rsidRPr="00161E24" w14:paraId="573F82D9" w14:textId="77777777" w:rsidTr="00E66F28">
        <w:trPr>
          <w:cantSplit/>
          <w:trHeight w:val="299"/>
        </w:trPr>
        <w:tc>
          <w:tcPr>
            <w:tcW w:w="3139" w:type="dxa"/>
          </w:tcPr>
          <w:p w14:paraId="3993131B" w14:textId="7557B162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14:paraId="5A50BC2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4F6A6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2C944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8DFFE3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2429170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765D34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866C279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93F95F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0D4D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DD319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6784F9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91778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A3F1B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77D4B6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39326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5F110F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C25A13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AA767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2CC2F2" w14:textId="355A33EF" w:rsidR="00BF2724" w:rsidRPr="00161E24" w:rsidRDefault="00032B1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(1,549)</w:t>
            </w:r>
          </w:p>
        </w:tc>
      </w:tr>
      <w:tr w:rsidR="00BF2724" w:rsidRPr="00161E24" w14:paraId="1DF4A349" w14:textId="77777777" w:rsidTr="00E66F28">
        <w:trPr>
          <w:cantSplit/>
          <w:trHeight w:val="352"/>
        </w:trPr>
        <w:tc>
          <w:tcPr>
            <w:tcW w:w="3139" w:type="dxa"/>
          </w:tcPr>
          <w:p w14:paraId="037527D8" w14:textId="3E58FA43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8" w:type="dxa"/>
            <w:vAlign w:val="bottom"/>
          </w:tcPr>
          <w:p w14:paraId="40863D3F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E8611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B87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910BD3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3237AB9E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CBF8E9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BCCECB2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FA1665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F22CA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44698D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3625AE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53D5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4FC12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4B28B2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2CA9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6B32E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78C83C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4A894E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53EE" w14:textId="541F4C74" w:rsidR="00BF2724" w:rsidRPr="00161E24" w:rsidRDefault="00032B1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8,104</w:t>
            </w:r>
          </w:p>
        </w:tc>
      </w:tr>
      <w:tr w:rsidR="00BF2724" w:rsidRPr="00161E24" w14:paraId="11275E90" w14:textId="77777777" w:rsidTr="00E66F28">
        <w:trPr>
          <w:cantSplit/>
          <w:trHeight w:val="305"/>
        </w:trPr>
        <w:tc>
          <w:tcPr>
            <w:tcW w:w="3139" w:type="dxa"/>
          </w:tcPr>
          <w:p w14:paraId="0BDAF9F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6AB56F38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8B16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A922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4051AC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2E080B4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9B67FB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4F435C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0D8081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C7617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B0B084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1486C6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7437B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8B12A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5580F2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929C6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7D4610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99B2A0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0A90CC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405B7F17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BF2724" w:rsidRPr="00161E24" w14:paraId="7012F318" w14:textId="77777777" w:rsidTr="008E67F3">
        <w:trPr>
          <w:cantSplit/>
          <w:trHeight w:val="200"/>
        </w:trPr>
        <w:tc>
          <w:tcPr>
            <w:tcW w:w="3139" w:type="dxa"/>
          </w:tcPr>
          <w:p w14:paraId="633F3EB8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  <w:vAlign w:val="bottom"/>
          </w:tcPr>
          <w:p w14:paraId="0C56100F" w14:textId="594FAE08" w:rsidR="00BF2724" w:rsidRPr="00161E24" w:rsidRDefault="00032B1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726</w:t>
            </w:r>
          </w:p>
        </w:tc>
        <w:tc>
          <w:tcPr>
            <w:tcW w:w="180" w:type="dxa"/>
            <w:vAlign w:val="bottom"/>
          </w:tcPr>
          <w:p w14:paraId="5CB2C28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706A" w14:textId="0C14996C" w:rsidR="00BF2724" w:rsidRPr="00161E24" w:rsidRDefault="00032B1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1,418</w:t>
            </w:r>
          </w:p>
        </w:tc>
        <w:tc>
          <w:tcPr>
            <w:tcW w:w="189" w:type="dxa"/>
            <w:gridSpan w:val="2"/>
            <w:vAlign w:val="bottom"/>
          </w:tcPr>
          <w:p w14:paraId="008B808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2CDA138" w14:textId="6E5AF46C" w:rsidR="00BF2724" w:rsidRPr="00161E24" w:rsidRDefault="00032B1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518</w:t>
            </w:r>
          </w:p>
        </w:tc>
        <w:tc>
          <w:tcPr>
            <w:tcW w:w="189" w:type="dxa"/>
            <w:gridSpan w:val="2"/>
            <w:vAlign w:val="bottom"/>
          </w:tcPr>
          <w:p w14:paraId="25AE985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6173362" w14:textId="16ADE4CA" w:rsidR="00BF2724" w:rsidRPr="00161E24" w:rsidRDefault="00032B1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360</w:t>
            </w:r>
          </w:p>
        </w:tc>
        <w:tc>
          <w:tcPr>
            <w:tcW w:w="182" w:type="dxa"/>
            <w:gridSpan w:val="2"/>
            <w:vAlign w:val="bottom"/>
          </w:tcPr>
          <w:p w14:paraId="331B05C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F331" w14:textId="39A3505D" w:rsidR="00BF2724" w:rsidRPr="00E33029" w:rsidRDefault="00032B1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3302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595</w:t>
            </w:r>
          </w:p>
        </w:tc>
        <w:tc>
          <w:tcPr>
            <w:tcW w:w="186" w:type="dxa"/>
            <w:gridSpan w:val="2"/>
            <w:vAlign w:val="bottom"/>
          </w:tcPr>
          <w:p w14:paraId="0856611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4D865DB" w14:textId="3CBC9462" w:rsidR="00BF2724" w:rsidRPr="00161E24" w:rsidRDefault="00032B1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</w:t>
            </w:r>
            <w:r w:rsidR="0043117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2CC877F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AF5736" w14:textId="1026DD9A" w:rsidR="00BF2724" w:rsidRPr="00161E24" w:rsidRDefault="00032B1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241</w:t>
            </w:r>
          </w:p>
        </w:tc>
        <w:tc>
          <w:tcPr>
            <w:tcW w:w="181" w:type="dxa"/>
            <w:gridSpan w:val="2"/>
            <w:vAlign w:val="bottom"/>
          </w:tcPr>
          <w:p w14:paraId="5EB17E9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6E1A" w14:textId="71EFAEC2" w:rsidR="00BF2724" w:rsidRPr="00161E24" w:rsidRDefault="00032B1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104</w:t>
            </w:r>
          </w:p>
        </w:tc>
        <w:tc>
          <w:tcPr>
            <w:tcW w:w="184" w:type="dxa"/>
            <w:vAlign w:val="bottom"/>
          </w:tcPr>
          <w:p w14:paraId="2756AFF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A96C60" w14:textId="5A68AE75" w:rsidR="00BF2724" w:rsidRPr="00161E24" w:rsidRDefault="0043117D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4" w:type="dxa"/>
            <w:vAlign w:val="bottom"/>
          </w:tcPr>
          <w:p w14:paraId="55AF69F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808FA1" w14:textId="18A35ABB" w:rsidR="00BF2724" w:rsidRPr="00161E24" w:rsidRDefault="00032B14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4,24</w:t>
            </w:r>
            <w:r w:rsidR="004B7EC1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</w:t>
            </w:r>
          </w:p>
        </w:tc>
      </w:tr>
    </w:tbl>
    <w:p w14:paraId="1DFB637E" w14:textId="0F6AA5EA" w:rsidR="00A77262" w:rsidRPr="00295F1B" w:rsidRDefault="00A77262" w:rsidP="00E3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ข้อมูลเกี่ยวกับส่วนงานที่รายงานสำหรับปีสิ้นสุด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933D8A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</w:p>
    <w:p w14:paraId="50249FBB" w14:textId="1AF1250F" w:rsidR="00A77262" w:rsidRPr="00295F1B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047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988"/>
        <w:gridCol w:w="178"/>
        <w:gridCol w:w="994"/>
        <w:gridCol w:w="198"/>
        <w:gridCol w:w="945"/>
        <w:gridCol w:w="180"/>
        <w:gridCol w:w="1017"/>
        <w:gridCol w:w="182"/>
        <w:gridCol w:w="1258"/>
        <w:gridCol w:w="178"/>
        <w:gridCol w:w="8"/>
        <w:gridCol w:w="1012"/>
        <w:gridCol w:w="178"/>
        <w:gridCol w:w="992"/>
        <w:gridCol w:w="181"/>
        <w:gridCol w:w="989"/>
        <w:gridCol w:w="178"/>
        <w:gridCol w:w="6"/>
        <w:gridCol w:w="896"/>
        <w:gridCol w:w="184"/>
        <w:gridCol w:w="986"/>
      </w:tblGrid>
      <w:tr w:rsidR="00933D8A" w:rsidRPr="00161E24" w14:paraId="150C77C0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73FD381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8" w:type="dxa"/>
            <w:gridSpan w:val="21"/>
          </w:tcPr>
          <w:p w14:paraId="545D297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33D8A" w:rsidRPr="00161E24" w14:paraId="74F5DA57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A5AB91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57BBE5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1741C3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0EE6DE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" w:type="dxa"/>
          </w:tcPr>
          <w:p w14:paraId="65FB77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7B12639E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848BF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76F9C45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2" w:type="dxa"/>
            <w:vAlign w:val="bottom"/>
          </w:tcPr>
          <w:p w14:paraId="66ED258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32C483D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78" w:type="dxa"/>
          </w:tcPr>
          <w:p w14:paraId="38023E2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gridSpan w:val="2"/>
          </w:tcPr>
          <w:p w14:paraId="4917F5E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37406EB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3DE32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</w:tcPr>
          <w:p w14:paraId="4E6AC57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7125A75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</w:tcPr>
          <w:p w14:paraId="4C928BC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2D0927D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34A0EB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5B23516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408494C9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6C62F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4C0E5BA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DDFB7A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6A94E67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" w:type="dxa"/>
          </w:tcPr>
          <w:p w14:paraId="6D5A65E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400446B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F1A387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2BF61B5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2" w:type="dxa"/>
            <w:vAlign w:val="bottom"/>
          </w:tcPr>
          <w:p w14:paraId="1B83528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180236A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78" w:type="dxa"/>
          </w:tcPr>
          <w:p w14:paraId="27F65E5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gridSpan w:val="2"/>
          </w:tcPr>
          <w:p w14:paraId="318DC44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6B0037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498158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</w:tcPr>
          <w:p w14:paraId="02254FA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6C6E612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gridSpan w:val="2"/>
          </w:tcPr>
          <w:p w14:paraId="619330E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66C7DC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1C6F22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6E795A2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6C5BFC7F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394CBE5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502F930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4C2787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3830FF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98" w:type="dxa"/>
          </w:tcPr>
          <w:p w14:paraId="7607D5A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259D96C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29AF3CF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42C2D1A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2" w:type="dxa"/>
            <w:vAlign w:val="bottom"/>
          </w:tcPr>
          <w:p w14:paraId="46F1F28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4AF1C60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78" w:type="dxa"/>
          </w:tcPr>
          <w:p w14:paraId="384637E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gridSpan w:val="2"/>
          </w:tcPr>
          <w:p w14:paraId="78DC93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10BFC1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03D3CA3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81" w:type="dxa"/>
          </w:tcPr>
          <w:p w14:paraId="6F01661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23B740F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gridSpan w:val="2"/>
          </w:tcPr>
          <w:p w14:paraId="4844739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05132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4AD568F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782988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3B2B3470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FF295D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386B1CC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78" w:type="dxa"/>
          </w:tcPr>
          <w:p w14:paraId="003B65D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1BFC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98" w:type="dxa"/>
          </w:tcPr>
          <w:p w14:paraId="354B8E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2E9F4D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80" w:type="dxa"/>
          </w:tcPr>
          <w:p w14:paraId="3069EEEE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6AFFF59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2" w:type="dxa"/>
            <w:vAlign w:val="bottom"/>
          </w:tcPr>
          <w:p w14:paraId="787E85B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28DD123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78" w:type="dxa"/>
          </w:tcPr>
          <w:p w14:paraId="4410227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gridSpan w:val="2"/>
          </w:tcPr>
          <w:p w14:paraId="3A0622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78" w:type="dxa"/>
          </w:tcPr>
          <w:p w14:paraId="187276A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7A3DDBF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81" w:type="dxa"/>
          </w:tcPr>
          <w:p w14:paraId="322DB9D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1F3FAF8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</w:tcPr>
          <w:p w14:paraId="693E4F0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166B5A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84" w:type="dxa"/>
          </w:tcPr>
          <w:p w14:paraId="2F72096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44DF0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33D8A" w:rsidRPr="00161E24" w14:paraId="4B69B063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03876D8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8" w:type="dxa"/>
            <w:gridSpan w:val="21"/>
          </w:tcPr>
          <w:p w14:paraId="7D80A5E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624038" w:rsidRPr="00161E24" w14:paraId="5A9E61A8" w14:textId="77777777" w:rsidTr="00624038">
        <w:trPr>
          <w:cantSplit/>
          <w:trHeight w:val="299"/>
        </w:trPr>
        <w:tc>
          <w:tcPr>
            <w:tcW w:w="3319" w:type="dxa"/>
          </w:tcPr>
          <w:p w14:paraId="30A0B09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1FA3568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3BC32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7B9780C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98" w:type="dxa"/>
          </w:tcPr>
          <w:p w14:paraId="713F1A8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</w:tcPr>
          <w:p w14:paraId="1CE9B9C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88261C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B2AE9D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858FB7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48B4373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44B7D05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</w:tcPr>
          <w:p w14:paraId="5ABF6CE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C1733E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46EFA80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8CC66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3A46FA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65D2F4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</w:tcPr>
          <w:p w14:paraId="0FEB215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4A6BC89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3FA7670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624038" w:rsidRPr="00161E24" w14:paraId="0EA35CF1" w14:textId="77777777" w:rsidTr="00624038">
        <w:trPr>
          <w:cantSplit/>
        </w:trPr>
        <w:tc>
          <w:tcPr>
            <w:tcW w:w="3319" w:type="dxa"/>
          </w:tcPr>
          <w:p w14:paraId="0915420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8" w:type="dxa"/>
            <w:vAlign w:val="bottom"/>
          </w:tcPr>
          <w:p w14:paraId="0F91B6E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24,795</w:t>
            </w:r>
          </w:p>
        </w:tc>
        <w:tc>
          <w:tcPr>
            <w:tcW w:w="178" w:type="dxa"/>
            <w:vAlign w:val="bottom"/>
          </w:tcPr>
          <w:p w14:paraId="642322B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F1E3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25,954</w:t>
            </w:r>
          </w:p>
        </w:tc>
        <w:tc>
          <w:tcPr>
            <w:tcW w:w="198" w:type="dxa"/>
          </w:tcPr>
          <w:p w14:paraId="46AA688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27905C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8,483</w:t>
            </w:r>
          </w:p>
        </w:tc>
        <w:tc>
          <w:tcPr>
            <w:tcW w:w="180" w:type="dxa"/>
            <w:vAlign w:val="bottom"/>
          </w:tcPr>
          <w:p w14:paraId="47E0152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A98AC9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4,943</w:t>
            </w:r>
          </w:p>
        </w:tc>
        <w:tc>
          <w:tcPr>
            <w:tcW w:w="182" w:type="dxa"/>
            <w:vAlign w:val="bottom"/>
          </w:tcPr>
          <w:p w14:paraId="4E232AB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E8D4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9,802</w:t>
            </w:r>
          </w:p>
        </w:tc>
        <w:tc>
          <w:tcPr>
            <w:tcW w:w="186" w:type="dxa"/>
            <w:gridSpan w:val="2"/>
          </w:tcPr>
          <w:p w14:paraId="2732DCE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550E26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4,989</w:t>
            </w:r>
          </w:p>
        </w:tc>
        <w:tc>
          <w:tcPr>
            <w:tcW w:w="178" w:type="dxa"/>
            <w:vAlign w:val="bottom"/>
          </w:tcPr>
          <w:p w14:paraId="6B0B7A5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2622AE9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4,881</w:t>
            </w:r>
          </w:p>
        </w:tc>
        <w:tc>
          <w:tcPr>
            <w:tcW w:w="181" w:type="dxa"/>
            <w:vAlign w:val="bottom"/>
          </w:tcPr>
          <w:p w14:paraId="7B15007C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9F10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1,491</w:t>
            </w:r>
          </w:p>
        </w:tc>
        <w:tc>
          <w:tcPr>
            <w:tcW w:w="178" w:type="dxa"/>
            <w:vAlign w:val="bottom"/>
          </w:tcPr>
          <w:p w14:paraId="4BA3192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B07EB9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86</w:t>
            </w:r>
          </w:p>
        </w:tc>
        <w:tc>
          <w:tcPr>
            <w:tcW w:w="184" w:type="dxa"/>
          </w:tcPr>
          <w:p w14:paraId="09E6E41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9C82794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85,424</w:t>
            </w:r>
          </w:p>
        </w:tc>
      </w:tr>
      <w:tr w:rsidR="00624038" w:rsidRPr="00161E24" w14:paraId="005315C3" w14:textId="77777777" w:rsidTr="00624038">
        <w:trPr>
          <w:cantSplit/>
        </w:trPr>
        <w:tc>
          <w:tcPr>
            <w:tcW w:w="3319" w:type="dxa"/>
          </w:tcPr>
          <w:p w14:paraId="2C314CE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</w:t>
            </w:r>
          </w:p>
        </w:tc>
        <w:tc>
          <w:tcPr>
            <w:tcW w:w="988" w:type="dxa"/>
            <w:vAlign w:val="bottom"/>
          </w:tcPr>
          <w:p w14:paraId="7A606BC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695</w:t>
            </w:r>
          </w:p>
        </w:tc>
        <w:tc>
          <w:tcPr>
            <w:tcW w:w="178" w:type="dxa"/>
            <w:vAlign w:val="bottom"/>
          </w:tcPr>
          <w:p w14:paraId="6014533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4FCD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632</w:t>
            </w:r>
          </w:p>
        </w:tc>
        <w:tc>
          <w:tcPr>
            <w:tcW w:w="198" w:type="dxa"/>
          </w:tcPr>
          <w:p w14:paraId="4DAA2C8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47A6A8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84</w:t>
            </w:r>
          </w:p>
        </w:tc>
        <w:tc>
          <w:tcPr>
            <w:tcW w:w="180" w:type="dxa"/>
            <w:vAlign w:val="bottom"/>
          </w:tcPr>
          <w:p w14:paraId="37561EE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DEB630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(196)</w:t>
            </w:r>
          </w:p>
        </w:tc>
        <w:tc>
          <w:tcPr>
            <w:tcW w:w="182" w:type="dxa"/>
            <w:vAlign w:val="bottom"/>
          </w:tcPr>
          <w:p w14:paraId="4A439DD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5E0A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(803)</w:t>
            </w:r>
          </w:p>
        </w:tc>
        <w:tc>
          <w:tcPr>
            <w:tcW w:w="186" w:type="dxa"/>
            <w:gridSpan w:val="2"/>
          </w:tcPr>
          <w:p w14:paraId="388059E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F06F76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(536)</w:t>
            </w:r>
          </w:p>
        </w:tc>
        <w:tc>
          <w:tcPr>
            <w:tcW w:w="178" w:type="dxa"/>
            <w:vAlign w:val="bottom"/>
          </w:tcPr>
          <w:p w14:paraId="394EBCA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CA84B6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256</w:t>
            </w:r>
          </w:p>
        </w:tc>
        <w:tc>
          <w:tcPr>
            <w:tcW w:w="181" w:type="dxa"/>
            <w:vAlign w:val="bottom"/>
          </w:tcPr>
          <w:p w14:paraId="7F60939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E3E6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112</w:t>
            </w:r>
          </w:p>
        </w:tc>
        <w:tc>
          <w:tcPr>
            <w:tcW w:w="178" w:type="dxa"/>
            <w:vAlign w:val="bottom"/>
          </w:tcPr>
          <w:p w14:paraId="5E32BDC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5BA66EBA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AF2B8B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CA490C7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250</w:t>
            </w:r>
          </w:p>
        </w:tc>
      </w:tr>
      <w:tr w:rsidR="00624038" w:rsidRPr="00161E24" w14:paraId="20ABD166" w14:textId="77777777" w:rsidTr="00624038">
        <w:trPr>
          <w:cantSplit/>
        </w:trPr>
        <w:tc>
          <w:tcPr>
            <w:tcW w:w="3319" w:type="dxa"/>
          </w:tcPr>
          <w:p w14:paraId="0E7689D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14:paraId="7493F40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0655DE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0C13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74F11A6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08FCC98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A8CCF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1CB1EB4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865C17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0FF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53BCEB0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191D1F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301FA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B3B5BB4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F39E2E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A1F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CB7536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035C909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1123503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C813C9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1,299</w:t>
            </w:r>
          </w:p>
        </w:tc>
      </w:tr>
      <w:tr w:rsidR="00624038" w:rsidRPr="00161E24" w14:paraId="6E69EB4E" w14:textId="77777777" w:rsidTr="00624038">
        <w:trPr>
          <w:cantSplit/>
        </w:trPr>
        <w:tc>
          <w:tcPr>
            <w:tcW w:w="3319" w:type="dxa"/>
          </w:tcPr>
          <w:p w14:paraId="7A8D058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vAlign w:val="bottom"/>
          </w:tcPr>
          <w:p w14:paraId="0F1AE7B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3803C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3716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434F52BC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525C6F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FF02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6BD58B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9006B8C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AD4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504576D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3EC38D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CA4A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F55AF19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52B4BC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777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2110C7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78D7D4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2A0B1416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60E51EF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(577)</w:t>
            </w:r>
          </w:p>
        </w:tc>
      </w:tr>
      <w:tr w:rsidR="00624038" w:rsidRPr="00161E24" w14:paraId="38336181" w14:textId="77777777" w:rsidTr="00624038">
        <w:trPr>
          <w:cantSplit/>
        </w:trPr>
        <w:tc>
          <w:tcPr>
            <w:tcW w:w="3319" w:type="dxa"/>
          </w:tcPr>
          <w:p w14:paraId="7074F2F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กำไรจากอัตราแลกเปลี่ยนสุทธิ</w:t>
            </w:r>
          </w:p>
        </w:tc>
        <w:tc>
          <w:tcPr>
            <w:tcW w:w="988" w:type="dxa"/>
            <w:vAlign w:val="bottom"/>
          </w:tcPr>
          <w:p w14:paraId="519AC43A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66C9B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AFB2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46E5071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B4D1B59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1F0F0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1A91713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8B2133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027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02FFAFD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609E8E8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38D44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34FAB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83248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5E6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BA9B7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7E9D64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70CD48C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E6E4AAC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</w:t>
            </w:r>
          </w:p>
        </w:tc>
      </w:tr>
      <w:tr w:rsidR="00624038" w:rsidRPr="00161E24" w14:paraId="43471B84" w14:textId="77777777" w:rsidTr="00624038">
        <w:trPr>
          <w:cantSplit/>
          <w:trHeight w:val="299"/>
        </w:trPr>
        <w:tc>
          <w:tcPr>
            <w:tcW w:w="3319" w:type="dxa"/>
          </w:tcPr>
          <w:p w14:paraId="2630747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8" w:type="dxa"/>
            <w:vAlign w:val="bottom"/>
          </w:tcPr>
          <w:p w14:paraId="2BF0FAEF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D7666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9DD7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013416D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65C6EB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0F9EE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94FA2A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1F333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B8876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EAEF067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849A1F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BD6849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FA8D61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291BC6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B4D5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3480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769F995F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63CBC75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BAC7D14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54</w:t>
            </w:r>
          </w:p>
        </w:tc>
      </w:tr>
      <w:tr w:rsidR="00624038" w:rsidRPr="00161E24" w14:paraId="0C9DD038" w14:textId="77777777" w:rsidTr="00E66F28">
        <w:trPr>
          <w:cantSplit/>
          <w:trHeight w:val="299"/>
        </w:trPr>
        <w:tc>
          <w:tcPr>
            <w:tcW w:w="3319" w:type="dxa"/>
          </w:tcPr>
          <w:p w14:paraId="19F77A1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14:paraId="46135D62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F245B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8E0B5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1E81633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4C6DD56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60F3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1B22D58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2664B06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8FABF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5985BD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7108E50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47432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E790D3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ABB2E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B80B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84DD4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072A5BA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7F0B654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39D498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(208)</w:t>
            </w:r>
          </w:p>
        </w:tc>
      </w:tr>
      <w:tr w:rsidR="00624038" w:rsidRPr="00161E24" w14:paraId="118D83A4" w14:textId="77777777" w:rsidTr="00E66F28">
        <w:trPr>
          <w:cantSplit/>
          <w:trHeight w:val="299"/>
        </w:trPr>
        <w:tc>
          <w:tcPr>
            <w:tcW w:w="3319" w:type="dxa"/>
          </w:tcPr>
          <w:p w14:paraId="1D49B7B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8" w:type="dxa"/>
            <w:vAlign w:val="bottom"/>
          </w:tcPr>
          <w:p w14:paraId="3019598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8D0B9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FDB0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3C6E295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935F29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A82C7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FBFF35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1E6CCA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54B0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035B2B6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B9DA1B4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515D9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17F6216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EE2BAB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2A8D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B44B8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EC3150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2D0B497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D7D52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839</w:t>
            </w:r>
          </w:p>
        </w:tc>
      </w:tr>
      <w:tr w:rsidR="00624038" w:rsidRPr="00161E24" w14:paraId="230E017C" w14:textId="77777777" w:rsidTr="00E66F28">
        <w:trPr>
          <w:cantSplit/>
          <w:trHeight w:val="299"/>
        </w:trPr>
        <w:tc>
          <w:tcPr>
            <w:tcW w:w="3319" w:type="dxa"/>
          </w:tcPr>
          <w:p w14:paraId="7CFFDDA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7EE83167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BC2A7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D0CE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</w:tcPr>
          <w:p w14:paraId="05754F0C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00663B88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067E6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D2C7038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CD9CFC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44740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E2E532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72396844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61FC2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D12488C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175CC13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2A4A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F12A961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9F8AF8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4471A35B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694BC70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624038" w:rsidRPr="00161E24" w14:paraId="180C818F" w14:textId="77777777" w:rsidTr="00624038">
        <w:trPr>
          <w:cantSplit/>
        </w:trPr>
        <w:tc>
          <w:tcPr>
            <w:tcW w:w="3319" w:type="dxa"/>
          </w:tcPr>
          <w:p w14:paraId="6B5BC1FE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  <w:vAlign w:val="bottom"/>
          </w:tcPr>
          <w:p w14:paraId="3A2E2635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642</w:t>
            </w:r>
          </w:p>
        </w:tc>
        <w:tc>
          <w:tcPr>
            <w:tcW w:w="178" w:type="dxa"/>
            <w:vAlign w:val="bottom"/>
          </w:tcPr>
          <w:p w14:paraId="177C9FB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F403" w14:textId="77777777" w:rsidR="00933D8A" w:rsidRPr="00161E24" w:rsidRDefault="00933D8A" w:rsidP="00624038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1,465</w:t>
            </w:r>
          </w:p>
        </w:tc>
        <w:tc>
          <w:tcPr>
            <w:tcW w:w="198" w:type="dxa"/>
          </w:tcPr>
          <w:p w14:paraId="5CCBDF1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43A8AEA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24EFFBC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59A4FFE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279</w:t>
            </w:r>
          </w:p>
        </w:tc>
        <w:tc>
          <w:tcPr>
            <w:tcW w:w="182" w:type="dxa"/>
            <w:vAlign w:val="bottom"/>
          </w:tcPr>
          <w:p w14:paraId="2BFB892F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959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553</w:t>
            </w:r>
          </w:p>
        </w:tc>
        <w:tc>
          <w:tcPr>
            <w:tcW w:w="186" w:type="dxa"/>
            <w:gridSpan w:val="2"/>
          </w:tcPr>
          <w:p w14:paraId="55DA4AB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2719F4F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282</w:t>
            </w:r>
          </w:p>
        </w:tc>
        <w:tc>
          <w:tcPr>
            <w:tcW w:w="178" w:type="dxa"/>
            <w:vAlign w:val="bottom"/>
          </w:tcPr>
          <w:p w14:paraId="4BF95617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76899A1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201</w:t>
            </w:r>
          </w:p>
        </w:tc>
        <w:tc>
          <w:tcPr>
            <w:tcW w:w="181" w:type="dxa"/>
            <w:vAlign w:val="bottom"/>
          </w:tcPr>
          <w:p w14:paraId="42DA9732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2D9B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111</w:t>
            </w:r>
          </w:p>
        </w:tc>
        <w:tc>
          <w:tcPr>
            <w:tcW w:w="178" w:type="dxa"/>
            <w:vAlign w:val="bottom"/>
          </w:tcPr>
          <w:p w14:paraId="7DCD885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50F48D88" w14:textId="77777777" w:rsidR="00933D8A" w:rsidRPr="00161E24" w:rsidRDefault="00933D8A" w:rsidP="00062F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</w:t>
            </w:r>
          </w:p>
        </w:tc>
        <w:tc>
          <w:tcPr>
            <w:tcW w:w="184" w:type="dxa"/>
          </w:tcPr>
          <w:p w14:paraId="50E6741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400A6D1" w14:textId="77777777" w:rsidR="00933D8A" w:rsidRPr="00161E24" w:rsidRDefault="00933D8A" w:rsidP="0022562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4,066</w:t>
            </w:r>
          </w:p>
        </w:tc>
      </w:tr>
    </w:tbl>
    <w:p w14:paraId="6465196E" w14:textId="77777777" w:rsidR="00A77262" w:rsidRPr="00161E24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7"/>
          <w:szCs w:val="27"/>
        </w:rPr>
      </w:pPr>
    </w:p>
    <w:p w14:paraId="1EDB5DD3" w14:textId="1112F2FF" w:rsidR="008F7D58" w:rsidRPr="00161E24" w:rsidRDefault="008F7D58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sectPr w:rsidR="008F7D58" w:rsidRPr="00161E24" w:rsidSect="00933D8A"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E93FC21" w14:textId="0B915A88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624AD5A4" w14:textId="6BF2E44B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650CF3B3" w14:textId="011980DB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2D0AC7" w14:textId="4D040889" w:rsidR="000E436E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270"/>
        <w:gridCol w:w="1353"/>
      </w:tblGrid>
      <w:tr w:rsidR="0043184C" w:rsidRPr="00161E24" w14:paraId="6F601935" w14:textId="77777777" w:rsidTr="00B169EF">
        <w:trPr>
          <w:tblHeader/>
        </w:trPr>
        <w:tc>
          <w:tcPr>
            <w:tcW w:w="6300" w:type="dxa"/>
            <w:shd w:val="clear" w:color="auto" w:fill="auto"/>
          </w:tcPr>
          <w:p w14:paraId="271315F7" w14:textId="12EAAC5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71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991" w:type="dxa"/>
            <w:gridSpan w:val="3"/>
            <w:shd w:val="clear" w:color="auto" w:fill="auto"/>
          </w:tcPr>
          <w:p w14:paraId="2FB289E0" w14:textId="20C20D09" w:rsidR="0043184C" w:rsidRPr="0043184C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3184C" w:rsidRPr="00161E24" w14:paraId="36C5409F" w14:textId="77777777" w:rsidTr="00B169EF">
        <w:trPr>
          <w:tblHeader/>
        </w:trPr>
        <w:tc>
          <w:tcPr>
            <w:tcW w:w="6300" w:type="dxa"/>
            <w:shd w:val="clear" w:color="auto" w:fill="auto"/>
          </w:tcPr>
          <w:p w14:paraId="2318197E" w14:textId="7777777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96C299" w14:textId="77777777" w:rsidR="0043184C" w:rsidRPr="008E719F" w:rsidRDefault="0043184C" w:rsidP="0043184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8B460E5" w14:textId="77777777" w:rsidR="0043184C" w:rsidRPr="00161E24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AF5E7AA" w14:textId="77777777" w:rsidR="0043184C" w:rsidRPr="00161E24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3184C" w:rsidRPr="00161E24" w14:paraId="1E167211" w14:textId="77777777" w:rsidTr="00B169EF">
        <w:trPr>
          <w:trHeight w:val="279"/>
        </w:trPr>
        <w:tc>
          <w:tcPr>
            <w:tcW w:w="6300" w:type="dxa"/>
            <w:shd w:val="clear" w:color="auto" w:fill="auto"/>
          </w:tcPr>
          <w:p w14:paraId="484CE1C3" w14:textId="77777777" w:rsidR="0043184C" w:rsidRPr="00161E24" w:rsidRDefault="0043184C" w:rsidP="00B169E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1" w:type="dxa"/>
            <w:gridSpan w:val="3"/>
            <w:shd w:val="clear" w:color="auto" w:fill="auto"/>
          </w:tcPr>
          <w:p w14:paraId="487DD30D" w14:textId="77777777" w:rsidR="0043184C" w:rsidRPr="00B67DD0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84C" w:rsidRPr="00161E24" w14:paraId="0E491B84" w14:textId="77777777" w:rsidTr="00B169EF">
        <w:trPr>
          <w:trHeight w:val="315"/>
        </w:trPr>
        <w:tc>
          <w:tcPr>
            <w:tcW w:w="6300" w:type="dxa"/>
            <w:shd w:val="clear" w:color="auto" w:fill="auto"/>
          </w:tcPr>
          <w:p w14:paraId="061A4E5F" w14:textId="51E626DE" w:rsidR="0043184C" w:rsidRPr="00161E24" w:rsidRDefault="0043184C" w:rsidP="00B169E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3A3D5580" w14:textId="03C7EA6E" w:rsidR="0043184C" w:rsidRPr="00161E24" w:rsidRDefault="00E33029" w:rsidP="0043184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92,359</w:t>
            </w:r>
          </w:p>
        </w:tc>
        <w:tc>
          <w:tcPr>
            <w:tcW w:w="270" w:type="dxa"/>
          </w:tcPr>
          <w:p w14:paraId="5E05D1CF" w14:textId="77777777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4EE8E3" w14:textId="4B3D35CB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70,952</w:t>
            </w:r>
          </w:p>
        </w:tc>
      </w:tr>
      <w:tr w:rsidR="0043184C" w:rsidRPr="00161E24" w14:paraId="6CB410B0" w14:textId="77777777" w:rsidTr="00B169EF">
        <w:trPr>
          <w:trHeight w:val="315"/>
        </w:trPr>
        <w:tc>
          <w:tcPr>
            <w:tcW w:w="6300" w:type="dxa"/>
            <w:shd w:val="clear" w:color="auto" w:fill="auto"/>
          </w:tcPr>
          <w:p w14:paraId="25B162A2" w14:textId="68076732" w:rsidR="0043184C" w:rsidRPr="00161E24" w:rsidRDefault="0043184C" w:rsidP="00B169E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368" w:type="dxa"/>
            <w:shd w:val="clear" w:color="auto" w:fill="auto"/>
          </w:tcPr>
          <w:p w14:paraId="2121A5DD" w14:textId="76AB6DEB" w:rsidR="0043184C" w:rsidRPr="00161E24" w:rsidRDefault="00E33029" w:rsidP="0043184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8,077</w:t>
            </w:r>
          </w:p>
        </w:tc>
        <w:tc>
          <w:tcPr>
            <w:tcW w:w="270" w:type="dxa"/>
          </w:tcPr>
          <w:p w14:paraId="22E4CDED" w14:textId="77777777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BCD13E" w14:textId="335D503C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6,030</w:t>
            </w:r>
          </w:p>
        </w:tc>
      </w:tr>
      <w:tr w:rsidR="0043184C" w:rsidRPr="00161E24" w14:paraId="1EBA4A26" w14:textId="77777777" w:rsidTr="00B169EF">
        <w:trPr>
          <w:trHeight w:val="315"/>
        </w:trPr>
        <w:tc>
          <w:tcPr>
            <w:tcW w:w="6300" w:type="dxa"/>
            <w:shd w:val="clear" w:color="auto" w:fill="auto"/>
          </w:tcPr>
          <w:p w14:paraId="52F10F9F" w14:textId="7935972A" w:rsidR="0043184C" w:rsidRPr="00161E24" w:rsidRDefault="0043184C" w:rsidP="00B169E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368" w:type="dxa"/>
            <w:shd w:val="clear" w:color="auto" w:fill="auto"/>
          </w:tcPr>
          <w:p w14:paraId="04F11EF5" w14:textId="367F082C" w:rsidR="0043184C" w:rsidRPr="00161E24" w:rsidRDefault="00E33029" w:rsidP="0043184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6,879</w:t>
            </w:r>
          </w:p>
        </w:tc>
        <w:tc>
          <w:tcPr>
            <w:tcW w:w="270" w:type="dxa"/>
          </w:tcPr>
          <w:p w14:paraId="313D4877" w14:textId="77777777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11BE32" w14:textId="15F3A52D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5,152</w:t>
            </w:r>
          </w:p>
        </w:tc>
      </w:tr>
      <w:tr w:rsidR="0043184C" w:rsidRPr="00161E24" w14:paraId="60C075B9" w14:textId="77777777" w:rsidTr="00B169EF">
        <w:trPr>
          <w:trHeight w:val="315"/>
        </w:trPr>
        <w:tc>
          <w:tcPr>
            <w:tcW w:w="6300" w:type="dxa"/>
            <w:shd w:val="clear" w:color="auto" w:fill="auto"/>
          </w:tcPr>
          <w:p w14:paraId="6BBB604E" w14:textId="306FEA08" w:rsidR="0043184C" w:rsidRPr="00161E24" w:rsidRDefault="0043184C" w:rsidP="00B169E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6A7BA3" w14:textId="13C4D963" w:rsidR="0043184C" w:rsidRPr="00161E24" w:rsidRDefault="00E33029" w:rsidP="0043184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5,311</w:t>
            </w:r>
          </w:p>
        </w:tc>
        <w:tc>
          <w:tcPr>
            <w:tcW w:w="270" w:type="dxa"/>
          </w:tcPr>
          <w:p w14:paraId="2615D3E3" w14:textId="77777777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6E83BB" w14:textId="0FE2FF01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3,290</w:t>
            </w:r>
          </w:p>
        </w:tc>
      </w:tr>
      <w:tr w:rsidR="0043184C" w:rsidRPr="00161E24" w14:paraId="51BFA99E" w14:textId="77777777" w:rsidTr="00B169EF">
        <w:trPr>
          <w:trHeight w:val="315"/>
        </w:trPr>
        <w:tc>
          <w:tcPr>
            <w:tcW w:w="6300" w:type="dxa"/>
            <w:shd w:val="clear" w:color="auto" w:fill="auto"/>
          </w:tcPr>
          <w:p w14:paraId="52711D69" w14:textId="42592ACF" w:rsidR="0043184C" w:rsidRPr="00161E24" w:rsidRDefault="0043184C" w:rsidP="00B169E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31DD" w14:textId="4245A15B" w:rsidR="0043184C" w:rsidRPr="00E33029" w:rsidRDefault="00E33029" w:rsidP="0043184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3302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112,626</w:t>
            </w:r>
          </w:p>
        </w:tc>
        <w:tc>
          <w:tcPr>
            <w:tcW w:w="270" w:type="dxa"/>
          </w:tcPr>
          <w:p w14:paraId="15BFDAA2" w14:textId="77777777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3292D" w14:textId="278DF5A6" w:rsidR="0043184C" w:rsidRPr="00161E24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85,424</w:t>
            </w:r>
          </w:p>
        </w:tc>
      </w:tr>
    </w:tbl>
    <w:p w14:paraId="2E7B13DD" w14:textId="77777777" w:rsidR="00E630B1" w:rsidRPr="00161E24" w:rsidRDefault="00E630B1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28BFFDC" w14:textId="4293784E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FE38BD6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77886A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กลุ่มบริษัทไม่มีรายได้จากลูกค้ารายหนึ่งที่เป็นสาระสำคัญจากรายได้รวมของกลุ่มบริษัท</w:t>
      </w:r>
    </w:p>
    <w:p w14:paraId="25D3974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059DC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2864348D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40C0B8" w14:textId="106D8528" w:rsidR="000E436E" w:rsidRPr="003168BF" w:rsidRDefault="000E436E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31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43184C" w:rsidRPr="003168BF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="0043184C" w:rsidRPr="003168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43184C" w:rsidRPr="003168BF">
        <w:rPr>
          <w:rFonts w:asciiTheme="majorBidi" w:eastAsia="Times New Roman" w:hAnsiTheme="majorBidi" w:cstheme="majorBidi"/>
          <w:sz w:val="30"/>
          <w:szCs w:val="30"/>
        </w:rPr>
        <w:t>4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</w:t>
      </w:r>
      <w:r w:rsidR="00E630B1" w:rsidRPr="003168BF">
        <w:rPr>
          <w:rFonts w:asciiTheme="majorBidi" w:eastAsia="Times New Roman" w:hAnsiTheme="majorBidi" w:cstheme="majorBidi"/>
          <w:sz w:val="30"/>
          <w:szCs w:val="30"/>
        </w:rPr>
        <w:br/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ในการรับรู้รายได้เป็น ณ เวลาใดเวลาหนึ่ง</w:t>
      </w:r>
    </w:p>
    <w:p w14:paraId="7ED9F91F" w14:textId="77777777" w:rsidR="000E436E" w:rsidRPr="00161E24" w:rsidRDefault="000E436E" w:rsidP="000E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6601B1" w14:textId="77777777" w:rsidR="000E436E" w:rsidRPr="00161E24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436E" w:rsidRPr="00161E24" w:rsidSect="00933D8A">
          <w:footerReference w:type="first" r:id="rId2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DC667CF" w14:textId="1F397428" w:rsidR="006A455F" w:rsidRPr="00161E24" w:rsidRDefault="006A455F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r w:rsidRPr="00161E2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2F89482B" w14:textId="77777777" w:rsidR="006A455F" w:rsidRPr="00161E24" w:rsidRDefault="006A455F" w:rsidP="008E7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40A2568A" w14:textId="77777777" w:rsidR="006A455F" w:rsidRPr="00161E24" w:rsidRDefault="006A455F" w:rsidP="008E7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 เกี่ยวกับผลิตอาหารสัตว์ ส่วนผสมอาหารสัตว์ เคมีภัณฑ์สำหรับสัตว์ ปศุสัตว์เพื่อจำหน่ายและอาหารแปรรูปจากเนื้อสัตว์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EDEB976" w14:textId="77777777" w:rsidR="006A455F" w:rsidRPr="00146F17" w:rsidRDefault="006A455F" w:rsidP="008E7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422"/>
        <w:gridCol w:w="237"/>
        <w:gridCol w:w="1473"/>
        <w:gridCol w:w="239"/>
        <w:gridCol w:w="1381"/>
        <w:gridCol w:w="261"/>
        <w:gridCol w:w="1440"/>
        <w:gridCol w:w="239"/>
        <w:gridCol w:w="1471"/>
        <w:gridCol w:w="270"/>
        <w:gridCol w:w="1377"/>
      </w:tblGrid>
      <w:tr w:rsidR="0043184C" w:rsidRPr="00161E24" w14:paraId="2C8C4D92" w14:textId="77777777" w:rsidTr="008E719F">
        <w:tc>
          <w:tcPr>
            <w:tcW w:w="4428" w:type="dxa"/>
          </w:tcPr>
          <w:p w14:paraId="4D4836CD" w14:textId="77777777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0" w:type="dxa"/>
            <w:gridSpan w:val="11"/>
          </w:tcPr>
          <w:p w14:paraId="5AE55F77" w14:textId="40C4F7B3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184C" w:rsidRPr="00161E24" w14:paraId="752675C8" w14:textId="63803AB3" w:rsidTr="008E719F">
        <w:tc>
          <w:tcPr>
            <w:tcW w:w="4428" w:type="dxa"/>
          </w:tcPr>
          <w:p w14:paraId="468E9F5C" w14:textId="77777777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</w:tcPr>
          <w:p w14:paraId="68847325" w14:textId="6C652732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3C4253C5" w14:textId="77777777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7" w:type="dxa"/>
            <w:gridSpan w:val="5"/>
            <w:tcBorders>
              <w:bottom w:val="single" w:sz="4" w:space="0" w:color="auto"/>
            </w:tcBorders>
          </w:tcPr>
          <w:p w14:paraId="579473AC" w14:textId="5A60FBF8" w:rsidR="0043184C" w:rsidRPr="0043184C" w:rsidRDefault="0043184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3184C" w:rsidRPr="00161E24" w14:paraId="71507EDA" w14:textId="6E4B690C" w:rsidTr="008E719F">
        <w:tc>
          <w:tcPr>
            <w:tcW w:w="4428" w:type="dxa"/>
          </w:tcPr>
          <w:p w14:paraId="5F8173DD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A9A6F3A" w14:textId="37F99CB6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8E71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1A9D692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3B0F0E5" w14:textId="08AF33E9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="008E71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61652CA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888CC73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bottom"/>
          </w:tcPr>
          <w:p w14:paraId="33184DA4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673969" w14:textId="000250D3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8E71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9" w:type="dxa"/>
            <w:vAlign w:val="bottom"/>
          </w:tcPr>
          <w:p w14:paraId="181256E6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94D3D5A" w14:textId="72417FCD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="008E71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vAlign w:val="bottom"/>
          </w:tcPr>
          <w:p w14:paraId="433762C3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958736B" w14:textId="761B151D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184C" w:rsidRPr="00161E24" w14:paraId="177D7471" w14:textId="77777777" w:rsidTr="008E719F">
        <w:tc>
          <w:tcPr>
            <w:tcW w:w="4428" w:type="dxa"/>
          </w:tcPr>
          <w:p w14:paraId="76EC1BF3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038B7112" w14:textId="3DF2479B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84C" w:rsidRPr="00161E24" w14:paraId="388EE747" w14:textId="09A5755F" w:rsidTr="008E719F">
        <w:tc>
          <w:tcPr>
            <w:tcW w:w="4428" w:type="dxa"/>
          </w:tcPr>
          <w:p w14:paraId="4C16F676" w14:textId="43817A3A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8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22" w:type="dxa"/>
          </w:tcPr>
          <w:p w14:paraId="27F9F146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A9CD31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F31A493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8351BA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EE31A80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97C5062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2475B4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EC43369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77F525C0" w14:textId="77777777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61DA1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9B6C19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84C" w:rsidRPr="00161E24" w14:paraId="1F91F2BC" w14:textId="682616F5" w:rsidTr="008E719F">
        <w:tc>
          <w:tcPr>
            <w:tcW w:w="4428" w:type="dxa"/>
          </w:tcPr>
          <w:p w14:paraId="65E9E066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ในประ</w:t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</w:t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ทศ</w:t>
            </w:r>
          </w:p>
        </w:tc>
        <w:tc>
          <w:tcPr>
            <w:tcW w:w="1422" w:type="dxa"/>
          </w:tcPr>
          <w:p w14:paraId="58529E2B" w14:textId="2F8145D5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42,787</w:t>
            </w:r>
          </w:p>
        </w:tc>
        <w:tc>
          <w:tcPr>
            <w:tcW w:w="237" w:type="dxa"/>
          </w:tcPr>
          <w:p w14:paraId="748AADC9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739F3E1" w14:textId="53F72FCC" w:rsidR="0043184C" w:rsidRPr="0043184C" w:rsidRDefault="00566315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</w:t>
            </w:r>
            <w:r w:rsidR="003168B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39" w:type="dxa"/>
          </w:tcPr>
          <w:p w14:paraId="554DBBF4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23068D8" w14:textId="6C10E2EE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</w:t>
            </w:r>
            <w:r w:rsidR="003168BF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61" w:type="dxa"/>
          </w:tcPr>
          <w:p w14:paraId="3632DAD8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026908" w14:textId="5593AC2B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22,644</w:t>
            </w:r>
          </w:p>
        </w:tc>
        <w:tc>
          <w:tcPr>
            <w:tcW w:w="239" w:type="dxa"/>
          </w:tcPr>
          <w:p w14:paraId="6F844C91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17A4FC3" w14:textId="5D3B9CFB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124,124</w:t>
            </w:r>
          </w:p>
        </w:tc>
        <w:tc>
          <w:tcPr>
            <w:tcW w:w="270" w:type="dxa"/>
          </w:tcPr>
          <w:p w14:paraId="0C52B3B3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BC494EB" w14:textId="15D819E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146,768</w:t>
            </w:r>
          </w:p>
        </w:tc>
      </w:tr>
      <w:tr w:rsidR="0043184C" w:rsidRPr="00161E24" w14:paraId="0F483B14" w14:textId="260A0243" w:rsidTr="008E719F">
        <w:tc>
          <w:tcPr>
            <w:tcW w:w="4428" w:type="dxa"/>
          </w:tcPr>
          <w:p w14:paraId="3D19D756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ต่างประเทศ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366CB32" w14:textId="07F0A97F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37" w:type="dxa"/>
          </w:tcPr>
          <w:p w14:paraId="398E058C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877912C" w14:textId="7E8C8721" w:rsidR="0043184C" w:rsidRPr="0043184C" w:rsidRDefault="00566315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14,092</w:t>
            </w:r>
          </w:p>
        </w:tc>
        <w:tc>
          <w:tcPr>
            <w:tcW w:w="239" w:type="dxa"/>
          </w:tcPr>
          <w:p w14:paraId="3E08F923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94A775F" w14:textId="1C3BBFF4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15,040</w:t>
            </w:r>
          </w:p>
        </w:tc>
        <w:tc>
          <w:tcPr>
            <w:tcW w:w="261" w:type="dxa"/>
          </w:tcPr>
          <w:p w14:paraId="38D2788A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717E0" w14:textId="5CD15B90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9" w:type="dxa"/>
          </w:tcPr>
          <w:p w14:paraId="770BF318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079D057" w14:textId="6CD92066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9,675</w:t>
            </w:r>
          </w:p>
        </w:tc>
        <w:tc>
          <w:tcPr>
            <w:tcW w:w="270" w:type="dxa"/>
          </w:tcPr>
          <w:p w14:paraId="7C3A4D61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3B76FC8" w14:textId="4AD75484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43184C" w:rsidRPr="00161E24" w14:paraId="60632AE5" w14:textId="16392BE8" w:rsidTr="008E719F">
        <w:tc>
          <w:tcPr>
            <w:tcW w:w="4428" w:type="dxa"/>
          </w:tcPr>
          <w:p w14:paraId="610F2590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1D20E11A" w14:textId="0D8874BD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43,735</w:t>
            </w:r>
          </w:p>
        </w:tc>
        <w:tc>
          <w:tcPr>
            <w:tcW w:w="237" w:type="dxa"/>
          </w:tcPr>
          <w:p w14:paraId="1168697B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6DA34EA6" w14:textId="171C05A0" w:rsidR="0043184C" w:rsidRPr="0043184C" w:rsidRDefault="00566315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1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39" w:type="dxa"/>
          </w:tcPr>
          <w:p w14:paraId="2D0D34A3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6EA90E47" w14:textId="1C7A2794" w:rsidR="0043184C" w:rsidRPr="0043184C" w:rsidRDefault="00566315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</w:t>
            </w:r>
            <w:r w:rsidR="0031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61" w:type="dxa"/>
          </w:tcPr>
          <w:p w14:paraId="6695BB6B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43DB01" w14:textId="3614CD83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23,056</w:t>
            </w:r>
          </w:p>
        </w:tc>
        <w:tc>
          <w:tcPr>
            <w:tcW w:w="239" w:type="dxa"/>
          </w:tcPr>
          <w:p w14:paraId="5B3574C0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2CCCDD37" w14:textId="0E35C1FD" w:rsidR="0043184C" w:rsidRPr="0043184C" w:rsidRDefault="0043184C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133,799</w:t>
            </w:r>
          </w:p>
        </w:tc>
        <w:tc>
          <w:tcPr>
            <w:tcW w:w="270" w:type="dxa"/>
          </w:tcPr>
          <w:p w14:paraId="4A4F5D4C" w14:textId="77777777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1BB100A" w14:textId="566FDA48" w:rsidR="0043184C" w:rsidRPr="0043184C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156,855</w:t>
            </w:r>
          </w:p>
        </w:tc>
      </w:tr>
    </w:tbl>
    <w:p w14:paraId="5771762C" w14:textId="77777777" w:rsidR="006A455F" w:rsidRPr="00161E24" w:rsidRDefault="006A455F" w:rsidP="006A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6C32D4" w14:textId="77777777" w:rsidR="0059341D" w:rsidRDefault="0059341D" w:rsidP="0059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ุทธิรวมข้างต้นเป็นผลรวมของยอดขายสุทธิตามใบแจ้งหนี้ของกลุ่มบริษัททั้งหมดก่อนการตัดรายการระหว่างกัน</w:t>
      </w:r>
    </w:p>
    <w:p w14:paraId="0555D32A" w14:textId="77777777" w:rsidR="0043184C" w:rsidRDefault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422"/>
        <w:gridCol w:w="237"/>
        <w:gridCol w:w="1473"/>
        <w:gridCol w:w="239"/>
        <w:gridCol w:w="1381"/>
        <w:gridCol w:w="261"/>
        <w:gridCol w:w="1440"/>
        <w:gridCol w:w="239"/>
        <w:gridCol w:w="1471"/>
        <w:gridCol w:w="270"/>
        <w:gridCol w:w="1377"/>
      </w:tblGrid>
      <w:tr w:rsidR="00AA30A0" w:rsidRPr="0043184C" w14:paraId="34B59F28" w14:textId="77777777" w:rsidTr="00763091">
        <w:tc>
          <w:tcPr>
            <w:tcW w:w="4320" w:type="dxa"/>
          </w:tcPr>
          <w:p w14:paraId="577E7943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0" w:type="dxa"/>
            <w:gridSpan w:val="11"/>
          </w:tcPr>
          <w:p w14:paraId="29FEF2CE" w14:textId="509DA8D2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0A0" w:rsidRPr="0043184C" w14:paraId="40CA5290" w14:textId="77777777" w:rsidTr="00763091">
        <w:tc>
          <w:tcPr>
            <w:tcW w:w="4320" w:type="dxa"/>
          </w:tcPr>
          <w:p w14:paraId="36A77E99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</w:tcPr>
          <w:p w14:paraId="52B08ED8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5A64D773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7" w:type="dxa"/>
            <w:gridSpan w:val="5"/>
            <w:tcBorders>
              <w:bottom w:val="single" w:sz="4" w:space="0" w:color="auto"/>
            </w:tcBorders>
          </w:tcPr>
          <w:p w14:paraId="69AA2E97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30A0" w:rsidRPr="0043184C" w14:paraId="72FD06D4" w14:textId="77777777" w:rsidTr="008E719F">
        <w:tc>
          <w:tcPr>
            <w:tcW w:w="4320" w:type="dxa"/>
          </w:tcPr>
          <w:p w14:paraId="2CCE33E2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D9EDABA" w14:textId="171DC654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8E71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239F0CE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3C3FAF72" w14:textId="14056C10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="008E71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23A6B53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B433C5D" w14:textId="7C7B3034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bottom"/>
          </w:tcPr>
          <w:p w14:paraId="3D6FB0D3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204DD0" w14:textId="4B4AF1CC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8E71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9" w:type="dxa"/>
            <w:vAlign w:val="bottom"/>
          </w:tcPr>
          <w:p w14:paraId="3655E155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2D051548" w14:textId="51B02F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="008E71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vAlign w:val="bottom"/>
          </w:tcPr>
          <w:p w14:paraId="370E2B39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F9BB1B3" w14:textId="77777777" w:rsidR="00AA30A0" w:rsidRPr="0043184C" w:rsidRDefault="00AA30A0" w:rsidP="008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8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A30A0" w:rsidRPr="0043184C" w14:paraId="4CE29FF6" w14:textId="77777777" w:rsidTr="00AA30A0">
        <w:tc>
          <w:tcPr>
            <w:tcW w:w="4320" w:type="dxa"/>
          </w:tcPr>
          <w:p w14:paraId="6FFBD4F2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2B253157" w14:textId="77777777" w:rsidR="00AA30A0" w:rsidRPr="0043184C" w:rsidRDefault="00AA30A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30A0" w:rsidRPr="0043184C" w14:paraId="22508014" w14:textId="77777777" w:rsidTr="00AA30A0">
        <w:tc>
          <w:tcPr>
            <w:tcW w:w="4320" w:type="dxa"/>
          </w:tcPr>
          <w:p w14:paraId="721072F8" w14:textId="61805B72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22" w:type="dxa"/>
          </w:tcPr>
          <w:p w14:paraId="7C1780BD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B2BB30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FC3E2E6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E46FD0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EA26BBB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0BD7CC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62987C" w14:textId="1053BDA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6808BB0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C7BB315" w14:textId="08B12E8E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205CB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F51C6E" w14:textId="4DBDE2C3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0A0" w:rsidRPr="0043184C" w14:paraId="143ACD2C" w14:textId="77777777" w:rsidTr="00AA30A0">
        <w:tc>
          <w:tcPr>
            <w:tcW w:w="4320" w:type="dxa"/>
          </w:tcPr>
          <w:p w14:paraId="054E4A1F" w14:textId="1C1938C8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ในประ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ทศ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77E4C59" w14:textId="0D38D184" w:rsidR="00AA30A0" w:rsidRPr="0043184C" w:rsidRDefault="00E17ACE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23,668</w:t>
            </w:r>
          </w:p>
        </w:tc>
        <w:tc>
          <w:tcPr>
            <w:tcW w:w="237" w:type="dxa"/>
          </w:tcPr>
          <w:p w14:paraId="3343B7F1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14:paraId="47F46893" w14:textId="30AF44D5" w:rsidR="00AA30A0" w:rsidRPr="0043184C" w:rsidRDefault="00E17ACE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37,223</w:t>
            </w:r>
          </w:p>
        </w:tc>
        <w:tc>
          <w:tcPr>
            <w:tcW w:w="239" w:type="dxa"/>
          </w:tcPr>
          <w:p w14:paraId="065CA8F2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2BCA01B7" w14:textId="0EA0B572" w:rsidR="00AA30A0" w:rsidRPr="0043184C" w:rsidRDefault="00E17ACE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60,891</w:t>
            </w:r>
          </w:p>
        </w:tc>
        <w:tc>
          <w:tcPr>
            <w:tcW w:w="261" w:type="dxa"/>
          </w:tcPr>
          <w:p w14:paraId="7FB08CFD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1DB900" w14:textId="1A894FED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7,886</w:t>
            </w:r>
          </w:p>
        </w:tc>
        <w:tc>
          <w:tcPr>
            <w:tcW w:w="239" w:type="dxa"/>
          </w:tcPr>
          <w:p w14:paraId="164F0ED8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</w:tcPr>
          <w:p w14:paraId="71F91FC6" w14:textId="4C292199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42,596</w:t>
            </w:r>
          </w:p>
        </w:tc>
        <w:tc>
          <w:tcPr>
            <w:tcW w:w="270" w:type="dxa"/>
          </w:tcPr>
          <w:p w14:paraId="7D44EEAE" w14:textId="77777777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58857DE0" w14:textId="0E4E606B" w:rsidR="00AA30A0" w:rsidRPr="0043184C" w:rsidRDefault="00AA30A0" w:rsidP="00AA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50,482</w:t>
            </w:r>
          </w:p>
        </w:tc>
      </w:tr>
    </w:tbl>
    <w:p w14:paraId="042D4360" w14:textId="77777777" w:rsidR="00AA30A0" w:rsidRPr="00161E24" w:rsidRDefault="00AA30A0" w:rsidP="006A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190CA5" w14:textId="77777777" w:rsidR="00170253" w:rsidRPr="003D3544" w:rsidRDefault="006A455F" w:rsidP="003D3544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170253" w:rsidRPr="003D3544" w:rsidSect="00933D8A">
          <w:footerReference w:type="default" r:id="rId29"/>
          <w:footerReference w:type="first" r:id="rId3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3D3544">
        <w:rPr>
          <w:rFonts w:asciiTheme="majorBidi" w:hAnsiTheme="majorBidi" w:cstheme="majorBidi"/>
          <w:sz w:val="30"/>
          <w:szCs w:val="30"/>
          <w:cs/>
        </w:rPr>
        <w:t>รายได้จากการขายสุทธิรวมข้างต้นเป็นผลรวมของยอดขายสุทธิตามใบแจ้งหนี้ของบริษัท</w:t>
      </w:r>
    </w:p>
    <w:p w14:paraId="2F9D7BA2" w14:textId="62F3025B" w:rsidR="00763463" w:rsidRPr="00161E24" w:rsidRDefault="00E93D45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63463" w:rsidRPr="00161E24">
        <w:rPr>
          <w:rFonts w:asciiTheme="majorBidi" w:hAnsiTheme="majorBidi" w:cstheme="majorBidi"/>
          <w:sz w:val="30"/>
          <w:szCs w:val="30"/>
          <w:u w:val="none"/>
          <w:cs/>
        </w:rPr>
        <w:t>รายได้จากการลงทุน</w:t>
      </w:r>
    </w:p>
    <w:p w14:paraId="479CD05D" w14:textId="437735F2" w:rsidR="002F30C1" w:rsidRPr="00E62417" w:rsidRDefault="002F30C1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884"/>
        <w:gridCol w:w="1151"/>
        <w:gridCol w:w="271"/>
        <w:gridCol w:w="1196"/>
        <w:gridCol w:w="271"/>
        <w:gridCol w:w="1170"/>
        <w:gridCol w:w="255"/>
        <w:gridCol w:w="1185"/>
      </w:tblGrid>
      <w:tr w:rsidR="00EF5E0E" w:rsidRPr="00B056C3" w14:paraId="670D2B60" w14:textId="77777777" w:rsidTr="00763091">
        <w:trPr>
          <w:tblHeader/>
        </w:trPr>
        <w:tc>
          <w:tcPr>
            <w:tcW w:w="1650" w:type="pct"/>
          </w:tcPr>
          <w:p w14:paraId="4875F1AA" w14:textId="77777777" w:rsidR="00EF5E0E" w:rsidRPr="00B056C3" w:rsidRDefault="00EF5E0E" w:rsidP="00EF5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6FC4E85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701131E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EB574D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24F4B6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5E0E" w:rsidRPr="00B056C3" w14:paraId="7B5B7E29" w14:textId="77777777" w:rsidTr="00763091">
        <w:trPr>
          <w:tblHeader/>
        </w:trPr>
        <w:tc>
          <w:tcPr>
            <w:tcW w:w="1650" w:type="pct"/>
          </w:tcPr>
          <w:p w14:paraId="7F45E41A" w14:textId="77777777" w:rsidR="00EF5E0E" w:rsidRPr="00B056C3" w:rsidRDefault="00EF5E0E" w:rsidP="00EF5E0E">
            <w:pPr>
              <w:pStyle w:val="BodyText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74CBEAB" w14:textId="77777777" w:rsidR="00EF5E0E" w:rsidRPr="00AD2B3A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4" w:type="pct"/>
            <w:shd w:val="clear" w:color="auto" w:fill="auto"/>
          </w:tcPr>
          <w:p w14:paraId="163B7E77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36F54A1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10E5D35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F1AA75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C92ED2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6BA0D9B1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CC440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5E0E" w:rsidRPr="00B056C3" w14:paraId="09342A10" w14:textId="77777777" w:rsidTr="00EF5E0E">
        <w:trPr>
          <w:trHeight w:val="434"/>
          <w:tblHeader/>
        </w:trPr>
        <w:tc>
          <w:tcPr>
            <w:tcW w:w="1650" w:type="pct"/>
          </w:tcPr>
          <w:p w14:paraId="0003EA21" w14:textId="77777777" w:rsidR="00EF5E0E" w:rsidRPr="00B056C3" w:rsidRDefault="00EF5E0E" w:rsidP="00EF5E0E">
            <w:pPr>
              <w:pStyle w:val="BodyText"/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31399196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6" w:type="pct"/>
            <w:gridSpan w:val="7"/>
          </w:tcPr>
          <w:p w14:paraId="0892F7AC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73438F28" w14:textId="77777777" w:rsidTr="00763091">
        <w:tc>
          <w:tcPr>
            <w:tcW w:w="1650" w:type="pct"/>
          </w:tcPr>
          <w:p w14:paraId="313E55DB" w14:textId="0DC87751" w:rsidR="00EF5E0E" w:rsidRPr="00927F6F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64" w:type="pct"/>
          </w:tcPr>
          <w:p w14:paraId="3F7090EE" w14:textId="7611FAD5" w:rsidR="00EF5E0E" w:rsidRPr="00AD2B3A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C74DEE7" w14:textId="77777777" w:rsidR="00EF5E0E" w:rsidRPr="00927F6F" w:rsidRDefault="00EF5E0E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A981D6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8AC0DCC" w14:textId="24E9102C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9A12B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0CDCF5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299733D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E6AB39" w14:textId="2AD0BCD5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E0E" w:rsidRPr="00927F6F" w14:paraId="1E5FF561" w14:textId="77777777" w:rsidTr="00AB395E">
        <w:tc>
          <w:tcPr>
            <w:tcW w:w="1650" w:type="pct"/>
          </w:tcPr>
          <w:p w14:paraId="01D7EFA4" w14:textId="3F534FEB" w:rsidR="00EF5E0E" w:rsidRPr="00B230DC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4" w:type="pct"/>
          </w:tcPr>
          <w:p w14:paraId="54110EAA" w14:textId="44D497D5" w:rsidR="00EF5E0E" w:rsidRPr="00AD2B3A" w:rsidRDefault="00C5392B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EF5E0E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604" w:type="pct"/>
          </w:tcPr>
          <w:p w14:paraId="2D6C706B" w14:textId="75FA3FC2" w:rsidR="00EF5E0E" w:rsidRPr="00927F6F" w:rsidRDefault="009F1315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4218F7D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8A875B" w14:textId="7FB76AF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B77527A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BA3D06F" w14:textId="69D99F7C" w:rsidR="00EF5E0E" w:rsidRPr="00927F6F" w:rsidRDefault="00AB395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  <w:tc>
          <w:tcPr>
            <w:tcW w:w="134" w:type="pct"/>
          </w:tcPr>
          <w:p w14:paraId="5680226A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CB53286" w14:textId="50A16795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EF5E0E" w:rsidRPr="00927F6F" w14:paraId="4B91D1B8" w14:textId="77777777" w:rsidTr="00AB395E">
        <w:tc>
          <w:tcPr>
            <w:tcW w:w="1650" w:type="pct"/>
          </w:tcPr>
          <w:p w14:paraId="4BC7BE8A" w14:textId="342751D1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4" w:type="pct"/>
          </w:tcPr>
          <w:p w14:paraId="48E59876" w14:textId="0F3B6639" w:rsidR="00EF5E0E" w:rsidRPr="00927F6F" w:rsidRDefault="00C5392B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EF5E0E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B16C906" w14:textId="1C4D7833" w:rsidR="00EF5E0E" w:rsidRPr="00927F6F" w:rsidRDefault="009F1315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42AC31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78A65DA" w14:textId="222D1029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3722DA5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3E4DD76D" w14:textId="4FAE7B37" w:rsidR="00EF5E0E" w:rsidRPr="00927F6F" w:rsidRDefault="00AB395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34" w:type="pct"/>
          </w:tcPr>
          <w:p w14:paraId="4B4E4B30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5A73B12" w14:textId="7D76D362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EF5E0E" w:rsidRPr="00927F6F" w14:paraId="15350DAD" w14:textId="77777777" w:rsidTr="00EF5E0E">
        <w:tc>
          <w:tcPr>
            <w:tcW w:w="1650" w:type="pct"/>
          </w:tcPr>
          <w:p w14:paraId="5AD56F1F" w14:textId="77777777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4914E941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42453928" w14:textId="47F33C94" w:rsidR="00EF5E0E" w:rsidRPr="00EE7AE9" w:rsidRDefault="009F1315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4AE8580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664474C3" w14:textId="35D1AA52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B40410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1B0B310A" w14:textId="393227D7" w:rsidR="00EF5E0E" w:rsidRPr="00EE7AE9" w:rsidRDefault="00AB395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5,878</w:t>
            </w:r>
          </w:p>
        </w:tc>
        <w:tc>
          <w:tcPr>
            <w:tcW w:w="134" w:type="pct"/>
          </w:tcPr>
          <w:p w14:paraId="17650668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19B378FC" w14:textId="52985DB2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</w:tr>
      <w:tr w:rsidR="00EF5E0E" w:rsidRPr="00EF5E0E" w14:paraId="2AFA99AC" w14:textId="77777777" w:rsidTr="00EF5E0E">
        <w:tc>
          <w:tcPr>
            <w:tcW w:w="1650" w:type="pct"/>
          </w:tcPr>
          <w:p w14:paraId="609CE42F" w14:textId="77777777" w:rsidR="00EF5E0E" w:rsidRPr="00EF5E0E" w:rsidRDefault="00EF5E0E" w:rsidP="00EF5E0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14:paraId="7DEAD981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5A7226D" w14:textId="77777777" w:rsidR="00EF5E0E" w:rsidRPr="00EF5E0E" w:rsidRDefault="00EF5E0E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14:paraId="67E06D1D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27C6D03F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12FCB25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190FE24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627291A7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04AA721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F5E0E" w:rsidRPr="00927F6F" w14:paraId="7FE96079" w14:textId="77777777" w:rsidTr="00EF5E0E">
        <w:tc>
          <w:tcPr>
            <w:tcW w:w="1650" w:type="pct"/>
          </w:tcPr>
          <w:p w14:paraId="2073093C" w14:textId="37270382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64" w:type="pct"/>
          </w:tcPr>
          <w:p w14:paraId="78360FE5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4D0CC0DF" w14:textId="77777777" w:rsidR="00EF5E0E" w:rsidRPr="00927F6F" w:rsidRDefault="00EF5E0E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D500E70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346E051" w14:textId="77777777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1184031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A637D8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5D494B1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59178E" w14:textId="77777777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E0E" w:rsidRPr="00927F6F" w14:paraId="16AE917E" w14:textId="77777777" w:rsidTr="00EF5E0E">
        <w:tc>
          <w:tcPr>
            <w:tcW w:w="1650" w:type="pct"/>
          </w:tcPr>
          <w:p w14:paraId="0958A9B4" w14:textId="42104B9E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4" w:type="pct"/>
          </w:tcPr>
          <w:p w14:paraId="29731038" w14:textId="6234CA59" w:rsidR="00EF5E0E" w:rsidRPr="00C5392B" w:rsidRDefault="00C5392B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3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4" w:type="pct"/>
          </w:tcPr>
          <w:p w14:paraId="3E42062A" w14:textId="7E4D7D10" w:rsidR="00EF5E0E" w:rsidRPr="00927F6F" w:rsidRDefault="009F1315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5F36096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CD2079" w14:textId="0DC7A3A0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C63B4D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1CC797" w14:textId="3E5EEFD4" w:rsidR="00EF5E0E" w:rsidRPr="00927F6F" w:rsidRDefault="00EE7AE9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4" w:type="pct"/>
          </w:tcPr>
          <w:p w14:paraId="5321A387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8B4A4F" w14:textId="1289B86E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367</w:t>
            </w:r>
          </w:p>
        </w:tc>
      </w:tr>
      <w:tr w:rsidR="00EF5E0E" w:rsidRPr="00927F6F" w14:paraId="70858086" w14:textId="77777777" w:rsidTr="00EF5E0E">
        <w:tc>
          <w:tcPr>
            <w:tcW w:w="1650" w:type="pct"/>
          </w:tcPr>
          <w:p w14:paraId="1E43ACDB" w14:textId="4CA093D5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64" w:type="pct"/>
          </w:tcPr>
          <w:p w14:paraId="254B1B4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D619AAD" w14:textId="6F5B968F" w:rsidR="00EF5E0E" w:rsidRPr="00927F6F" w:rsidRDefault="009F1315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3477C7AC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233EFBE" w14:textId="3EDCE2BA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4D813932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17BFFAA" w14:textId="7E7A9429" w:rsidR="00EF5E0E" w:rsidRPr="00927F6F" w:rsidRDefault="00E62417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4" w:type="pct"/>
          </w:tcPr>
          <w:p w14:paraId="3D0C080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19DDF20" w14:textId="48751A2B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EF5E0E" w:rsidRPr="00927F6F" w14:paraId="46F51A20" w14:textId="77777777" w:rsidTr="00EF5E0E">
        <w:tc>
          <w:tcPr>
            <w:tcW w:w="1650" w:type="pct"/>
          </w:tcPr>
          <w:p w14:paraId="2B0FCFEC" w14:textId="77777777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18A86495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0F27656C" w14:textId="0F26CF3B" w:rsidR="00EF5E0E" w:rsidRPr="009F1315" w:rsidRDefault="009F1315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3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756AAA09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180A1841" w14:textId="3AF2DCDA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56512830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027FAA95" w14:textId="011C6062" w:rsidR="00EF5E0E" w:rsidRPr="00EE7AE9" w:rsidRDefault="00EE7AE9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E624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76BFD43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383E3E9F" w14:textId="4F79C507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387</w:t>
            </w:r>
          </w:p>
        </w:tc>
      </w:tr>
      <w:tr w:rsidR="00EF5E0E" w:rsidRPr="00EF5E0E" w14:paraId="4CFC9AFE" w14:textId="77777777" w:rsidTr="00EF5E0E">
        <w:tc>
          <w:tcPr>
            <w:tcW w:w="1650" w:type="pct"/>
          </w:tcPr>
          <w:p w14:paraId="606E6CE9" w14:textId="77777777" w:rsidR="00EF5E0E" w:rsidRPr="002E77D8" w:rsidRDefault="00EF5E0E" w:rsidP="00EF5E0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14:paraId="075516D1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6659002D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14:paraId="7F68BDA6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0407A72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74A64C0A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AC019BD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26A8361D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E30B0D5" w14:textId="77777777" w:rsidR="00EF5E0E" w:rsidRPr="002E77D8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F5E0E" w:rsidRPr="00927F6F" w14:paraId="349F8A46" w14:textId="77777777" w:rsidTr="00EF5E0E">
        <w:tc>
          <w:tcPr>
            <w:tcW w:w="1650" w:type="pct"/>
          </w:tcPr>
          <w:p w14:paraId="595A16A8" w14:textId="67887AFD" w:rsidR="00EF5E0E" w:rsidRPr="00161E24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4" w:type="pct"/>
          </w:tcPr>
          <w:p w14:paraId="7023FF79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00CB9FF" w14:textId="254B3CF8" w:rsidR="00EF5E0E" w:rsidRPr="009F1315" w:rsidRDefault="009F1315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3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73483AFC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350BBD19" w14:textId="120F6486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1E62431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AB5CA56" w14:textId="04C8D7E8" w:rsidR="00EF5E0E" w:rsidRPr="00EE7AE9" w:rsidRDefault="00EE7AE9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6,253</w:t>
            </w:r>
          </w:p>
        </w:tc>
        <w:tc>
          <w:tcPr>
            <w:tcW w:w="134" w:type="pct"/>
          </w:tcPr>
          <w:p w14:paraId="6B20296B" w14:textId="77777777" w:rsidR="00EF5E0E" w:rsidRPr="00EE7AE9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4BE1E874" w14:textId="0D887C7B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1,127</w:t>
            </w:r>
          </w:p>
        </w:tc>
      </w:tr>
    </w:tbl>
    <w:p w14:paraId="4F5D6C2A" w14:textId="4E0B6CA3" w:rsidR="00EF5E0E" w:rsidRPr="00E62417" w:rsidRDefault="00EF5E0E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EC3BD9" w14:textId="3D547BD1" w:rsidR="006339C4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ED2A51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01C0957B" w14:textId="24B315BA" w:rsidR="002F30C1" w:rsidRPr="00E62417" w:rsidRDefault="002F30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3"/>
        <w:gridCol w:w="270"/>
        <w:gridCol w:w="1187"/>
        <w:gridCol w:w="270"/>
        <w:gridCol w:w="1170"/>
        <w:gridCol w:w="251"/>
        <w:gridCol w:w="1189"/>
      </w:tblGrid>
      <w:tr w:rsidR="00EF5E0E" w:rsidRPr="00B056C3" w14:paraId="11EDF7A1" w14:textId="77777777" w:rsidTr="00EF5E0E">
        <w:trPr>
          <w:tblHeader/>
        </w:trPr>
        <w:tc>
          <w:tcPr>
            <w:tcW w:w="2095" w:type="pct"/>
          </w:tcPr>
          <w:p w14:paraId="1C211150" w14:textId="77777777" w:rsidR="00EF5E0E" w:rsidRPr="00B056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3BA1E68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D15B94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5572031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5E0E" w:rsidRPr="00B056C3" w14:paraId="67008117" w14:textId="77777777" w:rsidTr="00EF5E0E">
        <w:trPr>
          <w:tblHeader/>
        </w:trPr>
        <w:tc>
          <w:tcPr>
            <w:tcW w:w="2095" w:type="pct"/>
          </w:tcPr>
          <w:p w14:paraId="7141A6A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7EA2C28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50DDD6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FF3BE51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4D8F39C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206546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17E0DE1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8B5F18D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5E0E" w:rsidRPr="00B056C3" w14:paraId="75F3410D" w14:textId="77777777" w:rsidTr="00EF5E0E">
        <w:trPr>
          <w:trHeight w:val="434"/>
          <w:tblHeader/>
        </w:trPr>
        <w:tc>
          <w:tcPr>
            <w:tcW w:w="2095" w:type="pct"/>
          </w:tcPr>
          <w:p w14:paraId="19654B8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5E0EB99A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25DEB2BC" w14:textId="77777777" w:rsidTr="00EF5E0E">
        <w:tc>
          <w:tcPr>
            <w:tcW w:w="2095" w:type="pct"/>
          </w:tcPr>
          <w:p w14:paraId="10139672" w14:textId="4F662542" w:rsidR="00EF5E0E" w:rsidRPr="00927F6F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10" w:type="pct"/>
          </w:tcPr>
          <w:p w14:paraId="5A7F5DAB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39432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6D348A7" w14:textId="6D47817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96FBB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542AB0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29A779A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F26378" w14:textId="3D8332F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E0E" w:rsidRPr="00161E24" w14:paraId="2EE76F2B" w14:textId="77777777" w:rsidTr="003D3544">
        <w:tc>
          <w:tcPr>
            <w:tcW w:w="2095" w:type="pct"/>
          </w:tcPr>
          <w:p w14:paraId="6B7B9C5A" w14:textId="1CB03EED" w:rsidR="00EF5E0E" w:rsidRPr="00161E24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ผลประโยชน์ตอบแทนผู้บริหารประกอบด้วย เงินเดือนและผลประโยชน์ตอบแทนอื่น ๆ ของผู้บริหารและค่าตอบแทนกรรมการ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02A2288" w14:textId="741A731D" w:rsidR="009B4C94" w:rsidRPr="00927F6F" w:rsidRDefault="009B4C94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3" w:type="pct"/>
          </w:tcPr>
          <w:p w14:paraId="6B7B7C5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0E7E" w14:textId="53E191A8" w:rsidR="00EF5E0E" w:rsidRPr="003D3544" w:rsidRDefault="00EF5E0E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4C94" w:rsidRPr="003D35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3D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08BBF907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D41C2" w14:textId="3AA64BDC" w:rsidR="00EF5E0E" w:rsidRPr="003D3544" w:rsidRDefault="008039F7" w:rsidP="00803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33" w:type="pct"/>
            <w:shd w:val="clear" w:color="auto" w:fill="auto"/>
          </w:tcPr>
          <w:p w14:paraId="64E07C80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3037" w14:textId="326308A8" w:rsidR="00EF5E0E" w:rsidRPr="003D3544" w:rsidRDefault="00EF5E0E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9F7" w:rsidRPr="003D35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3D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F5E0E" w:rsidRPr="00EF5E0E" w14:paraId="17D5D208" w14:textId="77777777" w:rsidTr="003D3544">
        <w:tc>
          <w:tcPr>
            <w:tcW w:w="2095" w:type="pct"/>
          </w:tcPr>
          <w:p w14:paraId="12450318" w14:textId="77777777" w:rsidR="00EF5E0E" w:rsidRPr="006E22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7C94619E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6371E98D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2419A981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07888731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727AA" w14:textId="77777777" w:rsidR="00EF5E0E" w:rsidRPr="003D3544" w:rsidRDefault="00EF5E0E" w:rsidP="00803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5C795576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35D06C41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F5E0E" w:rsidRPr="00B230DC" w14:paraId="628C9EEF" w14:textId="77777777" w:rsidTr="003D3544">
        <w:tc>
          <w:tcPr>
            <w:tcW w:w="2095" w:type="pct"/>
          </w:tcPr>
          <w:p w14:paraId="63DD440B" w14:textId="47BA287E" w:rsidR="00EF5E0E" w:rsidRPr="00B230DC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610" w:type="pct"/>
          </w:tcPr>
          <w:p w14:paraId="3A883DCD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7B7B937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E49415A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5D19BF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DB19E90" w14:textId="77777777" w:rsidR="00EF5E0E" w:rsidRPr="003D3544" w:rsidRDefault="00EF5E0E" w:rsidP="00803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421CBC8D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37A3693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E0E" w:rsidRPr="00B230DC" w14:paraId="04456180" w14:textId="77777777" w:rsidTr="009532BA">
        <w:tc>
          <w:tcPr>
            <w:tcW w:w="2095" w:type="pct"/>
          </w:tcPr>
          <w:p w14:paraId="49B366F0" w14:textId="74BA30A8" w:rsidR="00EF5E0E" w:rsidRPr="00161E24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ผลประโยชน์ตอบแทนพนักงานประกอบด้วย เงินเดือน ค่าแรงและผลประโยชน์ตอบแทนอื่น ๆ ของพนักงานที่มิใช่ผู้บริหาร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280EE64" w14:textId="7C1483C7" w:rsidR="009B4C94" w:rsidRPr="00927F6F" w:rsidRDefault="009B4C94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10,287</w:t>
            </w:r>
          </w:p>
        </w:tc>
        <w:tc>
          <w:tcPr>
            <w:tcW w:w="143" w:type="pct"/>
          </w:tcPr>
          <w:p w14:paraId="274626B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9FF5" w14:textId="0B85419D" w:rsidR="00EF5E0E" w:rsidRPr="003D3544" w:rsidRDefault="002F188C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  <w:tc>
          <w:tcPr>
            <w:tcW w:w="143" w:type="pct"/>
            <w:shd w:val="clear" w:color="auto" w:fill="auto"/>
          </w:tcPr>
          <w:p w14:paraId="5BD05F4E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235A" w14:textId="5A8A459A" w:rsidR="00EF5E0E" w:rsidRPr="003D3544" w:rsidRDefault="008039F7" w:rsidP="00803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98797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3" w:type="pct"/>
            <w:shd w:val="clear" w:color="auto" w:fill="auto"/>
          </w:tcPr>
          <w:p w14:paraId="688A22BD" w14:textId="77777777" w:rsidR="00EF5E0E" w:rsidRPr="003D3544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8DD8" w14:textId="02BC8924" w:rsidR="00EF5E0E" w:rsidRPr="003D3544" w:rsidRDefault="00EF5E0E" w:rsidP="00C2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41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7975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EF5E0E" w:rsidRPr="00EF5E0E" w14:paraId="35A27DB9" w14:textId="77777777" w:rsidTr="009532BA">
        <w:tc>
          <w:tcPr>
            <w:tcW w:w="2095" w:type="pct"/>
          </w:tcPr>
          <w:p w14:paraId="47CE6970" w14:textId="77777777" w:rsidR="00EF5E0E" w:rsidRPr="006E22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4AFD9F6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9498EE7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5FC1A46" w14:textId="60D9E46A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388A7B4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2C9667AE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21143609" w14:textId="77777777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1F69B71C" w14:textId="79755816" w:rsidR="00EF5E0E" w:rsidRPr="00EF5E0E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F5E0E" w:rsidRPr="00B230DC" w14:paraId="682D589F" w14:textId="77777777" w:rsidTr="009532BA">
        <w:tc>
          <w:tcPr>
            <w:tcW w:w="2095" w:type="pct"/>
          </w:tcPr>
          <w:p w14:paraId="3A8DFE31" w14:textId="314FA3B6" w:rsidR="00EF5E0E" w:rsidRPr="00161E24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รวมค่าใช้จ่ายผลประโยชน์ตอบแทนพนักงาน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745D674D" w14:textId="0CB00997" w:rsidR="00EF5E0E" w:rsidRPr="004C770F" w:rsidRDefault="009B4C94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10,430</w:t>
            </w:r>
          </w:p>
        </w:tc>
        <w:tc>
          <w:tcPr>
            <w:tcW w:w="143" w:type="pct"/>
          </w:tcPr>
          <w:p w14:paraId="3E50FC72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3F1647A" w14:textId="2A7DA142" w:rsidR="00EF5E0E" w:rsidRPr="002F188C" w:rsidRDefault="002F188C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9,513</w:t>
            </w:r>
          </w:p>
        </w:tc>
        <w:tc>
          <w:tcPr>
            <w:tcW w:w="143" w:type="pct"/>
          </w:tcPr>
          <w:p w14:paraId="1EA8659A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3D4E9126" w14:textId="708C2466" w:rsidR="00EF5E0E" w:rsidRPr="008039F7" w:rsidRDefault="008039F7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987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0A232E3B" w14:textId="77777777" w:rsidR="00EF5E0E" w:rsidRPr="008039F7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02B15598" w14:textId="0A936EBC" w:rsidR="00EF5E0E" w:rsidRPr="00B230DC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3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87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</w:tbl>
    <w:p w14:paraId="39917F55" w14:textId="23B57BAF" w:rsidR="00A964D7" w:rsidRDefault="00A964D7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lastRenderedPageBreak/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15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ของเงินเดือน</w:t>
      </w:r>
      <w:r w:rsidR="003B2390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ทุกเดือน และ</w:t>
      </w:r>
      <w:r w:rsidR="00B020E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บริษัทจ่ายสมทบในอัตราร้อยละ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10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</w:t>
      </w:r>
      <w:r w:rsidR="00407F72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เดือนของพนักงานทุกเดือน ทั้งนี้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ขึ้นอยู่กับระยะเวลาทำงานของพนักงานแต่ละคน กองทุนสำรองเลี้ยงชีพนี้ได้จดทะเบียนเป็นกองทุนสำรองเลี้ยงชีพ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569C0E" w14:textId="77777777" w:rsidR="00EF5E0E" w:rsidRPr="00161E24" w:rsidRDefault="00EF5E0E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204167CD" w14:textId="274A8CE4" w:rsidR="008E72AE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8E72AE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ค่าใช้จ่ายตามลักษณะ</w:t>
      </w:r>
    </w:p>
    <w:p w14:paraId="0837E15E" w14:textId="77777777" w:rsidR="008E72AE" w:rsidRPr="00161E24" w:rsidRDefault="008E72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CD87F9" w14:textId="77777777" w:rsidR="00470773" w:rsidRPr="00161E24" w:rsidRDefault="00C7445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งบกำไรขาดทุน</w:t>
      </w:r>
      <w:r w:rsidR="008F640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เบ็ดเสร็จ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1E63779" w14:textId="4A6CC9C7" w:rsidR="00470773" w:rsidRDefault="00470773" w:rsidP="00E7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3"/>
        <w:gridCol w:w="1159"/>
        <w:gridCol w:w="252"/>
        <w:gridCol w:w="1181"/>
      </w:tblGrid>
      <w:tr w:rsidR="007E43F2" w:rsidRPr="00C57846" w14:paraId="6A7B8EF1" w14:textId="77777777" w:rsidTr="007E43F2">
        <w:trPr>
          <w:tblHeader/>
        </w:trPr>
        <w:tc>
          <w:tcPr>
            <w:tcW w:w="2039" w:type="pct"/>
          </w:tcPr>
          <w:p w14:paraId="01BE6C33" w14:textId="77777777" w:rsidR="007E43F2" w:rsidRPr="00B056C3" w:rsidRDefault="007E43F2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0149913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5560D2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2C7047B4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43F2" w:rsidRPr="00C57846" w14:paraId="21A84EFC" w14:textId="77777777" w:rsidTr="007E43F2">
        <w:trPr>
          <w:tblHeader/>
        </w:trPr>
        <w:tc>
          <w:tcPr>
            <w:tcW w:w="2039" w:type="pct"/>
          </w:tcPr>
          <w:p w14:paraId="2127A97D" w14:textId="77777777" w:rsidR="007E43F2" w:rsidRPr="00B056C3" w:rsidRDefault="007E43F2" w:rsidP="00E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99DF682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C068164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09E9A97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F9D74B7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6934CA6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7BF050A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D53C48E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E43F2" w:rsidRPr="00C57846" w14:paraId="6A681D4A" w14:textId="77777777" w:rsidTr="007E43F2">
        <w:trPr>
          <w:trHeight w:val="434"/>
          <w:tblHeader/>
        </w:trPr>
        <w:tc>
          <w:tcPr>
            <w:tcW w:w="2039" w:type="pct"/>
          </w:tcPr>
          <w:p w14:paraId="50EAD364" w14:textId="77777777" w:rsidR="007E43F2" w:rsidRPr="00B056C3" w:rsidRDefault="007E43F2" w:rsidP="00E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8"/>
          </w:tcPr>
          <w:p w14:paraId="5BBC85D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43F2" w:rsidRPr="00927F6F" w14:paraId="398EC756" w14:textId="77777777" w:rsidTr="009532BA">
        <w:tc>
          <w:tcPr>
            <w:tcW w:w="2039" w:type="pct"/>
          </w:tcPr>
          <w:p w14:paraId="37388DF4" w14:textId="42A452FB" w:rsidR="007E43F2" w:rsidRPr="00927F6F" w:rsidRDefault="007E43F2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22" w:type="pct"/>
            <w:vAlign w:val="bottom"/>
          </w:tcPr>
          <w:p w14:paraId="0FAA9CF7" w14:textId="7A712CAD" w:rsidR="007E43F2" w:rsidRPr="00927F6F" w:rsidRDefault="003962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68,914</w:t>
            </w:r>
          </w:p>
        </w:tc>
        <w:tc>
          <w:tcPr>
            <w:tcW w:w="147" w:type="pct"/>
            <w:vAlign w:val="bottom"/>
          </w:tcPr>
          <w:p w14:paraId="1F54629C" w14:textId="77777777" w:rsidR="007E43F2" w:rsidRPr="00927F6F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57BAF7" w14:textId="43CF71C9" w:rsidR="007E43F2" w:rsidRPr="00927F6F" w:rsidRDefault="003962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52,755</w:t>
            </w:r>
          </w:p>
        </w:tc>
        <w:tc>
          <w:tcPr>
            <w:tcW w:w="154" w:type="pct"/>
            <w:gridSpan w:val="2"/>
            <w:vAlign w:val="bottom"/>
          </w:tcPr>
          <w:p w14:paraId="57AC435C" w14:textId="77777777" w:rsidR="007E43F2" w:rsidRPr="00927F6F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6A11204" w14:textId="47835AB6" w:rsidR="007E43F2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716289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C3CE503" w14:textId="77777777" w:rsidR="007E43F2" w:rsidRPr="002F188C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2AA1D1" w14:textId="18FA04FC" w:rsidR="007E43F2" w:rsidRPr="002F188C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45,183</w:t>
            </w:r>
          </w:p>
        </w:tc>
      </w:tr>
      <w:tr w:rsidR="007E43F2" w:rsidRPr="00927F6F" w14:paraId="12A444D2" w14:textId="77777777" w:rsidTr="009532BA">
        <w:tc>
          <w:tcPr>
            <w:tcW w:w="2039" w:type="pct"/>
          </w:tcPr>
          <w:p w14:paraId="32FA31D0" w14:textId="351033B0" w:rsidR="007E43F2" w:rsidRPr="00161E24" w:rsidRDefault="007E43F2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22" w:type="pct"/>
            <w:vAlign w:val="bottom"/>
          </w:tcPr>
          <w:p w14:paraId="4355BC4C" w14:textId="069A83A4" w:rsidR="007E43F2" w:rsidRPr="007D50FD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0FD">
              <w:rPr>
                <w:rFonts w:asciiTheme="majorBidi" w:hAnsiTheme="majorBidi" w:cstheme="majorBidi"/>
                <w:sz w:val="30"/>
                <w:szCs w:val="30"/>
              </w:rPr>
              <w:t>10,430</w:t>
            </w:r>
          </w:p>
        </w:tc>
        <w:tc>
          <w:tcPr>
            <w:tcW w:w="147" w:type="pct"/>
            <w:vAlign w:val="bottom"/>
          </w:tcPr>
          <w:p w14:paraId="4B25913E" w14:textId="77777777" w:rsidR="007E43F2" w:rsidRPr="007D50FD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B41C4FF" w14:textId="15A0534E" w:rsidR="007E43F2" w:rsidRPr="002167E3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167E3">
              <w:rPr>
                <w:rFonts w:asciiTheme="majorBidi" w:hAnsiTheme="majorBidi" w:cstheme="majorBidi"/>
                <w:sz w:val="30"/>
                <w:szCs w:val="30"/>
              </w:rPr>
              <w:t>9,513</w:t>
            </w:r>
          </w:p>
        </w:tc>
        <w:tc>
          <w:tcPr>
            <w:tcW w:w="154" w:type="pct"/>
            <w:gridSpan w:val="2"/>
            <w:vAlign w:val="bottom"/>
          </w:tcPr>
          <w:p w14:paraId="252F63CC" w14:textId="77777777" w:rsidR="007E43F2" w:rsidRPr="007D50FD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6145803" w14:textId="6E63C4A0" w:rsidR="007E43F2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71628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8128D4" w14:textId="77777777" w:rsidR="007E43F2" w:rsidRPr="002F188C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0840A0" w14:textId="79AEE443" w:rsidR="007E43F2" w:rsidRPr="002F188C" w:rsidRDefault="007E43F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A379E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5B5E34" w:rsidRPr="00927F6F" w14:paraId="5922AC44" w14:textId="77777777" w:rsidTr="009532BA">
        <w:tc>
          <w:tcPr>
            <w:tcW w:w="2039" w:type="pct"/>
            <w:shd w:val="clear" w:color="auto" w:fill="auto"/>
          </w:tcPr>
          <w:p w14:paraId="14D65669" w14:textId="78824008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DBDB6D5" w14:textId="37DF79C7" w:rsidR="005B5E34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4,874</w:t>
            </w:r>
          </w:p>
        </w:tc>
        <w:tc>
          <w:tcPr>
            <w:tcW w:w="147" w:type="pct"/>
            <w:vAlign w:val="bottom"/>
          </w:tcPr>
          <w:p w14:paraId="721C0E86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9662257" w14:textId="47EA50DA" w:rsidR="005B5E34" w:rsidRPr="00161E24" w:rsidRDefault="002167E3" w:rsidP="00216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1C05D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54" w:type="pct"/>
            <w:gridSpan w:val="2"/>
            <w:vAlign w:val="bottom"/>
          </w:tcPr>
          <w:p w14:paraId="1E404098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1FACAA8" w14:textId="24C3CC0B" w:rsidR="005B5E34" w:rsidRPr="002F188C" w:rsidRDefault="009532BA" w:rsidP="00953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D3D54CA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4EAA758" w14:textId="7CEFD089" w:rsidR="005B5E34" w:rsidRPr="002F188C" w:rsidRDefault="009532BA" w:rsidP="00987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1628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B5E34" w:rsidRPr="00927F6F" w14:paraId="5D8932D3" w14:textId="77777777" w:rsidTr="009532BA">
        <w:tc>
          <w:tcPr>
            <w:tcW w:w="2039" w:type="pct"/>
          </w:tcPr>
          <w:p w14:paraId="42DB64B2" w14:textId="499BABDF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2" w:type="pct"/>
            <w:vAlign w:val="bottom"/>
          </w:tcPr>
          <w:p w14:paraId="75B2E9A3" w14:textId="6AC40974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  <w:tc>
          <w:tcPr>
            <w:tcW w:w="147" w:type="pct"/>
            <w:vAlign w:val="bottom"/>
          </w:tcPr>
          <w:p w14:paraId="6BB9FE69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961E712" w14:textId="7ED2D7A0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1C05D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54" w:type="pct"/>
            <w:gridSpan w:val="2"/>
            <w:vAlign w:val="bottom"/>
          </w:tcPr>
          <w:p w14:paraId="1BEA9128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0CF696D" w14:textId="61B43083" w:rsidR="005B5E34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00C2F6D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E841E3E" w14:textId="26D27C6A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5B5E34" w:rsidRPr="00927F6F" w14:paraId="1370802D" w14:textId="77777777" w:rsidTr="009532BA">
        <w:tc>
          <w:tcPr>
            <w:tcW w:w="2039" w:type="pct"/>
          </w:tcPr>
          <w:p w14:paraId="32FA6032" w14:textId="7A9E3210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22" w:type="pct"/>
            <w:vAlign w:val="bottom"/>
          </w:tcPr>
          <w:p w14:paraId="4A4927BE" w14:textId="21F3915E" w:rsidR="005B5E34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  <w:tc>
          <w:tcPr>
            <w:tcW w:w="147" w:type="pct"/>
            <w:vAlign w:val="bottom"/>
          </w:tcPr>
          <w:p w14:paraId="73868C19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BB98063" w14:textId="6DF61BE9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1,857</w:t>
            </w:r>
          </w:p>
        </w:tc>
        <w:tc>
          <w:tcPr>
            <w:tcW w:w="154" w:type="pct"/>
            <w:gridSpan w:val="2"/>
            <w:vAlign w:val="bottom"/>
          </w:tcPr>
          <w:p w14:paraId="667F1F9E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5ECDF71" w14:textId="3CD53BF1" w:rsidR="005B5E34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B44D33B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A686ED3" w14:textId="1755E5EB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5B5E34" w:rsidRPr="00927F6F" w14:paraId="21AE76D4" w14:textId="77777777" w:rsidTr="009532BA">
        <w:tc>
          <w:tcPr>
            <w:tcW w:w="2039" w:type="pct"/>
          </w:tcPr>
          <w:p w14:paraId="792B5C6C" w14:textId="741D680B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ค่าใช้จ่ายเกี่ยวกับการผลิตอื่น </w:t>
            </w:r>
          </w:p>
        </w:tc>
        <w:tc>
          <w:tcPr>
            <w:tcW w:w="622" w:type="pct"/>
            <w:vAlign w:val="bottom"/>
          </w:tcPr>
          <w:p w14:paraId="0F859B37" w14:textId="4C409E55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2,104</w:t>
            </w:r>
          </w:p>
        </w:tc>
        <w:tc>
          <w:tcPr>
            <w:tcW w:w="147" w:type="pct"/>
            <w:vAlign w:val="bottom"/>
          </w:tcPr>
          <w:p w14:paraId="13A049C0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73A0A25" w14:textId="745256B2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4" w:type="pct"/>
            <w:gridSpan w:val="2"/>
            <w:vAlign w:val="bottom"/>
          </w:tcPr>
          <w:p w14:paraId="58A3D42E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00FBF08" w14:textId="485D6B37" w:rsidR="005B5E34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6289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72052FA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E1BF5B8" w14:textId="040A8C92" w:rsidR="005B5E34" w:rsidRPr="002F188C" w:rsidRDefault="00A379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5B5E34" w:rsidRPr="00927F6F" w14:paraId="51489E9E" w14:textId="77777777" w:rsidTr="009532BA">
        <w:tc>
          <w:tcPr>
            <w:tcW w:w="2039" w:type="pct"/>
          </w:tcPr>
          <w:p w14:paraId="2BEE40A6" w14:textId="34993DAD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22" w:type="pct"/>
            <w:vAlign w:val="bottom"/>
          </w:tcPr>
          <w:p w14:paraId="6E32DFFE" w14:textId="75DFE87E" w:rsidR="005B5E34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  <w:tc>
          <w:tcPr>
            <w:tcW w:w="147" w:type="pct"/>
            <w:vAlign w:val="bottom"/>
          </w:tcPr>
          <w:p w14:paraId="30C7FC40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24E92A" w14:textId="6468ECA1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54" w:type="pct"/>
            <w:gridSpan w:val="2"/>
            <w:vAlign w:val="bottom"/>
          </w:tcPr>
          <w:p w14:paraId="3A118F6E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EB83805" w14:textId="24A1A2A1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C49E61F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A0DDF9F" w14:textId="7A4D1CD1" w:rsidR="005B5E34" w:rsidRPr="002F188C" w:rsidRDefault="00A379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5B5E34" w:rsidRPr="00927F6F" w14:paraId="3C663864" w14:textId="77777777" w:rsidTr="009532BA">
        <w:tc>
          <w:tcPr>
            <w:tcW w:w="2039" w:type="pct"/>
          </w:tcPr>
          <w:p w14:paraId="176BEB48" w14:textId="14AD0F11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22" w:type="pct"/>
            <w:vAlign w:val="bottom"/>
          </w:tcPr>
          <w:p w14:paraId="222DE4BA" w14:textId="6BED7792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  <w:tc>
          <w:tcPr>
            <w:tcW w:w="147" w:type="pct"/>
            <w:vAlign w:val="bottom"/>
          </w:tcPr>
          <w:p w14:paraId="55AC768E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4D0E43" w14:textId="4D30543B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154" w:type="pct"/>
            <w:gridSpan w:val="2"/>
            <w:vAlign w:val="bottom"/>
          </w:tcPr>
          <w:p w14:paraId="2B28F0AA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CA578CE" w14:textId="4DAFE7AA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31868E0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A7C44BF" w14:textId="2EE50A29" w:rsidR="005B5E34" w:rsidRPr="002F188C" w:rsidRDefault="00A379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5B5E34" w:rsidRPr="00927F6F" w14:paraId="2F6DF882" w14:textId="77777777" w:rsidTr="009532BA">
        <w:tc>
          <w:tcPr>
            <w:tcW w:w="2039" w:type="pct"/>
          </w:tcPr>
          <w:p w14:paraId="24A731E4" w14:textId="4E27C9F4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622" w:type="pct"/>
            <w:vAlign w:val="bottom"/>
          </w:tcPr>
          <w:p w14:paraId="3D31C202" w14:textId="369DDF82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47" w:type="pct"/>
            <w:vAlign w:val="bottom"/>
          </w:tcPr>
          <w:p w14:paraId="38EC99D3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7D5F7FC" w14:textId="55B916EC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54" w:type="pct"/>
            <w:gridSpan w:val="2"/>
            <w:vAlign w:val="bottom"/>
          </w:tcPr>
          <w:p w14:paraId="16977191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AEC742F" w14:textId="44D788B9" w:rsidR="005B5E34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C3204DD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5F191AA" w14:textId="05109475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5B5E34" w:rsidRPr="00927F6F" w14:paraId="27525C27" w14:textId="77777777" w:rsidTr="009532BA">
        <w:tc>
          <w:tcPr>
            <w:tcW w:w="2039" w:type="pct"/>
          </w:tcPr>
          <w:p w14:paraId="654D89B2" w14:textId="0708C0FF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ค่าเช่าสำนักงานและสินทรัพย์อื่น</w:t>
            </w:r>
          </w:p>
        </w:tc>
        <w:tc>
          <w:tcPr>
            <w:tcW w:w="622" w:type="pct"/>
            <w:vAlign w:val="bottom"/>
          </w:tcPr>
          <w:p w14:paraId="6AA863B4" w14:textId="63F1CAB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7" w:type="pct"/>
            <w:vAlign w:val="bottom"/>
          </w:tcPr>
          <w:p w14:paraId="5905DBC3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0CCACD8" w14:textId="1AD89FA3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54" w:type="pct"/>
            <w:gridSpan w:val="2"/>
            <w:vAlign w:val="bottom"/>
          </w:tcPr>
          <w:p w14:paraId="570FAE9D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FAA9634" w14:textId="726A452C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E510237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4CEA9BC" w14:textId="79DBDA6F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E34" w:rsidRPr="002F188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5B5E34" w:rsidRPr="00927F6F" w14:paraId="34B4BFFF" w14:textId="77777777" w:rsidTr="009532BA">
        <w:tc>
          <w:tcPr>
            <w:tcW w:w="2039" w:type="pct"/>
          </w:tcPr>
          <w:p w14:paraId="724A1424" w14:textId="75E09FEB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622" w:type="pct"/>
            <w:vAlign w:val="bottom"/>
          </w:tcPr>
          <w:p w14:paraId="1EF390A2" w14:textId="062EE6D3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7" w:type="pct"/>
            <w:vAlign w:val="bottom"/>
          </w:tcPr>
          <w:p w14:paraId="01004B88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5E481F" w14:textId="6DCB4FAE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54" w:type="pct"/>
            <w:gridSpan w:val="2"/>
            <w:vAlign w:val="bottom"/>
          </w:tcPr>
          <w:p w14:paraId="53018B14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D415DFA" w14:textId="25ECB181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FBF4D5C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907A0E7" w14:textId="49D220E2" w:rsidR="005B5E34" w:rsidRPr="002F188C" w:rsidRDefault="00716289" w:rsidP="00987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5B5E34" w:rsidRPr="00927F6F" w14:paraId="679B4000" w14:textId="77777777" w:rsidTr="009532BA">
        <w:tc>
          <w:tcPr>
            <w:tcW w:w="2039" w:type="pct"/>
          </w:tcPr>
          <w:p w14:paraId="6C4C5985" w14:textId="63FA845A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  <w:vAlign w:val="bottom"/>
          </w:tcPr>
          <w:p w14:paraId="48132AA4" w14:textId="1CB456FA" w:rsidR="005B5E34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7" w:type="pct"/>
            <w:vAlign w:val="bottom"/>
          </w:tcPr>
          <w:p w14:paraId="2257C200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BBA4D79" w14:textId="0122143F" w:rsidR="005B5E34" w:rsidRPr="00161E24" w:rsidRDefault="002167E3" w:rsidP="0074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54" w:type="pct"/>
            <w:gridSpan w:val="2"/>
            <w:vAlign w:val="bottom"/>
          </w:tcPr>
          <w:p w14:paraId="553ADBC5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E0DF2FA" w14:textId="50D7F42A" w:rsidR="005B5E34" w:rsidRPr="002F188C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82F3591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626BFDD" w14:textId="23610D38" w:rsidR="005B5E34" w:rsidRPr="002F188C" w:rsidRDefault="00304F9A" w:rsidP="00987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5B5E34" w:rsidRPr="00927F6F" w14:paraId="020F3185" w14:textId="77777777" w:rsidTr="009532BA">
        <w:tc>
          <w:tcPr>
            <w:tcW w:w="2039" w:type="pct"/>
            <w:vAlign w:val="bottom"/>
          </w:tcPr>
          <w:p w14:paraId="76DF91A6" w14:textId="029B5A71" w:rsidR="005B5E34" w:rsidRPr="00161E24" w:rsidRDefault="005B5E34" w:rsidP="0074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การเปลี่ยนแปลงในสินทรัพย์ชีวภาพ</w:t>
            </w:r>
            <w:r w:rsidR="00E624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50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สำเร็จรูปและสินค้าระหว่างผลิต</w:t>
            </w:r>
          </w:p>
        </w:tc>
        <w:tc>
          <w:tcPr>
            <w:tcW w:w="622" w:type="pct"/>
            <w:vAlign w:val="bottom"/>
          </w:tcPr>
          <w:p w14:paraId="79E38A35" w14:textId="45AB3326" w:rsidR="005B5E34" w:rsidRPr="00927F6F" w:rsidRDefault="003962EA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47" w:type="pct"/>
            <w:vAlign w:val="bottom"/>
          </w:tcPr>
          <w:p w14:paraId="293A0BAA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2DE4EB4" w14:textId="047FBA55" w:rsidR="00C03474" w:rsidRPr="00161E24" w:rsidRDefault="003962EA" w:rsidP="00C03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154" w:type="pct"/>
            <w:gridSpan w:val="2"/>
            <w:vAlign w:val="bottom"/>
          </w:tcPr>
          <w:p w14:paraId="157E0FFB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037D9B1" w14:textId="3C967CD3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9A7160C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A058D6C" w14:textId="18842F31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5B5E34" w:rsidRPr="00927F6F" w14:paraId="365E4B5A" w14:textId="77777777" w:rsidTr="009532BA">
        <w:tc>
          <w:tcPr>
            <w:tcW w:w="2039" w:type="pct"/>
          </w:tcPr>
          <w:p w14:paraId="35820430" w14:textId="226B44F9" w:rsidR="005B5E34" w:rsidRPr="00161E24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57E76606" w14:textId="6789101A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5,041</w:t>
            </w:r>
          </w:p>
        </w:tc>
        <w:tc>
          <w:tcPr>
            <w:tcW w:w="147" w:type="pct"/>
            <w:vAlign w:val="bottom"/>
          </w:tcPr>
          <w:p w14:paraId="6341E40C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8177" w14:textId="45A060E7" w:rsidR="005B5E34" w:rsidRPr="00161E24" w:rsidRDefault="002167E3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1C05D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4" w:type="pct"/>
            <w:gridSpan w:val="2"/>
            <w:vAlign w:val="bottom"/>
          </w:tcPr>
          <w:p w14:paraId="4D319BA7" w14:textId="77777777" w:rsidR="005B5E34" w:rsidRPr="00927F6F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4564" w14:textId="26EFF5DC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ACBBA22" w14:textId="77777777" w:rsidR="005B5E34" w:rsidRPr="002F188C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09C04" w14:textId="23E7568B" w:rsidR="005B5E34" w:rsidRPr="002F188C" w:rsidRDefault="00716289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5B5E34" w:rsidRPr="00927F6F" w14:paraId="71E76549" w14:textId="77777777" w:rsidTr="00570A08">
        <w:tc>
          <w:tcPr>
            <w:tcW w:w="2039" w:type="pct"/>
          </w:tcPr>
          <w:p w14:paraId="5A7D85F3" w14:textId="53A2521C" w:rsidR="005B5E34" w:rsidRPr="00B230DC" w:rsidRDefault="005B5E34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รวมต้นทุนขายสินค้าและบริการ ต้นทุนใน</w:t>
            </w:r>
            <w:r w:rsidR="00745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89558" w14:textId="2D33B194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103,488</w:t>
            </w: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937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6112F" w14:textId="77777777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E051A" w14:textId="09E25D30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85,174</w:t>
            </w:r>
          </w:p>
        </w:tc>
        <w:tc>
          <w:tcPr>
            <w:tcW w:w="154" w:type="pct"/>
            <w:gridSpan w:val="2"/>
            <w:shd w:val="clear" w:color="auto" w:fill="auto"/>
            <w:vAlign w:val="bottom"/>
          </w:tcPr>
          <w:p w14:paraId="72F685CB" w14:textId="77777777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7A44B" w14:textId="10E6A9CF" w:rsidR="005B5E34" w:rsidRPr="00570A08" w:rsidRDefault="00C04D32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6E6D2A5" w14:textId="77777777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BF875" w14:textId="468AC3B5" w:rsidR="005B5E34" w:rsidRPr="00570A08" w:rsidRDefault="005B5E34" w:rsidP="0074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49,730</w:t>
            </w:r>
          </w:p>
        </w:tc>
      </w:tr>
    </w:tbl>
    <w:p w14:paraId="1A10634E" w14:textId="77777777" w:rsidR="007E43F2" w:rsidRPr="00161E24" w:rsidRDefault="007E43F2" w:rsidP="00E7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CDA227" w14:textId="77777777" w:rsidR="004F532B" w:rsidRPr="00161E24" w:rsidRDefault="004F532B">
      <w:pPr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cs/>
        </w:rPr>
        <w:br w:type="page"/>
      </w:r>
    </w:p>
    <w:p w14:paraId="7BD29C0A" w14:textId="7334499F" w:rsidR="00B71647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B71647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9B91EB9" w14:textId="1B76F735" w:rsidR="00D1223D" w:rsidRDefault="00D1223D" w:rsidP="00FE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278"/>
        <w:gridCol w:w="272"/>
        <w:gridCol w:w="1188"/>
        <w:gridCol w:w="272"/>
        <w:gridCol w:w="1171"/>
        <w:gridCol w:w="252"/>
        <w:gridCol w:w="1184"/>
      </w:tblGrid>
      <w:tr w:rsidR="00C07624" w:rsidRPr="00C57846" w14:paraId="6D400FE8" w14:textId="77777777" w:rsidTr="00F44E24">
        <w:trPr>
          <w:tblHeader/>
        </w:trPr>
        <w:tc>
          <w:tcPr>
            <w:tcW w:w="2011" w:type="pct"/>
            <w:vAlign w:val="bottom"/>
          </w:tcPr>
          <w:p w14:paraId="75EA56B1" w14:textId="58BBBEE0" w:rsidR="00C07624" w:rsidRPr="00B056C3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54" w:type="pct"/>
            <w:gridSpan w:val="3"/>
            <w:vAlign w:val="bottom"/>
          </w:tcPr>
          <w:p w14:paraId="3A0CBF5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615039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3F384872" w14:textId="34008884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624" w:rsidRPr="00C57846" w14:paraId="4A3FD831" w14:textId="77777777" w:rsidTr="00F44E24">
        <w:trPr>
          <w:tblHeader/>
        </w:trPr>
        <w:tc>
          <w:tcPr>
            <w:tcW w:w="2011" w:type="pct"/>
            <w:vAlign w:val="bottom"/>
          </w:tcPr>
          <w:p w14:paraId="4DAF36F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5DC429F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7DF4C3FF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20FFF9B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bottom"/>
          </w:tcPr>
          <w:p w14:paraId="2ACD9B6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CD06E54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  <w:vAlign w:val="bottom"/>
          </w:tcPr>
          <w:p w14:paraId="53255C2A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B4D9451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07624" w:rsidRPr="00C57846" w14:paraId="04ACFFFB" w14:textId="77777777" w:rsidTr="00F44E24">
        <w:trPr>
          <w:trHeight w:val="434"/>
          <w:tblHeader/>
        </w:trPr>
        <w:tc>
          <w:tcPr>
            <w:tcW w:w="2011" w:type="pct"/>
            <w:vAlign w:val="bottom"/>
          </w:tcPr>
          <w:p w14:paraId="0E55B7CE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097911D0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7624" w:rsidRPr="00927F6F" w14:paraId="58440F89" w14:textId="77777777" w:rsidTr="00F44E24">
        <w:tc>
          <w:tcPr>
            <w:tcW w:w="2011" w:type="pct"/>
            <w:vAlign w:val="bottom"/>
          </w:tcPr>
          <w:p w14:paraId="7BE4E21F" w14:textId="2F516B7E" w:rsidR="00C07624" w:rsidRPr="00927F6F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80" w:type="pct"/>
            <w:vAlign w:val="bottom"/>
          </w:tcPr>
          <w:p w14:paraId="16C3CA5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035D726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C8BB674" w14:textId="66BF0596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6E35E7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BAC3C1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698A538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B3A168" w14:textId="671D3675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7624" w:rsidRPr="00927F6F" w14:paraId="0356419A" w14:textId="77777777" w:rsidTr="00F44E24">
        <w:tc>
          <w:tcPr>
            <w:tcW w:w="2011" w:type="pct"/>
            <w:vAlign w:val="bottom"/>
          </w:tcPr>
          <w:p w14:paraId="4614E53E" w14:textId="61957F69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80" w:type="pct"/>
            <w:vAlign w:val="bottom"/>
          </w:tcPr>
          <w:p w14:paraId="2AAB59A3" w14:textId="099E2062" w:rsidR="00C07624" w:rsidRPr="00927F6F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5" w:type="pct"/>
            <w:vAlign w:val="bottom"/>
          </w:tcPr>
          <w:p w14:paraId="0A9A7B1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370CFA9" w14:textId="31226CB0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45" w:type="pct"/>
            <w:vAlign w:val="bottom"/>
          </w:tcPr>
          <w:p w14:paraId="79DB69F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17D5EA7" w14:textId="6CCAD8B1" w:rsidR="00C07624" w:rsidRPr="00927F6F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34" w:type="pct"/>
            <w:vAlign w:val="bottom"/>
          </w:tcPr>
          <w:p w14:paraId="71A52DC4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8D9B734" w14:textId="6CD66894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C07624" w:rsidRPr="00927F6F" w14:paraId="1501B93E" w14:textId="77777777" w:rsidTr="00F44E24">
        <w:tc>
          <w:tcPr>
            <w:tcW w:w="2011" w:type="pct"/>
            <w:vAlign w:val="bottom"/>
          </w:tcPr>
          <w:p w14:paraId="1F1F6027" w14:textId="46D3C2D5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ที่บันทึกต่ำไป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11B87C48" w14:textId="32618693" w:rsidR="00C07624" w:rsidRPr="00927F6F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5" w:type="pct"/>
            <w:vAlign w:val="bottom"/>
          </w:tcPr>
          <w:p w14:paraId="6D848DE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144B628" w14:textId="10B06A51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140CCAEA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49D13731" w14:textId="27693FC0" w:rsidR="00C07624" w:rsidRPr="00927F6F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4" w:type="pct"/>
            <w:vAlign w:val="bottom"/>
          </w:tcPr>
          <w:p w14:paraId="7A3F37E0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64F8DD9" w14:textId="7876D778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07624" w:rsidRPr="00927F6F" w14:paraId="2532D042" w14:textId="77777777" w:rsidTr="00F44E24">
        <w:tc>
          <w:tcPr>
            <w:tcW w:w="2011" w:type="pct"/>
            <w:vAlign w:val="bottom"/>
          </w:tcPr>
          <w:p w14:paraId="7E2C3937" w14:textId="2298645E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BEDF1" w14:textId="0200E049" w:rsidR="00C07624" w:rsidRPr="00E21FF3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424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  <w:vAlign w:val="bottom"/>
          </w:tcPr>
          <w:p w14:paraId="5603ECDF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31B4D" w14:textId="5AEB58C0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45" w:type="pct"/>
            <w:vAlign w:val="bottom"/>
          </w:tcPr>
          <w:p w14:paraId="5F5B3AAD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6F9A8" w14:textId="29538FB2" w:rsidR="00C07624" w:rsidRPr="00E21FF3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34" w:type="pct"/>
            <w:vAlign w:val="bottom"/>
          </w:tcPr>
          <w:p w14:paraId="3D0470B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49EF3" w14:textId="02351168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</w:tr>
      <w:tr w:rsidR="00C07624" w:rsidRPr="00927F6F" w14:paraId="4CAFA32E" w14:textId="77777777" w:rsidTr="00F44E24">
        <w:tc>
          <w:tcPr>
            <w:tcW w:w="2011" w:type="pct"/>
            <w:vAlign w:val="bottom"/>
          </w:tcPr>
          <w:p w14:paraId="296C30BF" w14:textId="6EE4F8CF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3696CEC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5287756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1AF7A03" w14:textId="350DD65A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3E88228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79D613CA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24C235BA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4993F876" w14:textId="4B4F1CBA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624" w:rsidRPr="00927F6F" w14:paraId="432A809D" w14:textId="77777777" w:rsidTr="00F44E24">
        <w:tc>
          <w:tcPr>
            <w:tcW w:w="2011" w:type="pct"/>
            <w:vAlign w:val="bottom"/>
          </w:tcPr>
          <w:p w14:paraId="0913ED29" w14:textId="75BBB4D4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80" w:type="pct"/>
            <w:vAlign w:val="bottom"/>
          </w:tcPr>
          <w:p w14:paraId="5C7E0261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692E1DD3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93B18A5" w14:textId="254CC5E6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B2D487B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3428F04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5B7581B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5FE2DA9" w14:textId="612A0D4A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624" w:rsidRPr="00927F6F" w14:paraId="4E2ADB39" w14:textId="77777777" w:rsidTr="00F44E24">
        <w:tc>
          <w:tcPr>
            <w:tcW w:w="2011" w:type="pct"/>
            <w:vAlign w:val="bottom"/>
          </w:tcPr>
          <w:p w14:paraId="5094E72B" w14:textId="59F6AB14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7B75382E" w14:textId="5173CE52" w:rsidR="00C07624" w:rsidRPr="00927F6F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145" w:type="pct"/>
            <w:vAlign w:val="bottom"/>
          </w:tcPr>
          <w:p w14:paraId="5AF93B90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66EF116" w14:textId="11B8A7DA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(275)</w:t>
            </w:r>
          </w:p>
        </w:tc>
        <w:tc>
          <w:tcPr>
            <w:tcW w:w="145" w:type="pct"/>
            <w:vAlign w:val="bottom"/>
          </w:tcPr>
          <w:p w14:paraId="09239071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469026A" w14:textId="0E9BEABE" w:rsidR="00C07624" w:rsidRPr="00927F6F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34" w:type="pct"/>
            <w:vAlign w:val="bottom"/>
          </w:tcPr>
          <w:p w14:paraId="3B8E5B4C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F5154B0" w14:textId="48E96B2B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C07624" w:rsidRPr="00927F6F" w14:paraId="11E50DAF" w14:textId="77777777" w:rsidTr="00F44E24">
        <w:tc>
          <w:tcPr>
            <w:tcW w:w="2011" w:type="pct"/>
            <w:vAlign w:val="bottom"/>
          </w:tcPr>
          <w:p w14:paraId="5D28FA23" w14:textId="2BCE3480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10827" w14:textId="5C75548C" w:rsidR="00C07624" w:rsidRPr="00E21FF3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1,549</w:t>
            </w:r>
          </w:p>
        </w:tc>
        <w:tc>
          <w:tcPr>
            <w:tcW w:w="145" w:type="pct"/>
            <w:vAlign w:val="bottom"/>
          </w:tcPr>
          <w:p w14:paraId="1072882D" w14:textId="77777777" w:rsidR="00C07624" w:rsidRPr="00E21FF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EEF2E" w14:textId="740C1176" w:rsidR="00C07624" w:rsidRPr="00E21FF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5" w:type="pct"/>
            <w:vAlign w:val="bottom"/>
          </w:tcPr>
          <w:p w14:paraId="478A8077" w14:textId="77777777" w:rsidR="00C07624" w:rsidRPr="00E21FF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F3D62" w14:textId="486F7BA2" w:rsidR="00C07624" w:rsidRPr="00E21FF3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34" w:type="pct"/>
            <w:vAlign w:val="bottom"/>
          </w:tcPr>
          <w:p w14:paraId="71929E82" w14:textId="77777777" w:rsidR="00C07624" w:rsidRPr="00E21FF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7CD20" w14:textId="3DC126CB" w:rsidR="00C07624" w:rsidRPr="00E21FF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  <w:tr w:rsidR="00C07624" w:rsidRPr="00927F6F" w14:paraId="42BFC9A9" w14:textId="77777777" w:rsidTr="00F44E24">
        <w:tc>
          <w:tcPr>
            <w:tcW w:w="2011" w:type="pct"/>
            <w:vAlign w:val="bottom"/>
          </w:tcPr>
          <w:p w14:paraId="1B4AA9E0" w14:textId="06723D07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vAlign w:val="bottom"/>
          </w:tcPr>
          <w:p w14:paraId="1A63ABCD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CC29E80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51479C32" w14:textId="5ADA5EC3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400234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09A16F2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1131814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333992C1" w14:textId="43381DC1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624" w:rsidRPr="00927F6F" w14:paraId="2635475D" w14:textId="77777777" w:rsidTr="00F44E24">
        <w:tc>
          <w:tcPr>
            <w:tcW w:w="2011" w:type="pct"/>
            <w:vAlign w:val="bottom"/>
          </w:tcPr>
          <w:p w14:paraId="52A8202D" w14:textId="5D1F652F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680" w:type="pct"/>
            <w:vAlign w:val="bottom"/>
          </w:tcPr>
          <w:p w14:paraId="16E738A4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3F749A5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75195E7" w14:textId="65218126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FF0B5C2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0798A40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71B98A9F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07D9A3" w14:textId="679BF561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624" w:rsidRPr="00927F6F" w14:paraId="33A26353" w14:textId="77777777" w:rsidTr="00F44E24">
        <w:tc>
          <w:tcPr>
            <w:tcW w:w="2011" w:type="pct"/>
            <w:vAlign w:val="bottom"/>
          </w:tcPr>
          <w:p w14:paraId="3AADDE8A" w14:textId="1649F8EF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3B3F36F7" w14:textId="1C395EFF" w:rsidR="00C07624" w:rsidRPr="00927F6F" w:rsidRDefault="00E21FF3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32C6B9D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765441CB" w14:textId="0E06CFB6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145" w:type="pct"/>
            <w:vAlign w:val="bottom"/>
          </w:tcPr>
          <w:p w14:paraId="196D114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083C35BF" w14:textId="4C459143" w:rsidR="0081667B" w:rsidRPr="00927F6F" w:rsidRDefault="0081667B" w:rsidP="00A40CA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08E6A44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07286474" w14:textId="52DA352D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C07624" w:rsidRPr="00927F6F" w14:paraId="40C7B8F4" w14:textId="77777777" w:rsidTr="00F44E24">
        <w:tc>
          <w:tcPr>
            <w:tcW w:w="2011" w:type="pct"/>
            <w:vAlign w:val="bottom"/>
          </w:tcPr>
          <w:p w14:paraId="77C92EEE" w14:textId="4BFAFA33" w:rsidR="00C07624" w:rsidRPr="00161E24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กำไรจากการป้องกัน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68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A611C" w14:textId="241518D5" w:rsidR="00C07624" w:rsidRPr="00927F6F" w:rsidRDefault="00B0452C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1F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B0C6ABB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674FA4" w14:textId="365B25B3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45" w:type="pct"/>
            <w:vAlign w:val="bottom"/>
          </w:tcPr>
          <w:p w14:paraId="046719E7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5965CC" w14:textId="6AB70EDD" w:rsidR="0081667B" w:rsidRPr="00927F6F" w:rsidRDefault="00B0452C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667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14:paraId="3AA30366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C6340E" w14:textId="0C986835" w:rsidR="00C07624" w:rsidRPr="00161E24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</w:tbl>
    <w:p w14:paraId="3DF65B76" w14:textId="2F1F81FA" w:rsidR="00C07624" w:rsidRDefault="00C07624" w:rsidP="00FE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2F0565" w14:textId="77777777" w:rsidR="00D92368" w:rsidRDefault="00D92368">
      <w:r>
        <w:br w:type="page"/>
      </w: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1080"/>
        <w:gridCol w:w="270"/>
        <w:gridCol w:w="1080"/>
      </w:tblGrid>
      <w:tr w:rsidR="00D92368" w:rsidRPr="00161E24" w14:paraId="32E5981F" w14:textId="77777777" w:rsidTr="00F44E24">
        <w:tc>
          <w:tcPr>
            <w:tcW w:w="4320" w:type="dxa"/>
            <w:shd w:val="clear" w:color="auto" w:fill="auto"/>
            <w:vAlign w:val="bottom"/>
          </w:tcPr>
          <w:p w14:paraId="495FC100" w14:textId="60D970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D326F54" w14:textId="4B1FAF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161E24" w14:paraId="52050FE9" w14:textId="177C4AF3" w:rsidTr="00F44E24">
        <w:tc>
          <w:tcPr>
            <w:tcW w:w="4320" w:type="dxa"/>
            <w:shd w:val="clear" w:color="auto" w:fill="auto"/>
            <w:vAlign w:val="bottom"/>
          </w:tcPr>
          <w:p w14:paraId="2F79C0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CD9785C" w14:textId="28029D7E" w:rsidR="00D92368" w:rsidRPr="00D92368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B472C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6165699" w14:textId="20F72B2C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92368" w:rsidRPr="00161E24" w14:paraId="15E6CE8F" w14:textId="2F36E468" w:rsidTr="00F44E24">
        <w:tc>
          <w:tcPr>
            <w:tcW w:w="4320" w:type="dxa"/>
            <w:shd w:val="clear" w:color="auto" w:fill="auto"/>
            <w:vAlign w:val="bottom"/>
          </w:tcPr>
          <w:p w14:paraId="27403FE1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8FCFD" w14:textId="3535BA10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E47BB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B93A853" w14:textId="558D8D72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66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D44A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ED2C4" w14:textId="0CE7CF4B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881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90DFCF" w14:textId="0ED675DC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3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2368" w:rsidRPr="00161E24" w14:paraId="02C2F7F5" w14:textId="615A3CB1" w:rsidTr="00F44E24">
        <w:tc>
          <w:tcPr>
            <w:tcW w:w="4320" w:type="dxa"/>
            <w:shd w:val="clear" w:color="auto" w:fill="auto"/>
            <w:vAlign w:val="bottom"/>
          </w:tcPr>
          <w:p w14:paraId="528F0CEE" w14:textId="31D285F2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FDD27" w14:textId="24B308CA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40114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A22EC" w14:textId="4CFD709A" w:rsidR="00D92368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A9C96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61310" w14:textId="77777777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62E3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7F948" w14:textId="011DA598" w:rsidR="00D92368" w:rsidRPr="00161E24" w:rsidRDefault="00D92368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1,047</w:t>
            </w:r>
          </w:p>
        </w:tc>
      </w:tr>
      <w:tr w:rsidR="00D92368" w:rsidRPr="00161E24" w14:paraId="2303895C" w14:textId="23F0254D" w:rsidTr="00F44E24">
        <w:tc>
          <w:tcPr>
            <w:tcW w:w="4320" w:type="dxa"/>
            <w:shd w:val="clear" w:color="auto" w:fill="auto"/>
            <w:vAlign w:val="bottom"/>
          </w:tcPr>
          <w:p w14:paraId="0CAF195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C064F" w14:textId="5D62438C" w:rsidR="00D92368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ADE2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96A7B" w14:textId="206453D3" w:rsidR="00D92368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A684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F167E" w14:textId="1A0A7428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CBF9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3CE05" w14:textId="70E870AF" w:rsidR="00D92368" w:rsidRPr="00161E24" w:rsidRDefault="00D92368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E21FF3" w:rsidRPr="00161E24" w14:paraId="23E0F1D8" w14:textId="4FFD709A" w:rsidTr="00F44E24">
        <w:tc>
          <w:tcPr>
            <w:tcW w:w="4320" w:type="dxa"/>
            <w:shd w:val="clear" w:color="auto" w:fill="auto"/>
            <w:vAlign w:val="bottom"/>
          </w:tcPr>
          <w:p w14:paraId="2D4C68CD" w14:textId="2E526762" w:rsidR="00E21FF3" w:rsidRPr="00161E24" w:rsidRDefault="00F44E24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21FF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5D549D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840A91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961600" w14:textId="3E1A1240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6AFC0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160F9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1ECA0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F8A7E" w14:textId="1A38DE40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(120)</w:t>
            </w:r>
          </w:p>
        </w:tc>
      </w:tr>
      <w:tr w:rsidR="00E21FF3" w:rsidRPr="00161E24" w14:paraId="512D507E" w14:textId="4799E81A" w:rsidTr="00F44E24">
        <w:tc>
          <w:tcPr>
            <w:tcW w:w="4320" w:type="dxa"/>
            <w:shd w:val="clear" w:color="auto" w:fill="auto"/>
            <w:vAlign w:val="bottom"/>
          </w:tcPr>
          <w:p w14:paraId="07AABEDE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9047E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DE384E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22DCB5" w14:textId="093AFFBD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9D37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22930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E2EFAD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1A680" w14:textId="7A504D1F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</w:tr>
      <w:tr w:rsidR="00E21FF3" w:rsidRPr="00161E24" w14:paraId="2589D814" w14:textId="5ED3F41A" w:rsidTr="00F44E24">
        <w:tc>
          <w:tcPr>
            <w:tcW w:w="4320" w:type="dxa"/>
            <w:shd w:val="clear" w:color="auto" w:fill="auto"/>
            <w:vAlign w:val="bottom"/>
          </w:tcPr>
          <w:p w14:paraId="5275E35D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04EB7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8737D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D732DF2" w14:textId="3771AB03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664D9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479AB2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066B8B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874E8" w14:textId="522D80F2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(82)</w:t>
            </w:r>
          </w:p>
        </w:tc>
      </w:tr>
      <w:tr w:rsidR="00E21FF3" w:rsidRPr="00161E24" w14:paraId="48BDFBF5" w14:textId="0043587B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38C9190" w14:textId="36F9A0C8" w:rsidR="00E21FF3" w:rsidRPr="00161E24" w:rsidRDefault="00F44E24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21FF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B935C0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64FEB14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02FA4080" w14:textId="56154A18" w:rsidR="00E21FF3" w:rsidRPr="00161E24" w:rsidRDefault="00B0452C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58926FF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A9DCD5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48999D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DFAB5E" w14:textId="67379C5D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</w:tr>
      <w:tr w:rsidR="00E21FF3" w:rsidRPr="00161E24" w14:paraId="74F91531" w14:textId="63B5C29E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A827717" w14:textId="513ED675" w:rsidR="00E21FF3" w:rsidRPr="00161E24" w:rsidRDefault="00F44E24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21FF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1FA5FD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B2FC5D6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62C55E02" w14:textId="6CEE879E" w:rsidR="00E21FF3" w:rsidRPr="00161E24" w:rsidRDefault="00E21FF3" w:rsidP="00F44E2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B46691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CF9B79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68C3FC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77B8CA" w14:textId="6EE0DAE0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</w:t>
            </w:r>
          </w:p>
        </w:tc>
      </w:tr>
      <w:tr w:rsidR="00E21FF3" w:rsidRPr="00161E24" w14:paraId="3AC6C402" w14:textId="6086ADF5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2EB790F2" w14:textId="4B7F5D86" w:rsidR="00E21FF3" w:rsidRPr="00161E24" w:rsidRDefault="00F44E24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ผลขาดทุนทางภาษีที่เดิมไม่ได้บันทึกเป็น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21FF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406DFA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C7F665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7447415" w14:textId="15D5B65B" w:rsidR="00E21FF3" w:rsidRPr="00161E24" w:rsidRDefault="00E21FF3" w:rsidP="00F44E2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82618FA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99165F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FC156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CDD08E" w14:textId="17537612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</w:tr>
      <w:tr w:rsidR="00E21FF3" w:rsidRPr="00161E24" w14:paraId="0CAFFE25" w14:textId="77777777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2F8FE957" w14:textId="60A08B1F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F77B7B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7490576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0763494D" w14:textId="69B9B7F1" w:rsidR="00E21FF3" w:rsidRPr="00161E24" w:rsidRDefault="00E21FF3" w:rsidP="00F44E2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6FFC2C0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DF06EF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19C7BB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1020A7" w14:textId="0EAC90C6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E21FF3" w:rsidRPr="00161E24" w14:paraId="7BCFCB3C" w14:textId="23A90243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65A5432" w14:textId="753F48EF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25CE958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1708D1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15E18713" w14:textId="25D52A6B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07949C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DCDAB2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BEB715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8260FE" w14:textId="1E28E8D0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E21FF3" w:rsidRPr="00161E24" w14:paraId="1E573100" w14:textId="1869CA6D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6DB4AA44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4DB14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A856928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3AC" w14:textId="691917AF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E038C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8ABEF7" w14:textId="77777777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CF0E9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2DE4F" w14:textId="75FD221F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E21FF3" w:rsidRPr="00161E24" w14:paraId="098B3E10" w14:textId="4076BA50" w:rsidTr="00F44E24">
        <w:tc>
          <w:tcPr>
            <w:tcW w:w="432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1FF9E9A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742602" w14:textId="0F717242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16.0</w:t>
            </w:r>
          </w:p>
        </w:tc>
        <w:tc>
          <w:tcPr>
            <w:tcW w:w="23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0E2C6B7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DFF7F" w14:textId="274A4D2D" w:rsidR="00E21FF3" w:rsidRPr="00161E24" w:rsidRDefault="00E21FF3" w:rsidP="00F44E2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6F7AA3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099D8" w14:textId="71D9B5AB" w:rsidR="00E21FF3" w:rsidRPr="00161E24" w:rsidRDefault="00E21FF3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DAAE5D" w14:textId="77777777" w:rsidR="00E21FF3" w:rsidRPr="00161E24" w:rsidRDefault="00E21FF3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FF6C8" w14:textId="5C15AE9F" w:rsidR="00E21FF3" w:rsidRPr="00161E24" w:rsidRDefault="00E21FF3" w:rsidP="00F44E2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</w:tr>
    </w:tbl>
    <w:p w14:paraId="10367B60" w14:textId="77777777" w:rsidR="00D92368" w:rsidRDefault="00D92368">
      <w:pPr>
        <w:rPr>
          <w:rFonts w:asciiTheme="majorBidi" w:hAnsiTheme="majorBidi" w:cstheme="majorBidi"/>
        </w:rPr>
      </w:pPr>
    </w:p>
    <w:p w14:paraId="3DD89267" w14:textId="4E904867" w:rsidR="00D8426C" w:rsidRDefault="00D8426C">
      <w:pPr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cs/>
        </w:rPr>
        <w:br w:type="page"/>
      </w: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077"/>
        <w:gridCol w:w="239"/>
        <w:gridCol w:w="988"/>
        <w:gridCol w:w="270"/>
        <w:gridCol w:w="963"/>
        <w:gridCol w:w="270"/>
        <w:gridCol w:w="981"/>
      </w:tblGrid>
      <w:tr w:rsidR="00D92368" w:rsidRPr="00161E24" w14:paraId="53979A42" w14:textId="77777777" w:rsidTr="00A355F0">
        <w:tc>
          <w:tcPr>
            <w:tcW w:w="4608" w:type="dxa"/>
            <w:shd w:val="clear" w:color="auto" w:fill="auto"/>
            <w:vAlign w:val="bottom"/>
          </w:tcPr>
          <w:p w14:paraId="5B77FFED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  <w:vAlign w:val="bottom"/>
          </w:tcPr>
          <w:p w14:paraId="0AB818AF" w14:textId="19D49D26" w:rsidR="00D92368" w:rsidRPr="00D92368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368" w:rsidRPr="00161E24" w14:paraId="11FCFCBD" w14:textId="5DF7FC63" w:rsidTr="00A355F0">
        <w:tc>
          <w:tcPr>
            <w:tcW w:w="4608" w:type="dxa"/>
            <w:shd w:val="clear" w:color="auto" w:fill="auto"/>
            <w:vAlign w:val="bottom"/>
          </w:tcPr>
          <w:p w14:paraId="50746CA5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1D78D09B" w14:textId="25BB00EB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79BE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5654E5B4" w14:textId="4791939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92368" w:rsidRPr="00161E24" w14:paraId="3622E10F" w14:textId="75928A5A" w:rsidTr="00A355F0">
        <w:tc>
          <w:tcPr>
            <w:tcW w:w="4608" w:type="dxa"/>
            <w:shd w:val="clear" w:color="auto" w:fill="auto"/>
            <w:vAlign w:val="bottom"/>
          </w:tcPr>
          <w:p w14:paraId="3178AA0A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23E147A" w14:textId="4583F95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A45EF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845290" w14:textId="2BB59D6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75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02EF0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D198DF2" w14:textId="267DFE0B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436C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60C6F9E" w14:textId="24F7F492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34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2368" w:rsidRPr="00161E24" w14:paraId="3137CBB9" w14:textId="573819F6" w:rsidTr="00A355F0">
        <w:tc>
          <w:tcPr>
            <w:tcW w:w="4608" w:type="dxa"/>
            <w:shd w:val="clear" w:color="auto" w:fill="auto"/>
            <w:vAlign w:val="bottom"/>
          </w:tcPr>
          <w:p w14:paraId="7320BC0F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9DB93D2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C2A93F" w14:textId="443E57F9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39414" w14:textId="1C48F204" w:rsidR="00D92368" w:rsidRPr="00161E24" w:rsidRDefault="0081667B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493F7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9D3643" w14:textId="77777777" w:rsidR="00D92368" w:rsidRPr="00D92368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5F6A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42C64" w14:textId="0F1ED745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1,641</w:t>
            </w:r>
          </w:p>
        </w:tc>
      </w:tr>
      <w:tr w:rsidR="00D92368" w:rsidRPr="00161E24" w14:paraId="0A718A88" w14:textId="69420543" w:rsidTr="00A355F0">
        <w:tc>
          <w:tcPr>
            <w:tcW w:w="4608" w:type="dxa"/>
            <w:shd w:val="clear" w:color="auto" w:fill="auto"/>
            <w:vAlign w:val="bottom"/>
          </w:tcPr>
          <w:p w14:paraId="448F586A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3FBD0A" w14:textId="27DE9A31" w:rsidR="00D92368" w:rsidRPr="00161E24" w:rsidRDefault="0081667B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3FD01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DD711" w14:textId="1F717B6A" w:rsidR="00D92368" w:rsidRPr="00161E24" w:rsidRDefault="0081667B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A0DC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067F129" w14:textId="694A6A0C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988B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80702" w14:textId="5196D1B6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D92368" w:rsidRPr="00161E24" w14:paraId="6A98FC48" w14:textId="422B1FCE" w:rsidTr="00A355F0">
        <w:tc>
          <w:tcPr>
            <w:tcW w:w="4608" w:type="dxa"/>
            <w:shd w:val="clear" w:color="auto" w:fill="auto"/>
            <w:vAlign w:val="bottom"/>
          </w:tcPr>
          <w:p w14:paraId="650A757A" w14:textId="4AA26633" w:rsidR="00D92368" w:rsidRPr="00A355F0" w:rsidRDefault="003804AE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355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การลดภาษีเงินได้ - กิจการที่ได้รับ</w:t>
            </w:r>
            <w:r w:rsidR="00D92368" w:rsidRPr="00A355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49B4EA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AE6EEA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1E1F528" w14:textId="6970FDED" w:rsidR="00D92368" w:rsidRPr="00161E24" w:rsidRDefault="007A50FA" w:rsidP="00BA77F2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B39C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EA5245D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0E293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B0CC44" w14:textId="4449A259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D92368" w:rsidRPr="00161E24" w14:paraId="2666140F" w14:textId="62FCE32C" w:rsidTr="00A355F0">
        <w:tc>
          <w:tcPr>
            <w:tcW w:w="4608" w:type="dxa"/>
            <w:shd w:val="clear" w:color="auto" w:fill="auto"/>
            <w:vAlign w:val="bottom"/>
          </w:tcPr>
          <w:p w14:paraId="0A13489C" w14:textId="33732638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D532DC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CDF84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E78A45" w14:textId="5E82C81E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03F33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B7561F8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C23C9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35B4CF" w14:textId="2F718809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(148)</w:t>
            </w:r>
          </w:p>
        </w:tc>
      </w:tr>
      <w:tr w:rsidR="00D92368" w:rsidRPr="00161E24" w14:paraId="3573327A" w14:textId="1F6C5E34" w:rsidTr="00A355F0">
        <w:tc>
          <w:tcPr>
            <w:tcW w:w="4608" w:type="dxa"/>
            <w:shd w:val="clear" w:color="auto" w:fill="auto"/>
            <w:vAlign w:val="bottom"/>
          </w:tcPr>
          <w:p w14:paraId="351C5965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B9E3848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1EBAA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1A9381" w14:textId="632EC058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97EEC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AA71360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F3C70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E8A7A" w14:textId="143A9424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D92368" w:rsidRPr="00161E24" w14:paraId="4EF505F6" w14:textId="4D65E8AE" w:rsidTr="00A355F0">
        <w:tc>
          <w:tcPr>
            <w:tcW w:w="4608" w:type="dxa"/>
            <w:shd w:val="clear" w:color="auto" w:fill="auto"/>
            <w:vAlign w:val="bottom"/>
          </w:tcPr>
          <w:p w14:paraId="1F644917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554B7DE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1EA88B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34E816" w14:textId="0D0D2D86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1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87D1D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9A4BBBF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C34BC1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3DFBE2" w14:textId="2DE3011F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D92368" w:rsidRPr="00161E24" w14:paraId="00727CDD" w14:textId="0D19D62F" w:rsidTr="00A355F0">
        <w:tc>
          <w:tcPr>
            <w:tcW w:w="4608" w:type="dxa"/>
            <w:shd w:val="clear" w:color="auto" w:fill="auto"/>
            <w:vAlign w:val="bottom"/>
          </w:tcPr>
          <w:p w14:paraId="205F43DC" w14:textId="773E1D3E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BB0E77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269FE9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D1555B" w14:textId="7225002B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47F3C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652020F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5A416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14A108" w14:textId="7869C978" w:rsidR="00D92368" w:rsidRPr="00161E24" w:rsidRDefault="00D92368" w:rsidP="00BA77F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368" w:rsidRPr="00161E24" w14:paraId="210374CD" w14:textId="6824A3BC" w:rsidTr="00A355F0">
        <w:tc>
          <w:tcPr>
            <w:tcW w:w="4608" w:type="dxa"/>
            <w:shd w:val="clear" w:color="auto" w:fill="auto"/>
            <w:vAlign w:val="bottom"/>
          </w:tcPr>
          <w:p w14:paraId="432CCC4E" w14:textId="0085FB3B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ภาษีงวดก่อน ๆ ที่บันทึกต่ำไป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A691A6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2E4CEC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49B561" w14:textId="44997731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01431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1D3805B" w14:textId="77777777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FF3C2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672501" w14:textId="28ACB4AC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A50FA" w:rsidRPr="00161E24" w14:paraId="275EBB61" w14:textId="77777777" w:rsidTr="00A355F0">
        <w:tc>
          <w:tcPr>
            <w:tcW w:w="4608" w:type="dxa"/>
            <w:shd w:val="clear" w:color="auto" w:fill="auto"/>
            <w:vAlign w:val="bottom"/>
          </w:tcPr>
          <w:p w14:paraId="70317AF5" w14:textId="142AD846" w:rsidR="007A50FA" w:rsidRPr="00161E24" w:rsidRDefault="007A50FA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46EC96" w14:textId="77777777" w:rsidR="007A50FA" w:rsidRPr="00161E24" w:rsidRDefault="007A50FA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EEF966" w14:textId="77777777" w:rsidR="007A50FA" w:rsidRPr="00161E24" w:rsidRDefault="007A50FA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E2C61F" w14:textId="625934E3" w:rsidR="007A50FA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21F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78E11" w14:textId="77777777" w:rsidR="007A50FA" w:rsidRPr="004960AE" w:rsidRDefault="007A50FA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72174B" w14:textId="77777777" w:rsidR="007A50FA" w:rsidRPr="00161E24" w:rsidRDefault="007A50FA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44821" w14:textId="77777777" w:rsidR="007A50FA" w:rsidRPr="00161E24" w:rsidRDefault="007A50FA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7FD017" w14:textId="311A4474" w:rsidR="007A50FA" w:rsidRPr="007A50FA" w:rsidRDefault="007A50FA" w:rsidP="00BA77F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2368" w:rsidRPr="00161E24" w14:paraId="6975D1E2" w14:textId="00709CF0" w:rsidTr="00A355F0">
        <w:tc>
          <w:tcPr>
            <w:tcW w:w="4608" w:type="dxa"/>
            <w:shd w:val="clear" w:color="auto" w:fill="auto"/>
            <w:vAlign w:val="bottom"/>
          </w:tcPr>
          <w:p w14:paraId="1CA4A35B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BAD73" w14:textId="134EE0BA" w:rsidR="00D92368" w:rsidRPr="00161E24" w:rsidRDefault="007A50FA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DA1B5A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807DD" w14:textId="2AC99C1D" w:rsidR="00D92368" w:rsidRPr="00161E24" w:rsidRDefault="007A50FA" w:rsidP="00BA77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27DA8" w14:textId="77777777" w:rsidR="00D92368" w:rsidRPr="004960AE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B5DBE" w14:textId="6B654F1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7EEFC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7EC6C" w14:textId="0FF45F8C" w:rsidR="00D92368" w:rsidRPr="00161E24" w:rsidRDefault="00D92368" w:rsidP="00BA7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</w:tbl>
    <w:p w14:paraId="31F85403" w14:textId="02BA64E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3"/>
        <w:gridCol w:w="272"/>
        <w:gridCol w:w="1187"/>
        <w:gridCol w:w="272"/>
        <w:gridCol w:w="1170"/>
        <w:gridCol w:w="251"/>
        <w:gridCol w:w="1185"/>
      </w:tblGrid>
      <w:tr w:rsidR="00D92368" w:rsidRPr="00C57846" w14:paraId="31CD0C9B" w14:textId="77777777" w:rsidTr="00640AB4">
        <w:trPr>
          <w:tblHeader/>
        </w:trPr>
        <w:tc>
          <w:tcPr>
            <w:tcW w:w="2095" w:type="pct"/>
          </w:tcPr>
          <w:p w14:paraId="371C63F2" w14:textId="77777777" w:rsidR="00D92368" w:rsidRPr="00161E24" w:rsidRDefault="00D9236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61A27E1D" w14:textId="6E900D9A" w:rsidR="00D92368" w:rsidRPr="00B056C3" w:rsidRDefault="00D9236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C57846" w14:paraId="482D46D3" w14:textId="77777777" w:rsidTr="00640AB4">
        <w:trPr>
          <w:tblHeader/>
        </w:trPr>
        <w:tc>
          <w:tcPr>
            <w:tcW w:w="2095" w:type="pct"/>
          </w:tcPr>
          <w:p w14:paraId="7FCC7A46" w14:textId="5B2801B8" w:rsidR="00D92368" w:rsidRPr="00B056C3" w:rsidRDefault="00D92368" w:rsidP="00D923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2" w:type="pct"/>
            <w:gridSpan w:val="3"/>
          </w:tcPr>
          <w:p w14:paraId="627BB927" w14:textId="5BA76E36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3F7AF265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6AB1F5BD" w14:textId="32F75BFF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92368" w:rsidRPr="00C57846" w14:paraId="2BE584DE" w14:textId="77777777" w:rsidTr="00640AB4">
        <w:trPr>
          <w:tblHeader/>
        </w:trPr>
        <w:tc>
          <w:tcPr>
            <w:tcW w:w="2095" w:type="pct"/>
          </w:tcPr>
          <w:p w14:paraId="0C02ED77" w14:textId="0C1EE8FE" w:rsidR="00D92368" w:rsidRPr="00B056C3" w:rsidRDefault="00D92368" w:rsidP="00D92368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75C956A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5DD03A2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AE14EEB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09D6AE1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21A2DF5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1161B8EB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CFFC997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92368" w:rsidRPr="00C57846" w14:paraId="78B36810" w14:textId="77777777" w:rsidTr="00640AB4">
        <w:trPr>
          <w:trHeight w:val="434"/>
          <w:tblHeader/>
        </w:trPr>
        <w:tc>
          <w:tcPr>
            <w:tcW w:w="2095" w:type="pct"/>
          </w:tcPr>
          <w:p w14:paraId="1F26F86A" w14:textId="77777777" w:rsidR="00D92368" w:rsidRPr="00B056C3" w:rsidRDefault="00D92368" w:rsidP="00D9236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3514C417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368" w:rsidRPr="00927F6F" w14:paraId="61162BBF" w14:textId="77777777" w:rsidTr="00640AB4">
        <w:tc>
          <w:tcPr>
            <w:tcW w:w="2095" w:type="pct"/>
          </w:tcPr>
          <w:p w14:paraId="15AC397B" w14:textId="2F9EFE24" w:rsidR="00D92368" w:rsidRPr="00927F6F" w:rsidRDefault="00D92368" w:rsidP="00D923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</w:tcPr>
          <w:p w14:paraId="0B25ED57" w14:textId="1C01F836" w:rsidR="00D92368" w:rsidRPr="00927F6F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44" w:type="pct"/>
          </w:tcPr>
          <w:p w14:paraId="490EEB49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C6530B3" w14:textId="24EB75C2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  <w:tc>
          <w:tcPr>
            <w:tcW w:w="144" w:type="pct"/>
          </w:tcPr>
          <w:p w14:paraId="310A336C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637B64" w14:textId="05429A21" w:rsidR="00D92368" w:rsidRPr="00927F6F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3" w:type="pct"/>
          </w:tcPr>
          <w:p w14:paraId="56819E44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5A1891E" w14:textId="69F76912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D92368" w:rsidRPr="00927F6F" w14:paraId="164CBF11" w14:textId="77777777" w:rsidTr="00640AB4">
        <w:tc>
          <w:tcPr>
            <w:tcW w:w="2095" w:type="pct"/>
          </w:tcPr>
          <w:p w14:paraId="2A993526" w14:textId="68AB933A" w:rsidR="00D92368" w:rsidRPr="00161E24" w:rsidRDefault="00D92368" w:rsidP="00D923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298C8D2" w14:textId="51B97A89" w:rsidR="00D92368" w:rsidRPr="00927F6F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44" w:type="pct"/>
          </w:tcPr>
          <w:p w14:paraId="4A5D0E35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EF6F300" w14:textId="4DD84267" w:rsidR="00D92368" w:rsidRPr="00161E24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144" w:type="pct"/>
          </w:tcPr>
          <w:p w14:paraId="12D5287C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67EDCAA" w14:textId="7BD9A9B7" w:rsidR="00D92368" w:rsidRPr="00927F6F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33" w:type="pct"/>
          </w:tcPr>
          <w:p w14:paraId="1BE42167" w14:textId="77777777" w:rsidR="00D92368" w:rsidRPr="00927F6F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9E23660" w14:textId="75351B08" w:rsidR="00D92368" w:rsidRPr="00161E24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D92368" w:rsidRPr="00927F6F" w14:paraId="3D9BE991" w14:textId="77777777" w:rsidTr="00640AB4">
        <w:tc>
          <w:tcPr>
            <w:tcW w:w="2095" w:type="pct"/>
          </w:tcPr>
          <w:p w14:paraId="32F4DC17" w14:textId="215C2E47" w:rsidR="00D92368" w:rsidRPr="00161E24" w:rsidRDefault="00D92368" w:rsidP="00D923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6AC20D1" w14:textId="16D77833" w:rsidR="00D92368" w:rsidRPr="00E21FF3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975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4473E730" w14:textId="77777777" w:rsidR="00D92368" w:rsidRPr="00E21FF3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9009E" w14:textId="7C783DB5" w:rsidR="00D92368" w:rsidRPr="00E21FF3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  <w:tc>
          <w:tcPr>
            <w:tcW w:w="144" w:type="pct"/>
          </w:tcPr>
          <w:p w14:paraId="1619819F" w14:textId="77777777" w:rsidR="00D92368" w:rsidRPr="00E21FF3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B8E6A87" w14:textId="3FFEDDE8" w:rsidR="00D92368" w:rsidRPr="00E21FF3" w:rsidRDefault="00E21FF3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" w:type="pct"/>
          </w:tcPr>
          <w:p w14:paraId="5199BEF8" w14:textId="77777777" w:rsidR="00D92368" w:rsidRPr="00E21FF3" w:rsidRDefault="00D92368" w:rsidP="00D92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008BD" w14:textId="115AF719" w:rsidR="00D92368" w:rsidRPr="00E21FF3" w:rsidRDefault="00D92368" w:rsidP="00BB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3BE8A4D" w14:textId="48344A5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3"/>
        <w:gridCol w:w="272"/>
        <w:gridCol w:w="1187"/>
        <w:gridCol w:w="272"/>
        <w:gridCol w:w="1170"/>
        <w:gridCol w:w="251"/>
        <w:gridCol w:w="1185"/>
      </w:tblGrid>
      <w:tr w:rsidR="00562338" w:rsidRPr="00B056C3" w14:paraId="4188BD7C" w14:textId="77777777" w:rsidTr="00640AB4">
        <w:trPr>
          <w:tblHeader/>
        </w:trPr>
        <w:tc>
          <w:tcPr>
            <w:tcW w:w="2095" w:type="pct"/>
          </w:tcPr>
          <w:p w14:paraId="727C673B" w14:textId="77777777" w:rsidR="00562338" w:rsidRPr="00161E24" w:rsidRDefault="0056233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29912D6F" w14:textId="4C48AA7B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2338" w:rsidRPr="00B056C3" w14:paraId="33E58E74" w14:textId="77777777" w:rsidTr="00640AB4">
        <w:trPr>
          <w:tblHeader/>
        </w:trPr>
        <w:tc>
          <w:tcPr>
            <w:tcW w:w="2095" w:type="pct"/>
          </w:tcPr>
          <w:p w14:paraId="35DA26CC" w14:textId="77777777" w:rsidR="00562338" w:rsidRPr="00B056C3" w:rsidRDefault="00562338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2" w:type="pct"/>
            <w:gridSpan w:val="3"/>
          </w:tcPr>
          <w:p w14:paraId="0D0F3767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1BCD3559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A84636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562338" w:rsidRPr="00B056C3" w14:paraId="7D9A80C0" w14:textId="77777777" w:rsidTr="00640AB4">
        <w:trPr>
          <w:tblHeader/>
        </w:trPr>
        <w:tc>
          <w:tcPr>
            <w:tcW w:w="2095" w:type="pct"/>
          </w:tcPr>
          <w:p w14:paraId="0896C88B" w14:textId="77777777" w:rsidR="00562338" w:rsidRPr="00B056C3" w:rsidRDefault="00562338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B982C27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7E29BBA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B7CF3F5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3A7B91F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475C02A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1459E64C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E4BFAF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2338" w:rsidRPr="00B056C3" w14:paraId="4F3597A7" w14:textId="77777777" w:rsidTr="00640AB4">
        <w:trPr>
          <w:trHeight w:val="434"/>
          <w:tblHeader/>
        </w:trPr>
        <w:tc>
          <w:tcPr>
            <w:tcW w:w="2095" w:type="pct"/>
          </w:tcPr>
          <w:p w14:paraId="2B4A4056" w14:textId="77777777" w:rsidR="00562338" w:rsidRPr="00B056C3" w:rsidRDefault="00562338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5A92DD0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2338" w:rsidRPr="00927F6F" w14:paraId="438090AF" w14:textId="77777777" w:rsidTr="00640AB4">
        <w:tc>
          <w:tcPr>
            <w:tcW w:w="2095" w:type="pct"/>
          </w:tcPr>
          <w:p w14:paraId="5607BA28" w14:textId="77777777" w:rsidR="00562338" w:rsidRPr="00927F6F" w:rsidRDefault="00562338" w:rsidP="005623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</w:tcPr>
          <w:p w14:paraId="017D7E3B" w14:textId="3669CA85" w:rsidR="00562338" w:rsidRPr="00927F6F" w:rsidRDefault="0031607C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4" w:type="pct"/>
          </w:tcPr>
          <w:p w14:paraId="46604DEA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799D17D" w14:textId="786BCAC9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44" w:type="pct"/>
          </w:tcPr>
          <w:p w14:paraId="630698A7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B1C68" w14:textId="1FA81E77" w:rsidR="00562338" w:rsidRPr="00927F6F" w:rsidRDefault="0031607C" w:rsidP="00E21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E1D7E2D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C7E4742" w14:textId="0CD4C6D4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562338" w:rsidRPr="00161E24" w14:paraId="32B6E4DC" w14:textId="77777777" w:rsidTr="00640AB4">
        <w:tc>
          <w:tcPr>
            <w:tcW w:w="2095" w:type="pct"/>
          </w:tcPr>
          <w:p w14:paraId="363B5E05" w14:textId="77777777" w:rsidR="00562338" w:rsidRPr="00161E24" w:rsidRDefault="00562338" w:rsidP="00562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E92B47E" w14:textId="0E16DF53" w:rsidR="00562338" w:rsidRPr="00927F6F" w:rsidRDefault="0031607C" w:rsidP="00E21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2314F8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5E86E12" w14:textId="35822BE0" w:rsidR="00562338" w:rsidRPr="00161E24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44" w:type="pct"/>
          </w:tcPr>
          <w:p w14:paraId="00D38BAC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EA204E0" w14:textId="0FA589AF" w:rsidR="00562338" w:rsidRPr="00927F6F" w:rsidRDefault="0031607C" w:rsidP="00E21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8A1D27A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314741A" w14:textId="7979C8BE" w:rsidR="00562338" w:rsidRPr="00161E24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62338" w:rsidRPr="00161E24" w14:paraId="75496D4D" w14:textId="77777777" w:rsidTr="00640AB4">
        <w:tc>
          <w:tcPr>
            <w:tcW w:w="2095" w:type="pct"/>
          </w:tcPr>
          <w:p w14:paraId="2D76967A" w14:textId="77777777" w:rsidR="00562338" w:rsidRPr="00161E24" w:rsidRDefault="00562338" w:rsidP="00562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97795E5" w14:textId="031C1423" w:rsidR="00562338" w:rsidRPr="0097534B" w:rsidRDefault="0097534B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16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BBE4849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E70C" w14:textId="0D097CB9" w:rsidR="00562338" w:rsidRPr="00161E24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44" w:type="pct"/>
          </w:tcPr>
          <w:p w14:paraId="149778A0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1FB4D9F" w14:textId="1E10EAFD" w:rsidR="00562338" w:rsidRPr="0097534B" w:rsidRDefault="0097534B" w:rsidP="00E21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0DD88C7" w14:textId="77777777" w:rsidR="00562338" w:rsidRPr="00927F6F" w:rsidRDefault="00562338" w:rsidP="00562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52716" w14:textId="1F5782CB" w:rsidR="00562338" w:rsidRPr="00161E24" w:rsidRDefault="00562338" w:rsidP="00BB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15C03B" w14:textId="77777777" w:rsidR="00562338" w:rsidRPr="00A355F0" w:rsidRDefault="005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E4A5E7F" w14:textId="5CC6BB8D" w:rsidR="00CA2C18" w:rsidRPr="00161E24" w:rsidRDefault="00CA2C18" w:rsidP="001D5F79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F15FDFE" w14:textId="77777777" w:rsidR="00CA2C18" w:rsidRPr="001D5F79" w:rsidRDefault="00CA2C1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7"/>
        <w:gridCol w:w="1243"/>
        <w:gridCol w:w="279"/>
        <w:gridCol w:w="1197"/>
        <w:gridCol w:w="279"/>
        <w:gridCol w:w="1080"/>
        <w:gridCol w:w="324"/>
        <w:gridCol w:w="1125"/>
      </w:tblGrid>
      <w:tr w:rsidR="00CA2C18" w:rsidRPr="00161E24" w14:paraId="317D53BC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6CF0CCAA" w14:textId="1AD039C5" w:rsidR="00CA2C18" w:rsidRPr="00161E24" w:rsidRDefault="00CA2C18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527" w:type="dxa"/>
            <w:gridSpan w:val="7"/>
            <w:vAlign w:val="bottom"/>
          </w:tcPr>
          <w:p w14:paraId="6CE893DC" w14:textId="075AE908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C18" w:rsidRPr="00161E24" w14:paraId="444912DC" w14:textId="77777777" w:rsidTr="000207BF">
        <w:trPr>
          <w:trHeight w:val="466"/>
        </w:trPr>
        <w:tc>
          <w:tcPr>
            <w:tcW w:w="4157" w:type="dxa"/>
            <w:vAlign w:val="bottom"/>
          </w:tcPr>
          <w:p w14:paraId="30023408" w14:textId="77777777" w:rsidR="00CA2C18" w:rsidRPr="00161E24" w:rsidRDefault="00CA2C18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3" w:type="dxa"/>
            <w:vAlign w:val="bottom"/>
          </w:tcPr>
          <w:p w14:paraId="2047E24C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0C147F1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7E0F7DCC" w14:textId="2B49D34E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0207B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125" w:type="dxa"/>
            <w:vAlign w:val="bottom"/>
          </w:tcPr>
          <w:p w14:paraId="1DE70F77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2C18" w:rsidRPr="00161E24" w14:paraId="52C33D69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4CF1C5F9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244BA8B" w14:textId="4524A5E6" w:rsidR="00CA2C18" w:rsidRPr="00161E24" w:rsidRDefault="000207BF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D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  <w:vAlign w:val="bottom"/>
          </w:tcPr>
          <w:p w14:paraId="51B56593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0694A4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9" w:type="dxa"/>
            <w:vAlign w:val="bottom"/>
          </w:tcPr>
          <w:p w14:paraId="1281220F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4620D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" w:type="dxa"/>
            <w:vAlign w:val="bottom"/>
          </w:tcPr>
          <w:p w14:paraId="66328D4C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639120" w14:textId="6E21F0FD" w:rsidR="00CA2C18" w:rsidRPr="00161E24" w:rsidRDefault="000207BF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D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A2C18" w:rsidRPr="00161E24" w14:paraId="79BBC6F2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2717B53F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7" w:type="dxa"/>
            <w:gridSpan w:val="7"/>
            <w:vAlign w:val="bottom"/>
          </w:tcPr>
          <w:p w14:paraId="5390EC08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2C18" w:rsidRPr="00161E24" w14:paraId="0DF9F061" w14:textId="77777777" w:rsidTr="000207BF">
        <w:trPr>
          <w:trHeight w:val="497"/>
        </w:trPr>
        <w:tc>
          <w:tcPr>
            <w:tcW w:w="4157" w:type="dxa"/>
            <w:vAlign w:val="bottom"/>
          </w:tcPr>
          <w:p w14:paraId="33CC1C2A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3861409D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05F89A36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2D40AE8F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25756C7B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CF7DEE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471EE5BB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76021B6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2C18" w:rsidRPr="00161E24" w14:paraId="2DDD9162" w14:textId="77777777" w:rsidTr="000207BF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488761A0" w14:textId="20DEC2C5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C80785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C80785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14:paraId="0CB90D4C" w14:textId="76D6BAD7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9" w:type="dxa"/>
            <w:vAlign w:val="bottom"/>
          </w:tcPr>
          <w:p w14:paraId="323FCBBE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477F52A" w14:textId="2F6E3023" w:rsidR="00CA2C18" w:rsidRPr="00161E24" w:rsidRDefault="00E21FF3" w:rsidP="000207B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19052E7E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D55044" w14:textId="28EABA0F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0753F41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5D0898DF" w14:textId="2AC31ACF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</w:tr>
      <w:tr w:rsidR="00CA2C18" w:rsidRPr="00161E24" w14:paraId="08284CA1" w14:textId="77777777" w:rsidTr="000207BF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281F256F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3" w:type="dxa"/>
            <w:vAlign w:val="bottom"/>
          </w:tcPr>
          <w:p w14:paraId="4DEBDC14" w14:textId="4A110948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79" w:type="dxa"/>
            <w:vAlign w:val="bottom"/>
          </w:tcPr>
          <w:p w14:paraId="6C66D36A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FC975C8" w14:textId="5A438CA8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79" w:type="dxa"/>
            <w:vAlign w:val="bottom"/>
          </w:tcPr>
          <w:p w14:paraId="2EB83F44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5FE3B9" w14:textId="4FF0A2AC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12B0301D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C327E69" w14:textId="7F2F2D2C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CA2C18" w:rsidRPr="00161E24" w14:paraId="76422143" w14:textId="77777777" w:rsidTr="000207BF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0D105EBC" w14:textId="5DE83433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245B1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การจ้างเลี้ยงประกันราคา</w:t>
            </w:r>
            <w:r w:rsidR="00D245B1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vAlign w:val="bottom"/>
          </w:tcPr>
          <w:p w14:paraId="480F0626" w14:textId="650F06AE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79" w:type="dxa"/>
            <w:vAlign w:val="bottom"/>
          </w:tcPr>
          <w:p w14:paraId="036BADF5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4FD54CA" w14:textId="4404339D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9" w:type="dxa"/>
            <w:vAlign w:val="bottom"/>
          </w:tcPr>
          <w:p w14:paraId="15AA997C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CEE431" w14:textId="5D9D766D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81503D8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941395B" w14:textId="1EFC99A1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CA2C18" w:rsidRPr="00161E24" w14:paraId="4B4B0452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30C29EE7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3" w:type="dxa"/>
            <w:vAlign w:val="bottom"/>
          </w:tcPr>
          <w:p w14:paraId="3556DEBB" w14:textId="2CE4CD81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9" w:type="dxa"/>
            <w:vAlign w:val="bottom"/>
          </w:tcPr>
          <w:p w14:paraId="60AB8B77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01244C6" w14:textId="703CF49C" w:rsidR="00CA2C18" w:rsidRPr="00161E24" w:rsidRDefault="00E21FF3" w:rsidP="000207B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7E53306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E357E1" w14:textId="7CD51A8C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2AF1F64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3541234" w14:textId="1C067C33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CA2C18" w:rsidRPr="00161E24" w14:paraId="13BDC0FF" w14:textId="77777777" w:rsidTr="000207BF">
        <w:trPr>
          <w:trHeight w:val="334"/>
        </w:trPr>
        <w:tc>
          <w:tcPr>
            <w:tcW w:w="4157" w:type="dxa"/>
            <w:vAlign w:val="bottom"/>
          </w:tcPr>
          <w:p w14:paraId="2A334596" w14:textId="7F962493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  <w:r w:rsidR="000207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43" w:type="dxa"/>
            <w:vAlign w:val="bottom"/>
          </w:tcPr>
          <w:p w14:paraId="0C0162CA" w14:textId="42D129C5" w:rsidR="00D245B1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2C3783F3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CDCD54" w14:textId="6AD20585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9" w:type="dxa"/>
            <w:vAlign w:val="bottom"/>
          </w:tcPr>
          <w:p w14:paraId="3A4AF75E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00A18B" w14:textId="16685CBB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58424DE0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2B2784D" w14:textId="3FD76414" w:rsidR="00D245B1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CA2C18" w:rsidRPr="00161E24" w14:paraId="2DF7B03D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71A1B1C1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32D3604" w14:textId="3B9B4952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87E2FDD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FF0726" w14:textId="54A55752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1C24328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96FCDF" w14:textId="3CBA2CC1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F6FB859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002E28" w14:textId="57A247D2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</w:tr>
      <w:tr w:rsidR="00CA2C18" w:rsidRPr="00161E24" w14:paraId="47FDBA7D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1230E9CE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9864EE9" w14:textId="26DEED05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08E40FF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605652" w14:textId="4A577FDA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6DC5FE7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581222" w14:textId="4D53B224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0BC8DDF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9B9708" w14:textId="24B65C80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</w:tr>
      <w:tr w:rsidR="00B23266" w:rsidRPr="00161E24" w14:paraId="2F33DB88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1FA03C30" w14:textId="365BCF1F" w:rsidR="00B23266" w:rsidRPr="00161E24" w:rsidRDefault="00B232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131C18C" w14:textId="60382F6D" w:rsidR="00B23266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CDAF5F8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1B0A55" w14:textId="61C719F8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680D30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CEA7A8" w14:textId="1EE5FA9A" w:rsidR="00B23266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48029ADE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6FC1163" w14:textId="03075D6A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B23266" w:rsidRPr="00161E24" w14:paraId="02FC8C04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19BB5315" w14:textId="08C01944" w:rsidR="00B23266" w:rsidRPr="00161E24" w:rsidRDefault="00B232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  <w:r w:rsidR="00D715F1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26F1430" w14:textId="66805877" w:rsidR="00B23266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663AD2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EB6BC4" w14:textId="2E3C2286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8924A78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3FB8A3" w14:textId="16AD501F" w:rsidR="00B23266" w:rsidRPr="00161E24" w:rsidRDefault="00E21FF3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324" w:type="dxa"/>
            <w:vAlign w:val="bottom"/>
          </w:tcPr>
          <w:p w14:paraId="1A9AECEE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802447" w14:textId="4C9766DA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B23266" w:rsidRPr="00161E24" w14:paraId="7786B872" w14:textId="77777777" w:rsidTr="000207BF">
        <w:trPr>
          <w:trHeight w:val="139"/>
        </w:trPr>
        <w:tc>
          <w:tcPr>
            <w:tcW w:w="4157" w:type="dxa"/>
            <w:vAlign w:val="bottom"/>
          </w:tcPr>
          <w:p w14:paraId="77D67E74" w14:textId="67163468" w:rsidR="00B23266" w:rsidRPr="00161E24" w:rsidRDefault="00B232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ABE172E" w14:textId="680302AA" w:rsidR="00B23266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98C4767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9C38D2" w14:textId="540549F1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3CBA8A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CD0956" w14:textId="11E76E83" w:rsidR="00B23266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5EC13D7" w14:textId="77777777" w:rsidR="00B23266" w:rsidRPr="00161E24" w:rsidRDefault="00B23266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1F2A7" w14:textId="3EB3B242" w:rsidR="00B23266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</w:tr>
      <w:tr w:rsidR="00CA2C18" w:rsidRPr="00161E24" w14:paraId="42A535F2" w14:textId="77777777" w:rsidTr="000207BF">
        <w:trPr>
          <w:trHeight w:val="334"/>
        </w:trPr>
        <w:tc>
          <w:tcPr>
            <w:tcW w:w="4157" w:type="dxa"/>
            <w:vAlign w:val="bottom"/>
          </w:tcPr>
          <w:p w14:paraId="6BE82A2B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EE1" w14:textId="4062F56D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2,148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9" w:type="dxa"/>
            <w:vAlign w:val="bottom"/>
          </w:tcPr>
          <w:p w14:paraId="498FBFEF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317A1" w14:textId="4FBD8619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(1,147)</w:t>
            </w:r>
          </w:p>
        </w:tc>
        <w:tc>
          <w:tcPr>
            <w:tcW w:w="279" w:type="dxa"/>
            <w:vAlign w:val="bottom"/>
          </w:tcPr>
          <w:p w14:paraId="196E533B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CCCF" w14:textId="27410F0E" w:rsidR="00CA2C18" w:rsidRPr="00161E24" w:rsidRDefault="00E21FF3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324" w:type="dxa"/>
            <w:vAlign w:val="bottom"/>
          </w:tcPr>
          <w:p w14:paraId="006CFAE5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C090" w14:textId="4EBAFC49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  <w:tr w:rsidR="00CA2C18" w:rsidRPr="00161E24" w14:paraId="65A439D3" w14:textId="77777777" w:rsidTr="000207BF">
        <w:trPr>
          <w:trHeight w:val="271"/>
        </w:trPr>
        <w:tc>
          <w:tcPr>
            <w:tcW w:w="4157" w:type="dxa"/>
            <w:vAlign w:val="bottom"/>
          </w:tcPr>
          <w:p w14:paraId="57135E01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D0A2515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93D4C81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FACBB58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09BE794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0FCC9E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2129978D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A7C102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C18" w:rsidRPr="00161E24" w14:paraId="056F6C0C" w14:textId="77777777" w:rsidTr="000207BF">
        <w:trPr>
          <w:trHeight w:val="389"/>
        </w:trPr>
        <w:tc>
          <w:tcPr>
            <w:tcW w:w="4157" w:type="dxa"/>
            <w:vAlign w:val="bottom"/>
          </w:tcPr>
          <w:p w14:paraId="684B3428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281CE0F0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76EE1B12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791711C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1AD047C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91BD33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33141130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3E4391A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C18" w:rsidRPr="00161E24" w14:paraId="110C57C5" w14:textId="77777777" w:rsidTr="000207BF">
        <w:trPr>
          <w:trHeight w:val="425"/>
        </w:trPr>
        <w:tc>
          <w:tcPr>
            <w:tcW w:w="4157" w:type="dxa"/>
            <w:vAlign w:val="bottom"/>
          </w:tcPr>
          <w:p w14:paraId="1E90B46B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43" w:type="dxa"/>
            <w:vAlign w:val="bottom"/>
          </w:tcPr>
          <w:p w14:paraId="30663F38" w14:textId="550C7830" w:rsidR="00CA2C18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9" w:type="dxa"/>
            <w:vAlign w:val="bottom"/>
          </w:tcPr>
          <w:p w14:paraId="5D9412B8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49F12B5" w14:textId="57F80949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359D78E1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332262" w14:textId="503C109C" w:rsidR="00CA2C18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45BAF0DA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FB6C0B9" w14:textId="310DB1F8" w:rsidR="00CA2C18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</w:tr>
      <w:tr w:rsidR="000B5864" w:rsidRPr="00161E24" w14:paraId="368E1D7E" w14:textId="77777777" w:rsidTr="000207BF">
        <w:trPr>
          <w:trHeight w:val="425"/>
        </w:trPr>
        <w:tc>
          <w:tcPr>
            <w:tcW w:w="4157" w:type="dxa"/>
            <w:vAlign w:val="bottom"/>
          </w:tcPr>
          <w:p w14:paraId="3174888A" w14:textId="4F7C8C2E" w:rsidR="000B5864" w:rsidRPr="00161E24" w:rsidRDefault="000B5864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vAlign w:val="bottom"/>
          </w:tcPr>
          <w:p w14:paraId="5EA6EA47" w14:textId="475D0E3D" w:rsidR="000B5864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9" w:type="dxa"/>
            <w:vAlign w:val="bottom"/>
          </w:tcPr>
          <w:p w14:paraId="44767EF5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0F15CB1" w14:textId="59893B64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E46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9" w:type="dxa"/>
            <w:vAlign w:val="bottom"/>
          </w:tcPr>
          <w:p w14:paraId="167DA40E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0B77F0" w14:textId="2B55FE39" w:rsidR="000B5864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6C051DA2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B4EBBFA" w14:textId="45EE6C23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</w:tr>
      <w:tr w:rsidR="000B5864" w:rsidRPr="00161E24" w14:paraId="2F7FCBDC" w14:textId="77777777" w:rsidTr="000207BF">
        <w:trPr>
          <w:trHeight w:val="389"/>
        </w:trPr>
        <w:tc>
          <w:tcPr>
            <w:tcW w:w="4157" w:type="dxa"/>
            <w:vAlign w:val="bottom"/>
          </w:tcPr>
          <w:p w14:paraId="218FDCE3" w14:textId="77777777" w:rsidR="000B5864" w:rsidRPr="00161E24" w:rsidRDefault="000B5864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9AC69" w14:textId="1EAF1F77" w:rsidR="000B5864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279" w:type="dxa"/>
            <w:vAlign w:val="bottom"/>
          </w:tcPr>
          <w:p w14:paraId="1EF7F79C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EFBE" w14:textId="0E1054EF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9" w:type="dxa"/>
            <w:vAlign w:val="bottom"/>
          </w:tcPr>
          <w:p w14:paraId="02141E39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82E26" w14:textId="1D06AA79" w:rsidR="000B5864" w:rsidRPr="00161E24" w:rsidRDefault="00E21FF3" w:rsidP="000207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86F3F8C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5C33C" w14:textId="2323087B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(48)</w:t>
            </w:r>
          </w:p>
        </w:tc>
      </w:tr>
      <w:tr w:rsidR="000B5864" w:rsidRPr="00161E24" w14:paraId="04884DB8" w14:textId="77777777" w:rsidTr="000207BF">
        <w:trPr>
          <w:trHeight w:val="389"/>
        </w:trPr>
        <w:tc>
          <w:tcPr>
            <w:tcW w:w="4157" w:type="dxa"/>
            <w:vAlign w:val="bottom"/>
          </w:tcPr>
          <w:p w14:paraId="54BC8273" w14:textId="77777777" w:rsidR="000B5864" w:rsidRPr="00161E24" w:rsidRDefault="000B5864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5336" w14:textId="0EA8E247" w:rsidR="000B5864" w:rsidRPr="00161E24" w:rsidRDefault="00E21FF3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  <w:tc>
          <w:tcPr>
            <w:tcW w:w="279" w:type="dxa"/>
            <w:vAlign w:val="bottom"/>
          </w:tcPr>
          <w:p w14:paraId="1EB62BDD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90AE" w14:textId="796FC741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(1,125)</w:t>
            </w:r>
          </w:p>
        </w:tc>
        <w:tc>
          <w:tcPr>
            <w:tcW w:w="279" w:type="dxa"/>
            <w:vAlign w:val="bottom"/>
          </w:tcPr>
          <w:p w14:paraId="7C64436A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4267" w14:textId="3AA3A022" w:rsidR="000B5864" w:rsidRPr="00161E24" w:rsidRDefault="00E21FF3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324" w:type="dxa"/>
            <w:vAlign w:val="bottom"/>
          </w:tcPr>
          <w:p w14:paraId="6CAF3DDC" w14:textId="77777777" w:rsidR="000B5864" w:rsidRPr="00161E24" w:rsidRDefault="000B5864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515F6" w14:textId="3B64DC3D" w:rsidR="000B5864" w:rsidRPr="00161E24" w:rsidRDefault="00E21FF3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21F854C6" w14:textId="561749DE" w:rsidR="001D5F79" w:rsidRDefault="001D5F79" w:rsidP="00417F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27"/>
        <w:rPr>
          <w:rFonts w:asciiTheme="majorBidi" w:hAnsiTheme="majorBidi" w:cstheme="majorBidi"/>
          <w:sz w:val="30"/>
          <w:szCs w:val="30"/>
        </w:rPr>
      </w:pPr>
    </w:p>
    <w:p w14:paraId="5679ACB4" w14:textId="77777777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7"/>
        <w:gridCol w:w="1225"/>
        <w:gridCol w:w="306"/>
        <w:gridCol w:w="1197"/>
        <w:gridCol w:w="270"/>
        <w:gridCol w:w="1089"/>
        <w:gridCol w:w="270"/>
        <w:gridCol w:w="6"/>
        <w:gridCol w:w="1146"/>
        <w:gridCol w:w="16"/>
      </w:tblGrid>
      <w:tr w:rsidR="001D5F79" w:rsidRPr="00161E24" w14:paraId="65232117" w14:textId="77777777" w:rsidTr="00B41F35">
        <w:trPr>
          <w:trHeight w:val="139"/>
        </w:trPr>
        <w:tc>
          <w:tcPr>
            <w:tcW w:w="4157" w:type="dxa"/>
            <w:vAlign w:val="bottom"/>
          </w:tcPr>
          <w:p w14:paraId="3FF89DFB" w14:textId="77777777" w:rsidR="001D5F79" w:rsidRPr="00161E24" w:rsidRDefault="001D5F79" w:rsidP="000C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525" w:type="dxa"/>
            <w:gridSpan w:val="9"/>
            <w:vAlign w:val="bottom"/>
          </w:tcPr>
          <w:p w14:paraId="3FD18D3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F79" w:rsidRPr="00161E24" w14:paraId="26F3B061" w14:textId="77777777" w:rsidTr="00B41F35">
        <w:trPr>
          <w:trHeight w:val="466"/>
        </w:trPr>
        <w:tc>
          <w:tcPr>
            <w:tcW w:w="4157" w:type="dxa"/>
            <w:vAlign w:val="bottom"/>
          </w:tcPr>
          <w:p w14:paraId="0FB94C58" w14:textId="77777777" w:rsidR="001D5F79" w:rsidRPr="00161E24" w:rsidRDefault="001D5F79" w:rsidP="000C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25" w:type="dxa"/>
            <w:vAlign w:val="bottom"/>
          </w:tcPr>
          <w:p w14:paraId="27344E8B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1CB5E218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5"/>
            <w:vAlign w:val="bottom"/>
          </w:tcPr>
          <w:p w14:paraId="08AF8405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50686A5D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162" w:type="dxa"/>
            <w:gridSpan w:val="2"/>
            <w:vAlign w:val="bottom"/>
          </w:tcPr>
          <w:p w14:paraId="3D4BFB47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F79" w:rsidRPr="00161E24" w14:paraId="1BDF207A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7586745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22974BC" w14:textId="234C3B6D" w:rsidR="001D5F79" w:rsidRPr="00161E24" w:rsidRDefault="000D1DE6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" w:type="dxa"/>
            <w:vAlign w:val="bottom"/>
          </w:tcPr>
          <w:p w14:paraId="4B702F61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9D6895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5F6DB4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00547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5B5AE1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5E4F6DB" w14:textId="590F0645" w:rsidR="001D5F79" w:rsidRPr="00161E24" w:rsidRDefault="000D1DE6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D5F79" w:rsidRPr="00161E24" w14:paraId="1FC2990C" w14:textId="77777777" w:rsidTr="00B41F35">
        <w:trPr>
          <w:trHeight w:val="139"/>
        </w:trPr>
        <w:tc>
          <w:tcPr>
            <w:tcW w:w="4157" w:type="dxa"/>
            <w:vAlign w:val="bottom"/>
          </w:tcPr>
          <w:p w14:paraId="59EDB7E5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9"/>
            <w:vAlign w:val="bottom"/>
          </w:tcPr>
          <w:p w14:paraId="0FB4A24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F79" w:rsidRPr="00161E24" w14:paraId="6C0D99CF" w14:textId="77777777" w:rsidTr="00B41F35">
        <w:trPr>
          <w:gridAfter w:val="1"/>
          <w:wAfter w:w="16" w:type="dxa"/>
          <w:trHeight w:val="497"/>
        </w:trPr>
        <w:tc>
          <w:tcPr>
            <w:tcW w:w="4157" w:type="dxa"/>
            <w:vAlign w:val="bottom"/>
          </w:tcPr>
          <w:p w14:paraId="077622A0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5A1B0F9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  <w:vAlign w:val="bottom"/>
          </w:tcPr>
          <w:p w14:paraId="5B3302C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EFE7917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78374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05EE7DE9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610D91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B5236D1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5F79" w:rsidRPr="00161E24" w14:paraId="0E1CD762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60D288A4" w14:textId="7E05672C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25" w:type="dxa"/>
            <w:vAlign w:val="bottom"/>
          </w:tcPr>
          <w:p w14:paraId="75DC8A65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306" w:type="dxa"/>
            <w:vAlign w:val="bottom"/>
          </w:tcPr>
          <w:p w14:paraId="28B64B5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9532824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1637D76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A533A55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F1A2E0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9F599D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</w:tr>
      <w:tr w:rsidR="001D5F79" w:rsidRPr="00161E24" w14:paraId="5D4B57DC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037F7624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25" w:type="dxa"/>
            <w:vAlign w:val="bottom"/>
          </w:tcPr>
          <w:p w14:paraId="4BE3E4A5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  <w:tc>
          <w:tcPr>
            <w:tcW w:w="306" w:type="dxa"/>
            <w:vAlign w:val="bottom"/>
          </w:tcPr>
          <w:p w14:paraId="00C7762C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7F0D1C7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350B1BEA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063AB50E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093C9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9723440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</w:tr>
      <w:tr w:rsidR="001D5F79" w:rsidRPr="00161E24" w14:paraId="3D6E167F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2E76803E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1322A4E4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</w:t>
            </w:r>
          </w:p>
        </w:tc>
        <w:tc>
          <w:tcPr>
            <w:tcW w:w="306" w:type="dxa"/>
            <w:vAlign w:val="bottom"/>
          </w:tcPr>
          <w:p w14:paraId="331C748E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5B02820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70" w:type="dxa"/>
            <w:vAlign w:val="bottom"/>
          </w:tcPr>
          <w:p w14:paraId="32004AD6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5043CD35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243F7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DA2E66A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</w:tr>
      <w:tr w:rsidR="001D5F79" w:rsidRPr="00161E24" w14:paraId="008BC13A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4361E37F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25" w:type="dxa"/>
            <w:vAlign w:val="bottom"/>
          </w:tcPr>
          <w:p w14:paraId="1D61656B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306" w:type="dxa"/>
            <w:vAlign w:val="bottom"/>
          </w:tcPr>
          <w:p w14:paraId="3C7C6B06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0C22A504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8214A25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2026300E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0E4EEB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F6724C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1D5F79" w:rsidRPr="00161E24" w14:paraId="5E47EBC3" w14:textId="77777777" w:rsidTr="00B41F35">
        <w:trPr>
          <w:gridAfter w:val="1"/>
          <w:wAfter w:w="16" w:type="dxa"/>
          <w:trHeight w:val="334"/>
        </w:trPr>
        <w:tc>
          <w:tcPr>
            <w:tcW w:w="4157" w:type="dxa"/>
            <w:vAlign w:val="bottom"/>
          </w:tcPr>
          <w:p w14:paraId="3A86378F" w14:textId="7D97EE64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(จากการตีราคาลดลงและความแตกต่างของค่าเสื่อมราคา)</w:t>
            </w:r>
          </w:p>
        </w:tc>
        <w:tc>
          <w:tcPr>
            <w:tcW w:w="1225" w:type="dxa"/>
            <w:vAlign w:val="bottom"/>
          </w:tcPr>
          <w:p w14:paraId="1C71EBA2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06" w:type="dxa"/>
            <w:vAlign w:val="bottom"/>
          </w:tcPr>
          <w:p w14:paraId="59696491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6CBF6D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vAlign w:val="bottom"/>
          </w:tcPr>
          <w:p w14:paraId="61F898A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8808BBC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D989D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D5057E0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1D5F79" w:rsidRPr="00161E24" w14:paraId="38CE61EA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082C8B4F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FE905A8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98ABB1A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A388957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D7F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CDE5D2B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(103)</w:t>
            </w:r>
          </w:p>
        </w:tc>
        <w:tc>
          <w:tcPr>
            <w:tcW w:w="270" w:type="dxa"/>
            <w:vAlign w:val="bottom"/>
          </w:tcPr>
          <w:p w14:paraId="39A916E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6E1A046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</w:t>
            </w:r>
          </w:p>
        </w:tc>
      </w:tr>
      <w:tr w:rsidR="001D5F79" w:rsidRPr="00161E24" w14:paraId="4F2A28C8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608F2898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154035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1,332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D4D2E29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F0ACF1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76F6C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53EA3BDA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070E2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5B801CF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1,573</w:t>
            </w:r>
          </w:p>
        </w:tc>
      </w:tr>
      <w:tr w:rsidR="001D5F79" w:rsidRPr="00161E24" w14:paraId="080F924A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1F6B5E8B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516C4D2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589B3B0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EBF231C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2972D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F5E876B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DE731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11B1C0B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1D5F79" w:rsidRPr="00161E24" w14:paraId="20B2B771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3ADE74AF" w14:textId="437E7F1C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การเปลี่ยนแปลงในมูลค่ายุติธรรมของการป้องกัน </w:t>
            </w:r>
            <w:r w:rsidR="000C028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3FADFDD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A6AF536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7D223E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95FA4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7DE5924D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6B2A7E7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C7A08DB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1D5F79" w:rsidRPr="00161E24" w14:paraId="1830953D" w14:textId="77777777" w:rsidTr="00B41F35">
        <w:trPr>
          <w:gridAfter w:val="1"/>
          <w:wAfter w:w="16" w:type="dxa"/>
          <w:trHeight w:val="139"/>
        </w:trPr>
        <w:tc>
          <w:tcPr>
            <w:tcW w:w="4157" w:type="dxa"/>
            <w:vAlign w:val="bottom"/>
          </w:tcPr>
          <w:p w14:paraId="0334238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2438B5F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4467E1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F616E75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752CC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4A904336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6F4610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6DF8651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</w:tr>
      <w:tr w:rsidR="001D5F79" w:rsidRPr="00161E24" w14:paraId="2811811C" w14:textId="77777777" w:rsidTr="00B41F35">
        <w:trPr>
          <w:gridAfter w:val="1"/>
          <w:wAfter w:w="16" w:type="dxa"/>
          <w:trHeight w:val="334"/>
        </w:trPr>
        <w:tc>
          <w:tcPr>
            <w:tcW w:w="4157" w:type="dxa"/>
            <w:vAlign w:val="bottom"/>
          </w:tcPr>
          <w:p w14:paraId="1ADA076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9D69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1,921</w:t>
            </w:r>
          </w:p>
        </w:tc>
        <w:tc>
          <w:tcPr>
            <w:tcW w:w="306" w:type="dxa"/>
            <w:vAlign w:val="bottom"/>
          </w:tcPr>
          <w:p w14:paraId="64559850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26BB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06F79C78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A5479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(104)</w:t>
            </w:r>
          </w:p>
        </w:tc>
        <w:tc>
          <w:tcPr>
            <w:tcW w:w="270" w:type="dxa"/>
            <w:vAlign w:val="bottom"/>
          </w:tcPr>
          <w:p w14:paraId="2CC79E98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F1A2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2,148</w:t>
            </w:r>
          </w:p>
        </w:tc>
      </w:tr>
      <w:tr w:rsidR="001D5F79" w:rsidRPr="00161E24" w14:paraId="0EBBCCDB" w14:textId="77777777" w:rsidTr="00B41F35">
        <w:trPr>
          <w:gridAfter w:val="1"/>
          <w:wAfter w:w="16" w:type="dxa"/>
          <w:trHeight w:val="271"/>
        </w:trPr>
        <w:tc>
          <w:tcPr>
            <w:tcW w:w="4157" w:type="dxa"/>
            <w:vAlign w:val="bottom"/>
          </w:tcPr>
          <w:p w14:paraId="4292DDEC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7588868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3A75BB86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1A7D0E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071EB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2322DAB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ED52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6135549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F79" w:rsidRPr="00161E24" w14:paraId="4B89F962" w14:textId="77777777" w:rsidTr="00B41F35">
        <w:trPr>
          <w:gridAfter w:val="1"/>
          <w:wAfter w:w="16" w:type="dxa"/>
          <w:trHeight w:val="389"/>
        </w:trPr>
        <w:tc>
          <w:tcPr>
            <w:tcW w:w="4157" w:type="dxa"/>
            <w:vAlign w:val="bottom"/>
          </w:tcPr>
          <w:p w14:paraId="55AEA049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2747E93D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0CCB7F09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5D546BF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7FC5C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7690959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987073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A1ED2C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F79" w:rsidRPr="00161E24" w14:paraId="2FE59978" w14:textId="77777777" w:rsidTr="00B41F35">
        <w:trPr>
          <w:gridAfter w:val="1"/>
          <w:wAfter w:w="16" w:type="dxa"/>
          <w:trHeight w:val="425"/>
        </w:trPr>
        <w:tc>
          <w:tcPr>
            <w:tcW w:w="4157" w:type="dxa"/>
            <w:vAlign w:val="bottom"/>
          </w:tcPr>
          <w:p w14:paraId="0731088F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25" w:type="dxa"/>
            <w:vAlign w:val="bottom"/>
          </w:tcPr>
          <w:p w14:paraId="7F221543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306" w:type="dxa"/>
            <w:vAlign w:val="bottom"/>
          </w:tcPr>
          <w:p w14:paraId="599697D6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14BC72F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70" w:type="dxa"/>
            <w:vAlign w:val="bottom"/>
          </w:tcPr>
          <w:p w14:paraId="532512C4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04DC7FD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FE1198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7F5E881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(37)</w:t>
            </w:r>
          </w:p>
        </w:tc>
      </w:tr>
      <w:tr w:rsidR="001D5F79" w:rsidRPr="00161E24" w14:paraId="1B1FACF5" w14:textId="77777777" w:rsidTr="00B41F35">
        <w:trPr>
          <w:gridAfter w:val="1"/>
          <w:wAfter w:w="16" w:type="dxa"/>
          <w:trHeight w:val="425"/>
        </w:trPr>
        <w:tc>
          <w:tcPr>
            <w:tcW w:w="4157" w:type="dxa"/>
            <w:vAlign w:val="bottom"/>
          </w:tcPr>
          <w:p w14:paraId="163D6D22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4D907157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306" w:type="dxa"/>
            <w:vAlign w:val="bottom"/>
          </w:tcPr>
          <w:p w14:paraId="3958F51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4BF4F12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vAlign w:val="bottom"/>
          </w:tcPr>
          <w:p w14:paraId="5A49259A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3346A66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2A2A5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D867ABF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</w:tr>
      <w:tr w:rsidR="001D5F79" w:rsidRPr="00161E24" w14:paraId="35B4B9D2" w14:textId="77777777" w:rsidTr="00B41F35">
        <w:trPr>
          <w:gridAfter w:val="1"/>
          <w:wAfter w:w="16" w:type="dxa"/>
          <w:trHeight w:val="389"/>
        </w:trPr>
        <w:tc>
          <w:tcPr>
            <w:tcW w:w="4157" w:type="dxa"/>
            <w:vAlign w:val="bottom"/>
          </w:tcPr>
          <w:p w14:paraId="293AF5FE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D395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306" w:type="dxa"/>
            <w:vAlign w:val="bottom"/>
          </w:tcPr>
          <w:p w14:paraId="38F0F1D1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DFA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(56)</w:t>
            </w:r>
          </w:p>
        </w:tc>
        <w:tc>
          <w:tcPr>
            <w:tcW w:w="270" w:type="dxa"/>
            <w:vAlign w:val="bottom"/>
          </w:tcPr>
          <w:p w14:paraId="6D141B7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C283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85DA4E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4BD74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</w:tr>
      <w:tr w:rsidR="001D5F79" w:rsidRPr="00161E24" w14:paraId="154AE980" w14:textId="77777777" w:rsidTr="00B41F35">
        <w:trPr>
          <w:gridAfter w:val="1"/>
          <w:wAfter w:w="16" w:type="dxa"/>
          <w:trHeight w:val="389"/>
        </w:trPr>
        <w:tc>
          <w:tcPr>
            <w:tcW w:w="4157" w:type="dxa"/>
            <w:vAlign w:val="bottom"/>
          </w:tcPr>
          <w:p w14:paraId="71498D58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63ED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1,907</w:t>
            </w:r>
          </w:p>
        </w:tc>
        <w:tc>
          <w:tcPr>
            <w:tcW w:w="306" w:type="dxa"/>
            <w:vAlign w:val="bottom"/>
          </w:tcPr>
          <w:p w14:paraId="48C657C9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287F1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vAlign w:val="bottom"/>
          </w:tcPr>
          <w:p w14:paraId="53C62528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C4C11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(104)</w:t>
            </w:r>
          </w:p>
        </w:tc>
        <w:tc>
          <w:tcPr>
            <w:tcW w:w="270" w:type="dxa"/>
            <w:vAlign w:val="bottom"/>
          </w:tcPr>
          <w:p w14:paraId="684F0E8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D2FA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2,078</w:t>
            </w:r>
          </w:p>
        </w:tc>
      </w:tr>
    </w:tbl>
    <w:p w14:paraId="1CDC9A47" w14:textId="14E3542E" w:rsidR="00CA2C18" w:rsidRDefault="00CA2C18" w:rsidP="00417F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27"/>
        <w:rPr>
          <w:rFonts w:asciiTheme="majorBidi" w:hAnsiTheme="majorBidi" w:cstheme="majorBidi"/>
          <w:sz w:val="30"/>
          <w:szCs w:val="30"/>
        </w:rPr>
      </w:pPr>
    </w:p>
    <w:p w14:paraId="70211391" w14:textId="684B3E0B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57"/>
        <w:gridCol w:w="13"/>
      </w:tblGrid>
      <w:tr w:rsidR="00700251" w:rsidRPr="00161E24" w14:paraId="2D3742DA" w14:textId="77777777" w:rsidTr="00B41F35">
        <w:trPr>
          <w:gridAfter w:val="1"/>
          <w:wAfter w:w="13" w:type="dxa"/>
          <w:trHeight w:val="139"/>
        </w:trPr>
        <w:tc>
          <w:tcPr>
            <w:tcW w:w="4140" w:type="dxa"/>
            <w:vAlign w:val="bottom"/>
          </w:tcPr>
          <w:p w14:paraId="0CCE5FCB" w14:textId="45193CD2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12" w:type="dxa"/>
            <w:gridSpan w:val="7"/>
            <w:vAlign w:val="bottom"/>
          </w:tcPr>
          <w:p w14:paraId="643DAD8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251" w:rsidRPr="00161E24" w14:paraId="7D9CA77E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3C0C761E" w14:textId="77777777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6769B6F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C76A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6808722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1BCD127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254A6DB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086F2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251" w:rsidRPr="00161E24" w14:paraId="6B083F57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7DD290CB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8883C" w14:textId="02600B12" w:rsidR="00060029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209BE0D" w14:textId="7C0DCAC3" w:rsidR="00700251" w:rsidRPr="00161E24" w:rsidRDefault="000C58D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0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ACCA768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3EFA7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1BEEE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1A9639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A5F91B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661A35" w14:textId="2D5894F5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0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00251" w:rsidRPr="00161E24" w14:paraId="3ACA9327" w14:textId="77777777" w:rsidTr="00B41F35">
        <w:trPr>
          <w:gridAfter w:val="1"/>
          <w:wAfter w:w="13" w:type="dxa"/>
          <w:trHeight w:val="139"/>
        </w:trPr>
        <w:tc>
          <w:tcPr>
            <w:tcW w:w="4140" w:type="dxa"/>
            <w:vAlign w:val="bottom"/>
          </w:tcPr>
          <w:p w14:paraId="3672CF8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2" w:type="dxa"/>
            <w:gridSpan w:val="7"/>
            <w:vAlign w:val="bottom"/>
          </w:tcPr>
          <w:p w14:paraId="6D8FA56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251" w:rsidRPr="00161E24" w14:paraId="331C52D0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087C1484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B2BBB2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7D800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2E67C7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20D31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6400E578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70102D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3295130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7534B" w:rsidRPr="00161E24" w14:paraId="1EBA2367" w14:textId="77777777" w:rsidTr="00B41F35">
        <w:trPr>
          <w:trHeight w:val="139"/>
        </w:trPr>
        <w:tc>
          <w:tcPr>
            <w:tcW w:w="4140" w:type="dxa"/>
            <w:shd w:val="clear" w:color="auto" w:fill="auto"/>
            <w:vAlign w:val="bottom"/>
          </w:tcPr>
          <w:p w14:paraId="60A1CE20" w14:textId="4F485C31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A6D964A" w14:textId="7699E4FD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192B679B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1326D2B" w14:textId="1DB99DA4" w:rsidR="0097534B" w:rsidRPr="00161E24" w:rsidRDefault="0097534B" w:rsidP="007560A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92C583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7B029F3" w14:textId="242B43B7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4636C1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AF5E1B" w14:textId="62B84F14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</w:tr>
      <w:tr w:rsidR="0097534B" w:rsidRPr="00161E24" w14:paraId="56836209" w14:textId="77777777" w:rsidTr="00B41F35">
        <w:trPr>
          <w:trHeight w:val="334"/>
        </w:trPr>
        <w:tc>
          <w:tcPr>
            <w:tcW w:w="4140" w:type="dxa"/>
            <w:vAlign w:val="bottom"/>
          </w:tcPr>
          <w:p w14:paraId="2F25DADF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5A4A65EA" w14:textId="08F2C10A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7334B818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88754BF" w14:textId="557403DC" w:rsidR="0097534B" w:rsidRPr="00161E24" w:rsidRDefault="0097534B" w:rsidP="007560A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B101C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B35CB27" w14:textId="5EC4ED8E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BF6DDC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E670D4" w14:textId="44BE5948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97534B" w:rsidRPr="00161E24" w14:paraId="3B489829" w14:textId="77777777" w:rsidTr="00B41F35">
        <w:trPr>
          <w:trHeight w:hRule="exact" w:val="812"/>
        </w:trPr>
        <w:tc>
          <w:tcPr>
            <w:tcW w:w="4140" w:type="dxa"/>
            <w:vAlign w:val="bottom"/>
          </w:tcPr>
          <w:p w14:paraId="04DCD28B" w14:textId="61617CCB" w:rsidR="0097534B" w:rsidRPr="00161E24" w:rsidRDefault="007560A9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2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7560A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7560A9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(จากการตีราคาลดลงและ</w:t>
            </w:r>
            <w:r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="0097534B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2685CAB5" w14:textId="63E44B50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5BE3BAC" w14:textId="134B64F9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1E041EFC" w14:textId="20C2F6FB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1F2579CC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BBE4F30" w14:textId="0A1041B4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F0DA99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FF0AA9" w14:textId="60842177" w:rsidR="0097534B" w:rsidRPr="00161E24" w:rsidRDefault="003F5604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97534B" w:rsidRPr="00161E24" w14:paraId="7FFDC73B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4A2CC405" w14:textId="0714D165" w:rsidR="0097534B" w:rsidRPr="00161E24" w:rsidRDefault="007560A9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ของ</w:t>
            </w:r>
            <w:r w:rsidR="0097534B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260" w:type="dxa"/>
            <w:vAlign w:val="bottom"/>
          </w:tcPr>
          <w:p w14:paraId="3268D23A" w14:textId="482A1C1F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A55CFD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12491C" w14:textId="2088F7ED" w:rsidR="0097534B" w:rsidRPr="00161E24" w:rsidRDefault="003F5604" w:rsidP="007560A9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8B9C66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FFBDE1A" w14:textId="419C09E0" w:rsidR="0097534B" w:rsidRPr="00161E24" w:rsidRDefault="003F5604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847E9D" w14:textId="766CF4CF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FA077A" w14:textId="4804C2FF" w:rsidR="0097534B" w:rsidRPr="00161E24" w:rsidRDefault="003F5604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97534B" w:rsidRPr="00161E24" w14:paraId="041ACF45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45D12290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327B92B" w14:textId="1285A5DC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25F76BB5" w14:textId="12281A93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EBC45E" w14:textId="5B6744BA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70" w:type="dxa"/>
            <w:vAlign w:val="bottom"/>
          </w:tcPr>
          <w:p w14:paraId="32D90AD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B809E09" w14:textId="23C482EA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3B9C42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E6536A" w14:textId="447D5D30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</w:tr>
      <w:tr w:rsidR="0097534B" w:rsidRPr="00161E24" w14:paraId="7102F433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26BAD8FE" w14:textId="56A01605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69233D8C" w14:textId="2C389F2C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07FD0352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752401" w14:textId="61257696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8F2EB37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A36874E" w14:textId="502C1535" w:rsidR="0097534B" w:rsidRPr="00161E24" w:rsidRDefault="00B0452C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F18B96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84C193" w14:textId="4A8811F3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7534B" w:rsidRPr="00161E24" w14:paraId="707A6E74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7B697CDA" w14:textId="57E3DB3E" w:rsidR="0097534B" w:rsidRPr="00161E24" w:rsidRDefault="007560A9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7534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vAlign w:val="bottom"/>
          </w:tcPr>
          <w:p w14:paraId="18E7A14C" w14:textId="133F21F2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9239BE2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1FD437" w14:textId="4A81701A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E1D14C6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CB2E51E" w14:textId="76215EA2" w:rsidR="0097534B" w:rsidRPr="00161E24" w:rsidRDefault="0097534B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360C8D09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8B63A5" w14:textId="0DCF1E90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97534B" w:rsidRPr="00161E24" w14:paraId="34B51FB9" w14:textId="77777777" w:rsidTr="00B41F35">
        <w:trPr>
          <w:trHeight w:val="334"/>
        </w:trPr>
        <w:tc>
          <w:tcPr>
            <w:tcW w:w="4140" w:type="dxa"/>
            <w:vAlign w:val="bottom"/>
          </w:tcPr>
          <w:p w14:paraId="138E41AB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E80E" w14:textId="7805F4E9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  <w:vAlign w:val="bottom"/>
          </w:tcPr>
          <w:p w14:paraId="06C83E0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4277" w14:textId="0B9EC1E0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3DA5BF79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F628C" w14:textId="70C1A1E2" w:rsidR="0097534B" w:rsidRPr="00161E24" w:rsidRDefault="0097534B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5564435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4595" w14:textId="3A2050CD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</w:tr>
      <w:tr w:rsidR="0097534B" w:rsidRPr="00161E24" w14:paraId="496DA0EA" w14:textId="77777777" w:rsidTr="00B41F35">
        <w:trPr>
          <w:trHeight w:val="334"/>
        </w:trPr>
        <w:tc>
          <w:tcPr>
            <w:tcW w:w="4140" w:type="dxa"/>
            <w:vAlign w:val="bottom"/>
          </w:tcPr>
          <w:p w14:paraId="238ED7B3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F5B031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750A3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214AABB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E692DE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19CF456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566F17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7F0BC1E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34B" w:rsidRPr="00161E24" w14:paraId="348D40B7" w14:textId="77777777" w:rsidTr="00B41F35">
        <w:trPr>
          <w:trHeight w:hRule="exact" w:val="389"/>
        </w:trPr>
        <w:tc>
          <w:tcPr>
            <w:tcW w:w="4140" w:type="dxa"/>
            <w:vAlign w:val="bottom"/>
          </w:tcPr>
          <w:p w14:paraId="0DC31EEE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18655D9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9820F3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C34F02F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EEEFBF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A7066D4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2590D4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320F99" w14:textId="77777777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34B" w:rsidRPr="00161E24" w14:paraId="6DE3F924" w14:textId="77777777" w:rsidTr="00B41F35">
        <w:trPr>
          <w:trHeight w:hRule="exact" w:val="389"/>
        </w:trPr>
        <w:tc>
          <w:tcPr>
            <w:tcW w:w="4140" w:type="dxa"/>
            <w:vAlign w:val="bottom"/>
          </w:tcPr>
          <w:p w14:paraId="29F8881F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  <w:vAlign w:val="bottom"/>
          </w:tcPr>
          <w:p w14:paraId="3E8AC65C" w14:textId="17919119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E87AA1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B57012" w14:textId="29135B8D" w:rsidR="0097534B" w:rsidRPr="00161E24" w:rsidRDefault="0097534B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2499268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266CCAD" w14:textId="2845F110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C6C9F5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3EB649" w14:textId="69312F56" w:rsidR="0097534B" w:rsidRPr="00161E24" w:rsidRDefault="0031607C" w:rsidP="007560A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7534B" w:rsidRPr="00161E24" w14:paraId="5BC3ADEF" w14:textId="77777777" w:rsidTr="00B41F35">
        <w:trPr>
          <w:trHeight w:hRule="exact" w:val="389"/>
        </w:trPr>
        <w:tc>
          <w:tcPr>
            <w:tcW w:w="4140" w:type="dxa"/>
            <w:vAlign w:val="bottom"/>
          </w:tcPr>
          <w:p w14:paraId="5DD9C620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90C5" w14:textId="0ABE32D9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C8928F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B4C3F" w14:textId="12E4E0CC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2298CDA0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4A91" w14:textId="4F6C50E3" w:rsidR="0097534B" w:rsidRPr="00161E24" w:rsidRDefault="0097534B" w:rsidP="007560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DA758A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C194F" w14:textId="1EF1E570" w:rsidR="0097534B" w:rsidRPr="00161E24" w:rsidRDefault="0031607C" w:rsidP="007560A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97534B" w:rsidRPr="00161E24" w14:paraId="6F229F9C" w14:textId="77777777" w:rsidTr="00B41F35">
        <w:trPr>
          <w:trHeight w:hRule="exact" w:val="389"/>
        </w:trPr>
        <w:tc>
          <w:tcPr>
            <w:tcW w:w="4140" w:type="dxa"/>
            <w:vAlign w:val="bottom"/>
          </w:tcPr>
          <w:p w14:paraId="7CF4998A" w14:textId="77777777" w:rsidR="0097534B" w:rsidRPr="00161E24" w:rsidRDefault="0097534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33CAA" w14:textId="3DB15DD0" w:rsidR="0097534B" w:rsidRPr="00161E24" w:rsidRDefault="0097534B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4D2B3793" w14:textId="60ACAE7A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FD8DF" w14:textId="64805436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B2FAE04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3A279" w14:textId="053A5018" w:rsidR="0097534B" w:rsidRPr="00161E24" w:rsidRDefault="0097534B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5AECDFAF" w14:textId="77777777" w:rsidR="0097534B" w:rsidRPr="00161E24" w:rsidRDefault="0097534B" w:rsidP="007560A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E33B6" w14:textId="5D9BB56A" w:rsidR="0097534B" w:rsidRPr="00161E24" w:rsidRDefault="0031607C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</w:tr>
    </w:tbl>
    <w:p w14:paraId="6A4BF722" w14:textId="26DB3F8F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221941" w14:textId="77777777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70"/>
      </w:tblGrid>
      <w:tr w:rsidR="001D5F79" w:rsidRPr="00161E24" w14:paraId="1502922D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6B2FB751" w14:textId="5BD15D1C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25" w:type="dxa"/>
            <w:gridSpan w:val="7"/>
            <w:vAlign w:val="bottom"/>
          </w:tcPr>
          <w:p w14:paraId="20987D1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F79" w:rsidRPr="00161E24" w14:paraId="18190A32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1EAE8724" w14:textId="77777777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4B34020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ECD57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88F0237" w14:textId="3E7D8234" w:rsidR="001D5F79" w:rsidRPr="00161E24" w:rsidRDefault="001D5F79" w:rsidP="0013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33C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0154E74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17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F79" w:rsidRPr="00161E24" w14:paraId="32F76DFF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13A8F0CA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A39F1" w14:textId="50608DF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133C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5FDB41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0F35CAE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337562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CEFFE7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E00EF5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AE8F2" w14:textId="7A462D16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D5F79" w:rsidRPr="00161E24" w14:paraId="715E76AC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5943A08F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12736E63" w14:textId="77777777" w:rsidR="001D5F79" w:rsidRPr="00161E24" w:rsidRDefault="001D5F79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F79" w:rsidRPr="00161E24" w14:paraId="7BEEDB30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4FFB92DA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13DA478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DB38F5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5924CCAB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CB44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F2C8BB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F7C9DC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07DE7A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5F79" w:rsidRPr="00161E24" w14:paraId="3991E61D" w14:textId="77777777" w:rsidTr="005A5139">
        <w:trPr>
          <w:trHeight w:val="139"/>
        </w:trPr>
        <w:tc>
          <w:tcPr>
            <w:tcW w:w="4140" w:type="dxa"/>
            <w:shd w:val="clear" w:color="auto" w:fill="auto"/>
            <w:vAlign w:val="bottom"/>
          </w:tcPr>
          <w:p w14:paraId="155BBDB8" w14:textId="4B3078C3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79B9BFE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603E70B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D393F22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837DC89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D968680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B2CB5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B3A370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1D5F79" w:rsidRPr="00161E24" w14:paraId="78C8E376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2D35CBFD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03DF808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3051954E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4D98CE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8FF634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890106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12990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34485D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1D5F79" w:rsidRPr="00161E24" w14:paraId="44C9602D" w14:textId="77777777" w:rsidTr="005A5139">
        <w:trPr>
          <w:trHeight w:hRule="exact" w:val="758"/>
        </w:trPr>
        <w:tc>
          <w:tcPr>
            <w:tcW w:w="4140" w:type="dxa"/>
            <w:vAlign w:val="bottom"/>
          </w:tcPr>
          <w:p w14:paraId="4210E2AF" w14:textId="673A85EB" w:rsidR="001D5F79" w:rsidRPr="00161E24" w:rsidRDefault="005A513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1CD52B65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8EE70AC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2E654C0E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237931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EED514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53C9AA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6C536D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D5F79" w:rsidRPr="00161E24" w14:paraId="3FC99AFD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45ECAE3D" w14:textId="7D525D47" w:rsidR="001D5F79" w:rsidRPr="00161E24" w:rsidRDefault="005A513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260" w:type="dxa"/>
            <w:vAlign w:val="bottom"/>
          </w:tcPr>
          <w:p w14:paraId="23E52684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9034CF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EABEC8D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9EDB1B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D485446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D60DD8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DE009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D5F79" w:rsidRPr="00161E24" w14:paraId="35105CBE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344BB899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7F59382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vAlign w:val="bottom"/>
          </w:tcPr>
          <w:p w14:paraId="0328B879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9B00E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C23E878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9A3D33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2AC62B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00FDA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1D5F79" w:rsidRPr="00161E24" w14:paraId="41B98E46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4FC2C225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D9EE648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562C6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7DB2145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7C9817A6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1D0355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9C069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B534D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1D5F79" w:rsidRPr="00161E24" w14:paraId="5DC9D80C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327F76BC" w14:textId="0AC093FC" w:rsidR="001D5F79" w:rsidRPr="00161E24" w:rsidRDefault="005A513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vAlign w:val="bottom"/>
          </w:tcPr>
          <w:p w14:paraId="5EFAE84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AACFD46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7D435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58D4370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60E99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BED3D4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54082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D5F79" w:rsidRPr="00161E24" w14:paraId="397F114B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23722552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6FE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70" w:type="dxa"/>
            <w:vAlign w:val="bottom"/>
          </w:tcPr>
          <w:p w14:paraId="5DE83587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6DD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vAlign w:val="bottom"/>
          </w:tcPr>
          <w:p w14:paraId="1835676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C3255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BB3B9E6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904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</w:tr>
      <w:tr w:rsidR="001D5F79" w:rsidRPr="00161E24" w14:paraId="28E52E13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5AC73CBE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721E5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02B6DD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C2E0C2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954C7E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3A4888A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16FF4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4B5AC0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F79" w:rsidRPr="00161E24" w14:paraId="2AE62878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7B255CD3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3670742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8E4B8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F3C6F2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23EA0A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2D64DF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7A99E9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F3F8F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F79" w:rsidRPr="00161E24" w14:paraId="11E0FA82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5AAB541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  <w:vAlign w:val="bottom"/>
          </w:tcPr>
          <w:p w14:paraId="79C4ED2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CB27B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6BE9D6D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AA163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D224D75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0284C8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ACA92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D5F79" w:rsidRPr="00161E24" w14:paraId="0D40F68A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7EF70472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728498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55ACBB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2D08940" w14:textId="00B2A82B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52E5E40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E29CC9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A5953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59989F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D5F79" w:rsidRPr="00161E24" w14:paraId="324A6451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103EB965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B0014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1ED56F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ED8D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E00AD6E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373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F431A9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F897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D5F79" w:rsidRPr="00161E24" w14:paraId="063B6CDC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6AF73863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B28B3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vAlign w:val="bottom"/>
          </w:tcPr>
          <w:p w14:paraId="5D9522E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95C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vAlign w:val="bottom"/>
          </w:tcPr>
          <w:p w14:paraId="5DA1AF6B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38346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5FE162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634FD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</w:tbl>
    <w:p w14:paraId="48CE31D7" w14:textId="476D8E90" w:rsidR="001A4045" w:rsidRPr="00161E24" w:rsidRDefault="001A4045" w:rsidP="008A5A30">
      <w:pPr>
        <w:rPr>
          <w:rFonts w:asciiTheme="majorBidi" w:hAnsiTheme="majorBidi" w:cstheme="majorBidi"/>
          <w:sz w:val="30"/>
          <w:szCs w:val="30"/>
        </w:rPr>
      </w:pPr>
    </w:p>
    <w:p w14:paraId="1992F2F0" w14:textId="77777777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550590" w14:textId="30CBE813" w:rsidR="008A5A30" w:rsidRPr="00161E24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4EC35794" w14:textId="434DFCBD" w:rsidR="008A5A30" w:rsidRDefault="008A5A30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C57846" w14:paraId="4C15AAFB" w14:textId="77777777" w:rsidTr="00763091">
        <w:trPr>
          <w:tblHeader/>
        </w:trPr>
        <w:tc>
          <w:tcPr>
            <w:tcW w:w="2039" w:type="pct"/>
          </w:tcPr>
          <w:p w14:paraId="59E10372" w14:textId="2F198004" w:rsidR="00060029" w:rsidRPr="00B056C3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84E0941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4C5B81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034FE89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0029" w:rsidRPr="00C57846" w14:paraId="4D85A88F" w14:textId="77777777" w:rsidTr="00763091">
        <w:trPr>
          <w:tblHeader/>
        </w:trPr>
        <w:tc>
          <w:tcPr>
            <w:tcW w:w="2039" w:type="pct"/>
          </w:tcPr>
          <w:p w14:paraId="764D3785" w14:textId="77777777" w:rsidR="00060029" w:rsidRPr="00B056C3" w:rsidRDefault="00060029" w:rsidP="006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B57EF71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7897AE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3D846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30D46FF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F698DD6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F7333DE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1999F6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0029" w:rsidRPr="00C57846" w14:paraId="5D958FDC" w14:textId="77777777" w:rsidTr="00763091">
        <w:trPr>
          <w:trHeight w:val="434"/>
          <w:tblHeader/>
        </w:trPr>
        <w:tc>
          <w:tcPr>
            <w:tcW w:w="2039" w:type="pct"/>
          </w:tcPr>
          <w:p w14:paraId="1BA043E1" w14:textId="77777777" w:rsidR="00060029" w:rsidRPr="00B056C3" w:rsidRDefault="00060029" w:rsidP="006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E58BE9D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0029" w:rsidRPr="00927F6F" w14:paraId="582643B2" w14:textId="77777777" w:rsidTr="00763091">
        <w:tc>
          <w:tcPr>
            <w:tcW w:w="2039" w:type="pct"/>
          </w:tcPr>
          <w:p w14:paraId="4DBCCA74" w14:textId="6AC12402" w:rsidR="00060029" w:rsidRPr="00927F6F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622" w:type="pct"/>
          </w:tcPr>
          <w:p w14:paraId="5EAFB4AE" w14:textId="79B998A2" w:rsidR="00060029" w:rsidRPr="00927F6F" w:rsidRDefault="003F5604" w:rsidP="003F5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B370AC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FF63AD2" w14:textId="377790C0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3B56F1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832E6C" w14:textId="0D3F35A8" w:rsidR="00060029" w:rsidRPr="00927F6F" w:rsidRDefault="003F5604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36" w:type="pct"/>
          </w:tcPr>
          <w:p w14:paraId="4A98BB07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4BD48E" w14:textId="0E89D6B3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060029" w:rsidRPr="00927F6F" w14:paraId="26B5FF8D" w14:textId="77777777" w:rsidTr="00060029">
        <w:tc>
          <w:tcPr>
            <w:tcW w:w="2039" w:type="pct"/>
          </w:tcPr>
          <w:p w14:paraId="4EFFE405" w14:textId="2AFCB95D" w:rsidR="00060029" w:rsidRPr="00161E24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9DB8449" w14:textId="6E2BC7DD" w:rsidR="00060029" w:rsidRPr="00927F6F" w:rsidRDefault="003F5604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452C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056EB0A7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27B98C4" w14:textId="661B2769" w:rsidR="00060029" w:rsidRPr="00161E24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7" w:type="pct"/>
          </w:tcPr>
          <w:p w14:paraId="5AA03D1E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0557E4B" w14:textId="3EF83DAD" w:rsidR="00060029" w:rsidRPr="00927F6F" w:rsidRDefault="006535AF" w:rsidP="00653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ADADE48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8E6498" w14:textId="3014FDD3" w:rsidR="00060029" w:rsidRPr="00161E24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029" w:rsidRPr="00927F6F" w14:paraId="70F8EAE5" w14:textId="77777777" w:rsidTr="00060029">
        <w:tc>
          <w:tcPr>
            <w:tcW w:w="2039" w:type="pct"/>
          </w:tcPr>
          <w:p w14:paraId="5EFC36D8" w14:textId="18584B61" w:rsidR="00060029" w:rsidRPr="00161E24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CD0F675" w14:textId="5D3F9A3B" w:rsidR="00060029" w:rsidRPr="003F5604" w:rsidRDefault="003F5604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4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478B8EE4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F596FF" w14:textId="3AC3C615" w:rsidR="00060029" w:rsidRPr="00161E24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147" w:type="pct"/>
          </w:tcPr>
          <w:p w14:paraId="1BAE8A22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1F5F77F" w14:textId="48B1D4B9" w:rsidR="00060029" w:rsidRPr="006535AF" w:rsidRDefault="003F5604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36" w:type="pct"/>
          </w:tcPr>
          <w:p w14:paraId="24247F02" w14:textId="77777777" w:rsidR="00060029" w:rsidRPr="00927F6F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7292839" w14:textId="305A66E3" w:rsidR="00060029" w:rsidRPr="00161E24" w:rsidRDefault="00060029" w:rsidP="00060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</w:tr>
    </w:tbl>
    <w:p w14:paraId="21E5B19C" w14:textId="03DB6413" w:rsidR="00060029" w:rsidRDefault="00060029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73C43BA0" w14:textId="25045082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ขาดทุนทางภาษีจะสิ้นอายุใน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C1248"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="00FF3CC3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ประมวลรัษฎากร</w:t>
      </w:r>
      <w:r w:rsidR="00B92D2D" w:rsidRPr="00161E2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218EE" w:rsidRPr="00161E24">
        <w:rPr>
          <w:rFonts w:asciiTheme="majorBidi" w:hAnsiTheme="majorBidi" w:cstheme="majorBidi"/>
          <w:spacing w:val="-4"/>
          <w:sz w:val="30"/>
          <w:szCs w:val="30"/>
          <w:cs/>
        </w:rPr>
        <w:t>สิทธิประโยชน์ทางภาษีจากการส่งเสริมการลงทุน</w:t>
      </w:r>
      <w:r w:rsidR="006B0AE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161E24">
        <w:rPr>
          <w:rFonts w:asciiTheme="majorBidi" w:hAnsiTheme="majorBidi" w:cstheme="majorBidi"/>
          <w:sz w:val="30"/>
          <w:szCs w:val="30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A305698" w14:textId="77777777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BD1E0" w14:textId="60CCD484" w:rsidR="0036314A" w:rsidRPr="00161E24" w:rsidRDefault="0036314A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กลุ่มบริษัทประเมินผลประโยชน์ที่จะได้รับจากสินทรัพย์ภาษีเงินได้รอการตัดบัญชีจากผลขาดทุนทางภาษี และผลแตกต่างชั่วคราวโดยใช้ประมาณการจากผลประกอบการจริง และการคาดการณ์ผลประกอบการในอนาคตซึ่งอาศัยการประมาณการข้อสมมติของผู้บริหารเกี่ยวกับการเติบโตของรายได้และการเพิ่มขึ้นของกำไรจากการดำเนินงานของบริษัทย่อย รวมถึงสิทธิประโยชน์จากการส่งเสริมการลงทุน กลุ่มบริษัทรับรู้ขาดทุนทางภาษีเป็นสินทรัพย์ภาษีเงินได้รอการตัดบัญชี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 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</w:t>
      </w:r>
    </w:p>
    <w:p w14:paraId="2D01BBD3" w14:textId="77777777" w:rsidR="00455C2C" w:rsidRPr="00161E24" w:rsidRDefault="00455C2C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C2EC7" w14:textId="77777777" w:rsidR="00060029" w:rsidRDefault="0006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1650171" w14:textId="4391A6E3" w:rsidR="004055D9" w:rsidRPr="00161E24" w:rsidRDefault="0091358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4055D9" w:rsidRPr="00B94079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6AF5163A" w14:textId="791FD8FF" w:rsidR="00A05786" w:rsidRDefault="00A0578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B056C3" w14:paraId="41102947" w14:textId="77777777" w:rsidTr="00763091">
        <w:trPr>
          <w:tblHeader/>
        </w:trPr>
        <w:tc>
          <w:tcPr>
            <w:tcW w:w="2039" w:type="pct"/>
          </w:tcPr>
          <w:p w14:paraId="1B3BA4DB" w14:textId="77777777" w:rsidR="00060029" w:rsidRPr="00B056C3" w:rsidRDefault="00060029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5A301643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1D2E4BB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129D8BFD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0029" w:rsidRPr="00B056C3" w14:paraId="606CEEB8" w14:textId="77777777" w:rsidTr="00763091">
        <w:trPr>
          <w:tblHeader/>
        </w:trPr>
        <w:tc>
          <w:tcPr>
            <w:tcW w:w="2039" w:type="pct"/>
          </w:tcPr>
          <w:p w14:paraId="240C5466" w14:textId="77777777" w:rsidR="00060029" w:rsidRPr="00B056C3" w:rsidRDefault="00060029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80E8B19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0FB00D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85C323E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4002AD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7894C2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DEFACB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EC1EB4E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0029" w:rsidRPr="00B056C3" w14:paraId="0E9F207D" w14:textId="77777777" w:rsidTr="00060029">
        <w:trPr>
          <w:trHeight w:val="434"/>
          <w:tblHeader/>
        </w:trPr>
        <w:tc>
          <w:tcPr>
            <w:tcW w:w="2039" w:type="pct"/>
          </w:tcPr>
          <w:p w14:paraId="4E0EEB73" w14:textId="77777777" w:rsidR="00060029" w:rsidRPr="00B056C3" w:rsidRDefault="00060029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2D6B761E" w14:textId="5AEED1CA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B85879" w:rsidRPr="00927F6F" w14:paraId="05A150AD" w14:textId="77777777" w:rsidTr="00B85879">
        <w:tc>
          <w:tcPr>
            <w:tcW w:w="2039" w:type="pct"/>
          </w:tcPr>
          <w:p w14:paraId="09AE08BF" w14:textId="1504B557" w:rsidR="00B85879" w:rsidRPr="00927F6F" w:rsidRDefault="00B85879" w:rsidP="00B858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22" w:type="pct"/>
          </w:tcPr>
          <w:p w14:paraId="749236BD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4AE912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DC2D7B" w14:textId="1551546B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C9AEA4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3D6CB9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080AFF3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3EAE6B4" w14:textId="3F0A9DB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5879" w:rsidRPr="00161E24" w14:paraId="07AF516C" w14:textId="77777777" w:rsidTr="00B85879">
        <w:tc>
          <w:tcPr>
            <w:tcW w:w="2039" w:type="pct"/>
          </w:tcPr>
          <w:p w14:paraId="18A0A2B0" w14:textId="6C2045AA" w:rsidR="00B85879" w:rsidRPr="00161E24" w:rsidRDefault="00B85879" w:rsidP="00B85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58E095C" w14:textId="4CF4CFB2" w:rsidR="00B85879" w:rsidRPr="00EC3FF5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7,938</w:t>
            </w:r>
          </w:p>
        </w:tc>
        <w:tc>
          <w:tcPr>
            <w:tcW w:w="147" w:type="pct"/>
          </w:tcPr>
          <w:p w14:paraId="1509FCF2" w14:textId="77777777" w:rsidR="00B85879" w:rsidRPr="00EC3FF5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B398052" w14:textId="6038C283" w:rsidR="00B85879" w:rsidRPr="00EC3FF5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  <w:tc>
          <w:tcPr>
            <w:tcW w:w="147" w:type="pct"/>
          </w:tcPr>
          <w:p w14:paraId="27FC8A4E" w14:textId="77777777" w:rsidR="00B85879" w:rsidRPr="00EC3FF5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E5294E0" w14:textId="1D654465" w:rsidR="00B85879" w:rsidRPr="00EC3FF5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6,850</w:t>
            </w:r>
          </w:p>
        </w:tc>
        <w:tc>
          <w:tcPr>
            <w:tcW w:w="136" w:type="pct"/>
          </w:tcPr>
          <w:p w14:paraId="6126143D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E35137" w14:textId="7D48F9FC" w:rsidR="00B85879" w:rsidRPr="00161E24" w:rsidRDefault="00B85879" w:rsidP="003C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1,434</w:t>
            </w:r>
          </w:p>
        </w:tc>
      </w:tr>
      <w:tr w:rsidR="00B85879" w:rsidRPr="00161E24" w14:paraId="21980171" w14:textId="77777777" w:rsidTr="003C1AB6">
        <w:tc>
          <w:tcPr>
            <w:tcW w:w="2039" w:type="pct"/>
          </w:tcPr>
          <w:p w14:paraId="6BD356AD" w14:textId="0934729B" w:rsidR="00B85879" w:rsidRPr="00161E24" w:rsidRDefault="00B85879" w:rsidP="00B85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5B11EC3" w14:textId="73181213" w:rsidR="00B85879" w:rsidRPr="00927F6F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6F5F8AF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7551FCE1" w14:textId="7CBF2E8E" w:rsidR="00B85879" w:rsidRPr="00161E24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55F437D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2AD0714" w14:textId="679E1467" w:rsidR="00B85879" w:rsidRPr="00927F6F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6" w:type="pct"/>
          </w:tcPr>
          <w:p w14:paraId="12F536A0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43D5FFB" w14:textId="08400B6F" w:rsidR="00B85879" w:rsidRPr="00161E24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EC3FF5" w:rsidRPr="00161E24" w14:paraId="74DDF8A3" w14:textId="77777777" w:rsidTr="00B94079">
        <w:tc>
          <w:tcPr>
            <w:tcW w:w="2039" w:type="pct"/>
            <w:shd w:val="clear" w:color="auto" w:fill="auto"/>
          </w:tcPr>
          <w:p w14:paraId="40D9F295" w14:textId="1D38BFD8" w:rsidR="00EC3FF5" w:rsidRPr="00161E24" w:rsidRDefault="00EC3FF5" w:rsidP="00B85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 w:rsidR="003C1A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เปลี่ยนแปลงมูลค่าที่ตราไว้</w:t>
            </w:r>
          </w:p>
        </w:tc>
        <w:tc>
          <w:tcPr>
            <w:tcW w:w="622" w:type="pct"/>
            <w:shd w:val="clear" w:color="auto" w:fill="auto"/>
          </w:tcPr>
          <w:p w14:paraId="043C09A9" w14:textId="56085821" w:rsidR="00EC3FF5" w:rsidRPr="003C1AB6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7" w:type="pct"/>
            <w:shd w:val="clear" w:color="auto" w:fill="auto"/>
          </w:tcPr>
          <w:p w14:paraId="0E4B4F78" w14:textId="77777777" w:rsidR="00EC3FF5" w:rsidRPr="00927F6F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A347579" w14:textId="55C4E4F3" w:rsidR="00EC3FF5" w:rsidRPr="00161E24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7" w:type="pct"/>
            <w:shd w:val="clear" w:color="auto" w:fill="auto"/>
          </w:tcPr>
          <w:p w14:paraId="498B9CB7" w14:textId="77777777" w:rsidR="00EC3FF5" w:rsidRPr="00927F6F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C07F8C4" w14:textId="3EEE8483" w:rsidR="00EC3FF5" w:rsidRPr="00927F6F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6" w:type="pct"/>
            <w:shd w:val="clear" w:color="auto" w:fill="auto"/>
          </w:tcPr>
          <w:p w14:paraId="28DF3A57" w14:textId="77777777" w:rsidR="00EC3FF5" w:rsidRPr="00927F6F" w:rsidRDefault="00EC3FF5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6CDEBDB" w14:textId="592E689A" w:rsidR="00EC3FF5" w:rsidRPr="00161E24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B85879" w:rsidRPr="00161E24" w14:paraId="4D392238" w14:textId="77777777" w:rsidTr="00B94079">
        <w:tc>
          <w:tcPr>
            <w:tcW w:w="2039" w:type="pct"/>
            <w:shd w:val="clear" w:color="auto" w:fill="auto"/>
          </w:tcPr>
          <w:p w14:paraId="23E2A3CC" w14:textId="77777777" w:rsidR="00B85879" w:rsidRPr="00161E24" w:rsidRDefault="00B85879" w:rsidP="00B8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ผลกระทบจากการออกหุ้นเพิ่มทุน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5BFDB5" w14:textId="2FCCA0B3" w:rsidR="00B85879" w:rsidRPr="00161E24" w:rsidRDefault="00B85879" w:rsidP="00B85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4A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ดูหมายเหตุข้อ </w:t>
            </w:r>
            <w:r w:rsidR="00A94A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DA81" w14:textId="7C7B862F" w:rsidR="00B85879" w:rsidRPr="00927F6F" w:rsidRDefault="00420733" w:rsidP="003C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14:paraId="626B40DB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0207" w14:textId="6AEAF97A" w:rsidR="00B85879" w:rsidRPr="003C1AB6" w:rsidRDefault="00A94AD0" w:rsidP="00A9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  <w:shd w:val="clear" w:color="auto" w:fill="auto"/>
          </w:tcPr>
          <w:p w14:paraId="79EE92AB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D98F0" w14:textId="6A103898" w:rsidR="00B85879" w:rsidRPr="00927F6F" w:rsidRDefault="00420733" w:rsidP="003C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6" w:type="pct"/>
            <w:shd w:val="clear" w:color="auto" w:fill="auto"/>
          </w:tcPr>
          <w:p w14:paraId="7D6121E6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E7848" w14:textId="294AE197" w:rsidR="00B85879" w:rsidRPr="003C1AB6" w:rsidRDefault="00A94AD0" w:rsidP="00A9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85879" w:rsidRPr="00161E24" w14:paraId="45FEC852" w14:textId="77777777" w:rsidTr="00B94079">
        <w:tc>
          <w:tcPr>
            <w:tcW w:w="2039" w:type="pct"/>
            <w:shd w:val="clear" w:color="auto" w:fill="auto"/>
          </w:tcPr>
          <w:p w14:paraId="5C073710" w14:textId="5A57DA17" w:rsidR="00B85879" w:rsidRPr="00161E24" w:rsidRDefault="00B85879" w:rsidP="00B8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85B53" w14:textId="1C53C6A0" w:rsidR="00B85879" w:rsidRPr="003C1AB6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420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14:paraId="563431F4" w14:textId="77777777" w:rsidR="00B85879" w:rsidRPr="003C1AB6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D3D53" w14:textId="305D4BAA" w:rsidR="00B85879" w:rsidRPr="003C1AB6" w:rsidRDefault="00420733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9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85879"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18D67145" w14:textId="77777777" w:rsidR="00B85879" w:rsidRPr="003C1AB6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42EEB" w14:textId="53BC80C3" w:rsidR="00B85879" w:rsidRPr="003C1AB6" w:rsidRDefault="003C1AB6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420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36" w:type="pct"/>
            <w:shd w:val="clear" w:color="auto" w:fill="auto"/>
          </w:tcPr>
          <w:p w14:paraId="0248D8D3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2B60C" w14:textId="765FD07E" w:rsidR="00B85879" w:rsidRPr="00161E24" w:rsidRDefault="00420733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9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858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85879" w:rsidRPr="00161E24" w14:paraId="5A613A1B" w14:textId="77777777" w:rsidTr="00B94079">
        <w:tc>
          <w:tcPr>
            <w:tcW w:w="2039" w:type="pct"/>
            <w:shd w:val="clear" w:color="auto" w:fill="auto"/>
          </w:tcPr>
          <w:p w14:paraId="3C6E025A" w14:textId="5EFF0F66" w:rsidR="00B85879" w:rsidRPr="00161E24" w:rsidRDefault="00B85879" w:rsidP="00B8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ปรับลด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5D16E7" w14:textId="69EF1AAC" w:rsidR="00B85879" w:rsidRPr="003C1AB6" w:rsidRDefault="003C1AB6" w:rsidP="003C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5.0</w:t>
            </w:r>
            <w:r w:rsidR="003E1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05447E74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B3D626" w14:textId="1C3FC6EB" w:rsidR="00B85879" w:rsidRPr="00161E24" w:rsidRDefault="00420733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A9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7" w:type="pct"/>
            <w:shd w:val="clear" w:color="auto" w:fill="auto"/>
          </w:tcPr>
          <w:p w14:paraId="212B3783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FD6FEA" w14:textId="4EA076DF" w:rsidR="00B85879" w:rsidRPr="003C1AB6" w:rsidRDefault="003C1AB6" w:rsidP="003C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4.3</w:t>
            </w:r>
            <w:r w:rsidR="003E1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42BB16E2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69C2C1" w14:textId="652DCFC7" w:rsidR="00B85879" w:rsidRPr="00161E24" w:rsidRDefault="00420733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</w:t>
            </w:r>
            <w:r w:rsidR="00A9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</w:tbl>
    <w:p w14:paraId="55D4ADCA" w14:textId="78A8663F" w:rsidR="00060029" w:rsidRDefault="00060029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2BF5C" w14:textId="0A7ED485" w:rsidR="007D56C8" w:rsidRPr="007D56C8" w:rsidRDefault="007D56C8" w:rsidP="007D5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56C8">
        <w:rPr>
          <w:rFonts w:asciiTheme="majorBidi" w:hAnsiTheme="majorBidi" w:hint="cs"/>
          <w:sz w:val="30"/>
          <w:szCs w:val="30"/>
          <w:cs/>
        </w:rPr>
        <w:t>บริษัทไม่มีผลกระทบจากการปรับลดมูลค่าหุ้นสามัญสําหรับปีสิ้นสุดวันที่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31</w:t>
      </w:r>
      <w:r w:rsidRPr="007D56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7D56C8">
        <w:rPr>
          <w:rFonts w:asciiTheme="majorBidi" w:hAnsiTheme="majorBidi" w:cstheme="majorBidi"/>
          <w:sz w:val="30"/>
          <w:szCs w:val="30"/>
        </w:rPr>
        <w:t>2565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และ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2564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ดังนั้น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กําไรต่อหุ้นปรับลดจึงมีมูลค่าเท่ากับกําไรต่อหุ้นขั้นพื้นฐาน</w:t>
      </w:r>
    </w:p>
    <w:p w14:paraId="2018B342" w14:textId="77777777" w:rsidR="007D56C8" w:rsidRPr="007D56C8" w:rsidRDefault="007D56C8" w:rsidP="007D5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3DA5176" w14:textId="39C39AC9" w:rsidR="00146F17" w:rsidRDefault="007D56C8" w:rsidP="00581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56C8">
        <w:rPr>
          <w:rFonts w:asciiTheme="majorBidi" w:hAnsiTheme="majorBidi" w:hint="cs"/>
          <w:sz w:val="30"/>
          <w:szCs w:val="30"/>
          <w:cs/>
        </w:rPr>
        <w:t>เนื่องจากการแตกหุ้นของบริษัทจากจํานวน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1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หุ้น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เป็น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หุ้น</w:t>
      </w:r>
      <w:r w:rsidRPr="007D56C8">
        <w:rPr>
          <w:rFonts w:asciiTheme="majorBidi" w:hAnsiTheme="majorBidi"/>
          <w:sz w:val="30"/>
          <w:szCs w:val="30"/>
          <w:cs/>
        </w:rPr>
        <w:t xml:space="preserve"> (</w:t>
      </w:r>
      <w:r w:rsidRPr="007D56C8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18</w:t>
      </w:r>
      <w:r w:rsidRPr="007D56C8">
        <w:rPr>
          <w:rFonts w:asciiTheme="majorBidi" w:hAnsiTheme="majorBidi" w:cstheme="majorBidi"/>
          <w:sz w:val="30"/>
          <w:szCs w:val="30"/>
        </w:rPr>
        <w:t xml:space="preserve">) </w:t>
      </w:r>
      <w:r w:rsidRPr="007D56C8">
        <w:rPr>
          <w:rFonts w:asciiTheme="majorBidi" w:hAnsiTheme="majorBidi" w:hint="cs"/>
          <w:sz w:val="30"/>
          <w:szCs w:val="30"/>
          <w:cs/>
        </w:rPr>
        <w:t>บริษัทจึงได้ปรับปรุงจํานวน</w:t>
      </w:r>
      <w:r w:rsidR="003D5ED4">
        <w:rPr>
          <w:rFonts w:asciiTheme="majorBidi" w:hAnsiTheme="majorBidi"/>
          <w:sz w:val="30"/>
          <w:szCs w:val="30"/>
        </w:rPr>
        <w:br/>
      </w:r>
      <w:r w:rsidRPr="007D56C8">
        <w:rPr>
          <w:rFonts w:asciiTheme="majorBidi" w:hAnsiTheme="majorBidi" w:hint="cs"/>
          <w:sz w:val="30"/>
          <w:szCs w:val="30"/>
          <w:cs/>
        </w:rPr>
        <w:t>หุ้นสามัญถัวเฉลี่ยถ่วงนํ้าหนักใหม่เพื่อใช้ในการคํานวณกําไรต่อหุ้นขั้นพื้นฐานสําหรับปีสิ้นสุดวันที่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31</w:t>
      </w:r>
      <w:r w:rsidRPr="007D56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7D56C8">
        <w:rPr>
          <w:rFonts w:asciiTheme="majorBidi" w:hAnsiTheme="majorBidi" w:cstheme="majorBidi"/>
          <w:sz w:val="30"/>
          <w:szCs w:val="30"/>
        </w:rPr>
        <w:t>2565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และ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 xml:space="preserve">1 </w:t>
      </w:r>
      <w:r w:rsidRPr="007D56C8">
        <w:rPr>
          <w:rFonts w:asciiTheme="majorBidi" w:hAnsiTheme="majorBidi" w:hint="cs"/>
          <w:sz w:val="30"/>
          <w:szCs w:val="30"/>
          <w:cs/>
        </w:rPr>
        <w:t>มกราคม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2564</w:t>
      </w:r>
    </w:p>
    <w:p w14:paraId="2015EFBB" w14:textId="77777777" w:rsidR="005815B3" w:rsidRPr="005815B3" w:rsidRDefault="005815B3" w:rsidP="00581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2AB5B25" w14:textId="77777777" w:rsidR="00146F17" w:rsidRDefault="00146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5CA62AD" w14:textId="79740331" w:rsidR="00914613" w:rsidRPr="00B73205" w:rsidRDefault="00914613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เงินปันผล</w:t>
      </w:r>
    </w:p>
    <w:p w14:paraId="30385081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52D8A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9610EAD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980"/>
        <w:gridCol w:w="2070"/>
        <w:gridCol w:w="1278"/>
        <w:gridCol w:w="236"/>
        <w:gridCol w:w="1294"/>
      </w:tblGrid>
      <w:tr w:rsidR="00914613" w:rsidRPr="00B73205" w14:paraId="17C696B3" w14:textId="77777777" w:rsidTr="004206A8">
        <w:tc>
          <w:tcPr>
            <w:tcW w:w="2520" w:type="dxa"/>
            <w:vAlign w:val="bottom"/>
          </w:tcPr>
          <w:p w14:paraId="7B7CF350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8F368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82CAE0B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51DA846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CD5BD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4871A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83E4414" w14:textId="77777777" w:rsidR="00914613" w:rsidRPr="00B73205" w:rsidDel="00D43E7A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4613" w:rsidRPr="00B73205" w14:paraId="7B214B84" w14:textId="77777777" w:rsidTr="004206A8">
        <w:tc>
          <w:tcPr>
            <w:tcW w:w="2520" w:type="dxa"/>
          </w:tcPr>
          <w:p w14:paraId="389005ED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4038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B42F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7F0DF8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647DF0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43D3CE" w14:textId="41C21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B5067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613" w:rsidRPr="00B73205" w14:paraId="34A0F831" w14:textId="77777777" w:rsidTr="004206A8">
        <w:tc>
          <w:tcPr>
            <w:tcW w:w="2520" w:type="dxa"/>
          </w:tcPr>
          <w:p w14:paraId="475B044F" w14:textId="31FF2141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09C1203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FCDB4E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76219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9689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85DDF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0DDF8D7A" w14:textId="77777777" w:rsidTr="004206A8">
        <w:tc>
          <w:tcPr>
            <w:tcW w:w="2520" w:type="dxa"/>
          </w:tcPr>
          <w:p w14:paraId="5A3366FA" w14:textId="3C212FBA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14:paraId="010272E5" w14:textId="4D43EDC3" w:rsidR="00700251" w:rsidRPr="00B73205" w:rsidRDefault="009156F4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55FE6826" w14:textId="29D3B727" w:rsidR="00700251" w:rsidRPr="00B73205" w:rsidRDefault="004206A8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56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1BEE530C" w14:textId="29564C22" w:rsidR="00700251" w:rsidRPr="00B73205" w:rsidRDefault="00E00DE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36" w:type="dxa"/>
          </w:tcPr>
          <w:p w14:paraId="20F4BF1D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48783" w14:textId="4869BDBD" w:rsidR="00700251" w:rsidRPr="00B73205" w:rsidRDefault="00E00DE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4206A8" w:rsidRPr="00B73205" w14:paraId="4626E7D6" w14:textId="77777777" w:rsidTr="004206A8">
        <w:tc>
          <w:tcPr>
            <w:tcW w:w="2520" w:type="dxa"/>
          </w:tcPr>
          <w:p w14:paraId="3C9FAF92" w14:textId="495872F5" w:rsidR="004206A8" w:rsidRPr="00B73205" w:rsidRDefault="004206A8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551F4170" w14:textId="7D5C04D9" w:rsidR="004206A8" w:rsidRPr="00B73205" w:rsidRDefault="009156F4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2B1E57E1" w14:textId="56D0925B" w:rsidR="004206A8" w:rsidRPr="00B73205" w:rsidRDefault="009156F4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461E25AF" w14:textId="788DE000" w:rsidR="004206A8" w:rsidRPr="00B73205" w:rsidRDefault="00E00DE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</w:tcPr>
          <w:p w14:paraId="0D988757" w14:textId="77777777" w:rsidR="004206A8" w:rsidRPr="00B73205" w:rsidRDefault="004206A8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8CC323" w14:textId="3D08252B" w:rsidR="004206A8" w:rsidRPr="00B73205" w:rsidRDefault="00E00DE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700251" w:rsidRPr="00B73205" w14:paraId="6B435E98" w14:textId="77777777" w:rsidTr="004206A8">
        <w:tc>
          <w:tcPr>
            <w:tcW w:w="2520" w:type="dxa"/>
          </w:tcPr>
          <w:p w14:paraId="5EDFBF5B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BCEE95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19B2E2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F03907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8B2D6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8187CC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758A7BB6" w14:textId="77777777" w:rsidTr="004206A8">
        <w:tc>
          <w:tcPr>
            <w:tcW w:w="2520" w:type="dxa"/>
          </w:tcPr>
          <w:p w14:paraId="1A7211DF" w14:textId="05524C90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2524583A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597618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9146C6E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09F97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71F59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205" w:rsidRPr="00B73205" w14:paraId="122845FC" w14:textId="77777777" w:rsidTr="00B73205">
        <w:tc>
          <w:tcPr>
            <w:tcW w:w="2520" w:type="dxa"/>
          </w:tcPr>
          <w:p w14:paraId="1E5E30C4" w14:textId="2255EB0C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1E819530" w14:textId="4F36E9CD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6C451EF0" w14:textId="0683D52D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32C0C87C" w14:textId="303EA067" w:rsidR="00B73205" w:rsidRPr="00B73205" w:rsidRDefault="00B73205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236" w:type="dxa"/>
          </w:tcPr>
          <w:p w14:paraId="28D81B15" w14:textId="77777777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93CCE6" w14:textId="24B57831" w:rsidR="00B73205" w:rsidRPr="00B73205" w:rsidRDefault="00B73205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B73205" w:rsidRPr="00B73205" w14:paraId="7B2F4C59" w14:textId="77777777" w:rsidTr="00020653">
        <w:tc>
          <w:tcPr>
            <w:tcW w:w="2520" w:type="dxa"/>
          </w:tcPr>
          <w:p w14:paraId="476117E3" w14:textId="0AF24D73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2DE2BBD" w14:textId="4489AD9D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5040EE6A" w14:textId="70D6317B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nil"/>
            </w:tcBorders>
          </w:tcPr>
          <w:p w14:paraId="660742FB" w14:textId="64352688" w:rsidR="00B73205" w:rsidRPr="00B73205" w:rsidRDefault="00B73205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tcBorders>
              <w:bottom w:val="nil"/>
            </w:tcBorders>
          </w:tcPr>
          <w:p w14:paraId="3FA1754B" w14:textId="77777777" w:rsidR="00B73205" w:rsidRPr="00B73205" w:rsidRDefault="00B73205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01D9D7B" w14:textId="66140A24" w:rsidR="00B73205" w:rsidRPr="00B73205" w:rsidRDefault="00B73205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</w:tbl>
    <w:p w14:paraId="22DBF23C" w14:textId="7D7379ED" w:rsidR="00B73205" w:rsidRDefault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036FAF" w14:textId="5EACB656" w:rsidR="00C75BD8" w:rsidRPr="00B73205" w:rsidRDefault="0091358E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</w:rPr>
        <w:tab/>
      </w:r>
      <w:r w:rsidR="00C75BD8" w:rsidRPr="00B73205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5E07BEA" w14:textId="77777777" w:rsidR="00C75BD8" w:rsidRPr="00B73205" w:rsidRDefault="00C75BD8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EBD36" w14:textId="41378098" w:rsidR="00D40951" w:rsidRPr="00B73205" w:rsidRDefault="00503952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proofErr w:type="gramStart"/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proofErr w:type="gramEnd"/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D40951"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94D1513" w14:textId="77777777" w:rsidR="00307A0B" w:rsidRPr="00B73205" w:rsidRDefault="00307A0B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AC9CC" w14:textId="1B8FBF98" w:rsidR="00D40951" w:rsidRDefault="00D40951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D2A7EE" w14:textId="5BFDC647" w:rsidR="004A5DC1" w:rsidRPr="00B73205" w:rsidRDefault="003D3544" w:rsidP="00B0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584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10"/>
        <w:gridCol w:w="768"/>
        <w:gridCol w:w="268"/>
        <w:gridCol w:w="1312"/>
        <w:gridCol w:w="237"/>
        <w:gridCol w:w="1113"/>
        <w:gridCol w:w="270"/>
        <w:gridCol w:w="630"/>
        <w:gridCol w:w="270"/>
        <w:gridCol w:w="717"/>
        <w:gridCol w:w="270"/>
        <w:gridCol w:w="720"/>
        <w:gridCol w:w="270"/>
        <w:gridCol w:w="810"/>
        <w:gridCol w:w="270"/>
        <w:gridCol w:w="849"/>
      </w:tblGrid>
      <w:tr w:rsidR="00BE0A74" w:rsidRPr="00161E24" w14:paraId="2CC6869E" w14:textId="77777777" w:rsidTr="00BE0A74">
        <w:trPr>
          <w:trHeight w:val="261"/>
          <w:tblHeader/>
        </w:trPr>
        <w:tc>
          <w:tcPr>
            <w:tcW w:w="1810" w:type="dxa"/>
            <w:vAlign w:val="bottom"/>
          </w:tcPr>
          <w:p w14:paraId="13D021CF" w14:textId="2560CC36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74" w:type="dxa"/>
            <w:gridSpan w:val="15"/>
            <w:vAlign w:val="bottom"/>
          </w:tcPr>
          <w:p w14:paraId="4DF435F3" w14:textId="084871EB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BE0A74" w:rsidRPr="00161E24" w14:paraId="3B46015A" w14:textId="77777777" w:rsidTr="00BE0A74">
        <w:trPr>
          <w:trHeight w:val="261"/>
          <w:tblHeader/>
        </w:trPr>
        <w:tc>
          <w:tcPr>
            <w:tcW w:w="1810" w:type="dxa"/>
            <w:vAlign w:val="bottom"/>
          </w:tcPr>
          <w:p w14:paraId="4FA66359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598" w:type="dxa"/>
            <w:gridSpan w:val="7"/>
            <w:vAlign w:val="bottom"/>
          </w:tcPr>
          <w:p w14:paraId="7B443764" w14:textId="2E382D98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4176" w:type="dxa"/>
            <w:gridSpan w:val="8"/>
            <w:vAlign w:val="bottom"/>
          </w:tcPr>
          <w:p w14:paraId="6AB4F5C9" w14:textId="0B9A04EB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BE0A74" w:rsidRPr="00161E24" w14:paraId="04201B6C" w14:textId="77777777" w:rsidTr="00BE0A74">
        <w:trPr>
          <w:trHeight w:val="261"/>
          <w:tblHeader/>
        </w:trPr>
        <w:tc>
          <w:tcPr>
            <w:tcW w:w="1810" w:type="dxa"/>
            <w:vAlign w:val="bottom"/>
            <w:hideMark/>
          </w:tcPr>
          <w:p w14:paraId="0386DD55" w14:textId="60754A64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0FE6C51C" w14:textId="02C78817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68" w:type="dxa"/>
            <w:vAlign w:val="bottom"/>
          </w:tcPr>
          <w:p w14:paraId="7D5EC6BD" w14:textId="77777777" w:rsidR="00BE0A74" w:rsidRPr="00161E24" w:rsidRDefault="00BE0A74" w:rsidP="006122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37FB3DB7" w14:textId="1601BC6A" w:rsidR="00BE0A74" w:rsidRPr="00161E24" w:rsidRDefault="00BE0A74" w:rsidP="00F76A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ที่วัดมูลค่าด้วยมูลค่า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ยุติธรรมผ่าน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กำไรหรือขาดทุน</w:t>
            </w:r>
          </w:p>
        </w:tc>
        <w:tc>
          <w:tcPr>
            <w:tcW w:w="237" w:type="dxa"/>
            <w:vAlign w:val="bottom"/>
          </w:tcPr>
          <w:p w14:paraId="232484D0" w14:textId="7EC241AF" w:rsidR="00BE0A74" w:rsidRPr="00161E24" w:rsidRDefault="00BE0A74" w:rsidP="006122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13" w:type="dxa"/>
            <w:vAlign w:val="bottom"/>
            <w:hideMark/>
          </w:tcPr>
          <w:p w14:paraId="501DCDA4" w14:textId="105725F1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4E3EB5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93F53" w14:textId="41E507A4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266DA5B" w14:textId="253A33DA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vAlign w:val="bottom"/>
            <w:hideMark/>
          </w:tcPr>
          <w:p w14:paraId="5ED39D5D" w14:textId="3E014630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748DD7C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165E30B" w14:textId="1D173D9B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CC406B7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742A600" w14:textId="5414AF1E" w:rsidR="00BE0A74" w:rsidRPr="00161E24" w:rsidRDefault="00BE0A74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2E709D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vAlign w:val="bottom"/>
            <w:hideMark/>
          </w:tcPr>
          <w:p w14:paraId="1472688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BE0A74" w:rsidRPr="00161E24" w14:paraId="3A1BB5C9" w14:textId="77777777" w:rsidTr="00BE0A74">
        <w:trPr>
          <w:trHeight w:val="261"/>
          <w:tblHeader/>
        </w:trPr>
        <w:tc>
          <w:tcPr>
            <w:tcW w:w="1810" w:type="dxa"/>
            <w:vAlign w:val="bottom"/>
          </w:tcPr>
          <w:p w14:paraId="5EC8A9B1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774" w:type="dxa"/>
            <w:gridSpan w:val="15"/>
            <w:vAlign w:val="bottom"/>
          </w:tcPr>
          <w:p w14:paraId="194D0093" w14:textId="3C7B7577" w:rsidR="00BE0A74" w:rsidRPr="00161E24" w:rsidRDefault="00BE0A74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BE0A74" w:rsidRPr="00161E24" w14:paraId="6D847C07" w14:textId="77777777" w:rsidTr="00BE0A74">
        <w:trPr>
          <w:trHeight w:val="261"/>
        </w:trPr>
        <w:tc>
          <w:tcPr>
            <w:tcW w:w="1810" w:type="dxa"/>
            <w:vAlign w:val="bottom"/>
            <w:hideMark/>
          </w:tcPr>
          <w:p w14:paraId="5419BB35" w14:textId="51024881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68" w:type="dxa"/>
            <w:vAlign w:val="bottom"/>
          </w:tcPr>
          <w:p w14:paraId="145658A5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DA92B0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DE569FD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F93609F" w14:textId="1A9628D5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71E8491A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8191F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CA460B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4961A7" w14:textId="348C2C05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55344392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1144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43B246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1AF00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377637B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305A3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8011B63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68B21B5D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5DE61A71" w14:textId="45EBF33E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vAlign w:val="bottom"/>
          </w:tcPr>
          <w:p w14:paraId="5F914D2C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44A6EF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68F0B37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8ADF38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46464E0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7EAF4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9162E3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F72F5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5FE0347C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4A5A0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6BCADB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51FC0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83DF1BA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6F695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6C287F8C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416F7634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299EBCF8" w14:textId="6553A455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vAlign w:val="bottom"/>
          </w:tcPr>
          <w:p w14:paraId="49C42CDE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5FA120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5922DB2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3EFE46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5A2CBE4C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18D5D1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7387839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C68DFC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1E5D95B2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4498E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DAA4AC0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02A57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9331BB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E7A8C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443A07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20907265" w14:textId="77777777" w:rsidTr="00BE0A74">
        <w:trPr>
          <w:trHeight w:val="259"/>
        </w:trPr>
        <w:tc>
          <w:tcPr>
            <w:tcW w:w="1810" w:type="dxa"/>
            <w:vAlign w:val="bottom"/>
          </w:tcPr>
          <w:p w14:paraId="20A80BFA" w14:textId="6272C3DC" w:rsidR="00BE0A74" w:rsidRPr="00612258" w:rsidRDefault="002720AD" w:rsidP="004B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  <w:r w:rsidR="004B7E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E0A74" w:rsidRPr="0061225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="00BE0A74" w:rsidRPr="0061225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BE0A74" w:rsidRPr="0061225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68" w:type="dxa"/>
            <w:vAlign w:val="bottom"/>
          </w:tcPr>
          <w:p w14:paraId="59A842BE" w14:textId="5B8572AE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13ACC4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7BBC611" w14:textId="4A54053E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7155DA6" w14:textId="15B66484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56919169" w14:textId="44C0CC19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9844CA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7D5E89" w14:textId="3362B6DF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BA08CA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293FD4AE" w14:textId="6D0E500B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CEE90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CEBF3B" w14:textId="59219754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28B26C7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F5B934F" w14:textId="78B7498E" w:rsidR="00BE0A74" w:rsidRPr="00161E24" w:rsidRDefault="00BE0A74" w:rsidP="00F76A3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372F109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39B86D6" w14:textId="2A8DB6D6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BE0A74" w:rsidRPr="00161E24" w14:paraId="03463F7D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743DA50A" w14:textId="6AB6ADAF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8" w:type="dxa"/>
            <w:vAlign w:val="bottom"/>
          </w:tcPr>
          <w:p w14:paraId="77773F97" w14:textId="1E07F593" w:rsidR="00BE0A74" w:rsidRPr="00161E24" w:rsidRDefault="004B7EC1" w:rsidP="004B7EC1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DD9238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E33C4A8" w14:textId="1E68156E" w:rsidR="00BE0A74" w:rsidRPr="00B0452C" w:rsidRDefault="004B7EC1" w:rsidP="004B7EC1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34CF6AE2" w14:textId="0B1FCBC6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3E0ADA8" w14:textId="19ABF91A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72CC2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0F41B2" w14:textId="75800740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C582CC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1DBB4D80" w14:textId="4BA313EA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98F49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7EC8E43" w14:textId="4A3FE6FA" w:rsidR="00BE0A74" w:rsidRPr="00161E24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91A83C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93DF7D4" w14:textId="108CDF0A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59630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537A874" w14:textId="07552A6C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</w:tr>
      <w:tr w:rsidR="00BE0A74" w:rsidRPr="00161E24" w14:paraId="0A6D201E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6ABFC1FA" w14:textId="77777777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768" w:type="dxa"/>
            <w:vAlign w:val="bottom"/>
          </w:tcPr>
          <w:p w14:paraId="59817C0B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780A53C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D4FD692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AE78ED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06F00B48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ED6E6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CB0FD18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CEA6AD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0811B43E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3C64D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F5A6C1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0B36B9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93F0D4F" w14:textId="77777777" w:rsidR="00BE0A74" w:rsidRPr="00161E24" w:rsidRDefault="00BE0A74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E48B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A689D73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4C1B2901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49FF1DB5" w14:textId="77777777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vAlign w:val="bottom"/>
          </w:tcPr>
          <w:p w14:paraId="7A72E89D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F92DB1C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FEC8A3A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2552D097" w14:textId="6DD1AAD0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D5DE92F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368C1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DA86169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C76713" w14:textId="1F3E906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1ACA03D2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01407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120EE2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D1DA28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AAF34B" w14:textId="77777777" w:rsidR="00BE0A74" w:rsidRPr="00161E24" w:rsidRDefault="00BE0A74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344580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FF16E23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3BFD14D8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398A943F" w14:textId="77777777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vAlign w:val="bottom"/>
          </w:tcPr>
          <w:p w14:paraId="146618C5" w14:textId="45CCE7E8" w:rsidR="00BE0A74" w:rsidRPr="00161E24" w:rsidRDefault="00BE0A74" w:rsidP="0061225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60</w:t>
            </w:r>
          </w:p>
        </w:tc>
        <w:tc>
          <w:tcPr>
            <w:tcW w:w="268" w:type="dxa"/>
            <w:vAlign w:val="bottom"/>
          </w:tcPr>
          <w:p w14:paraId="2BD0F5E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A76DC44" w14:textId="165B01EB" w:rsidR="00BE0A74" w:rsidRPr="00B0452C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CECD06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1402D1B" w14:textId="7E8E1B2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0F4C5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F1404F" w14:textId="27554A8C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93CFD4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53CD59D2" w14:textId="7E844E09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7FB9CA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B500C4" w14:textId="715185BE" w:rsidR="00BE0A74" w:rsidRPr="001536F9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6CEB3A17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7206ADC" w14:textId="526DBE2F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B03FF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719353A7" w14:textId="680E5CA8" w:rsidR="00BE0A74" w:rsidRPr="001536F9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</w:tr>
      <w:tr w:rsidR="004B7EC1" w:rsidRPr="00161E24" w14:paraId="6851E011" w14:textId="77777777" w:rsidTr="00955829">
        <w:trPr>
          <w:trHeight w:val="261"/>
        </w:trPr>
        <w:tc>
          <w:tcPr>
            <w:tcW w:w="1810" w:type="dxa"/>
            <w:vAlign w:val="bottom"/>
          </w:tcPr>
          <w:p w14:paraId="3C03A7FA" w14:textId="77777777" w:rsidR="004B7EC1" w:rsidRPr="00161E24" w:rsidRDefault="004B7EC1" w:rsidP="0095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vAlign w:val="bottom"/>
          </w:tcPr>
          <w:p w14:paraId="734FF344" w14:textId="77777777" w:rsidR="004B7EC1" w:rsidRPr="00161E24" w:rsidRDefault="004B7EC1" w:rsidP="00955829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D34628D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DB595F6" w14:textId="77777777" w:rsidR="004B7EC1" w:rsidRPr="00B0452C" w:rsidRDefault="004B7EC1" w:rsidP="0095582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A46D6EE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0AB05D21" w14:textId="77777777" w:rsidR="004B7EC1" w:rsidRPr="00161E24" w:rsidRDefault="004B7EC1" w:rsidP="009558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998</w:t>
            </w:r>
          </w:p>
        </w:tc>
        <w:tc>
          <w:tcPr>
            <w:tcW w:w="270" w:type="dxa"/>
            <w:vAlign w:val="bottom"/>
          </w:tcPr>
          <w:p w14:paraId="2AF1676C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196910" w14:textId="77777777" w:rsidR="004B7EC1" w:rsidRPr="001536F9" w:rsidRDefault="004B7EC1" w:rsidP="009558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,998</w:t>
            </w:r>
          </w:p>
        </w:tc>
        <w:tc>
          <w:tcPr>
            <w:tcW w:w="270" w:type="dxa"/>
            <w:vAlign w:val="bottom"/>
          </w:tcPr>
          <w:p w14:paraId="0BE04197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3540E8DE" w14:textId="77777777" w:rsidR="004B7EC1" w:rsidRPr="00161E24" w:rsidRDefault="004B7EC1" w:rsidP="0095582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324A2B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540BF8" w14:textId="77777777" w:rsidR="004B7EC1" w:rsidRPr="001536F9" w:rsidRDefault="004B7EC1" w:rsidP="00955829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7,006</w:t>
            </w:r>
          </w:p>
        </w:tc>
        <w:tc>
          <w:tcPr>
            <w:tcW w:w="270" w:type="dxa"/>
            <w:vAlign w:val="bottom"/>
          </w:tcPr>
          <w:p w14:paraId="0D5BF35A" w14:textId="77777777" w:rsidR="004B7EC1" w:rsidRPr="00161E24" w:rsidRDefault="004B7EC1" w:rsidP="0095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937766" w14:textId="77777777" w:rsidR="004B7EC1" w:rsidRPr="00161E24" w:rsidRDefault="004B7EC1" w:rsidP="0095582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584446" w14:textId="77777777" w:rsidR="004B7EC1" w:rsidRPr="00161E24" w:rsidRDefault="004B7EC1" w:rsidP="009558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6C3FD817" w14:textId="77777777" w:rsidR="004B7EC1" w:rsidRPr="001536F9" w:rsidRDefault="004B7EC1" w:rsidP="0095582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7,006</w:t>
            </w:r>
          </w:p>
        </w:tc>
      </w:tr>
      <w:tr w:rsidR="00BE0A74" w:rsidRPr="00161E24" w14:paraId="6D0B7425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4E04637A" w14:textId="519E9474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68" w:type="dxa"/>
            <w:vAlign w:val="bottom"/>
          </w:tcPr>
          <w:p w14:paraId="196913FE" w14:textId="60E9873F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F30B47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A89089C" w14:textId="13AD6B14" w:rsidR="00BE0A74" w:rsidRPr="00161E24" w:rsidRDefault="00BE0A74" w:rsidP="000B204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13</w:t>
            </w:r>
          </w:p>
        </w:tc>
        <w:tc>
          <w:tcPr>
            <w:tcW w:w="237" w:type="dxa"/>
            <w:vAlign w:val="bottom"/>
          </w:tcPr>
          <w:p w14:paraId="361C236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D3D02AB" w14:textId="2CB4A93F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9C28F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9DBA90D" w14:textId="08160A26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6AF1291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40C26199" w14:textId="34B29A91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27095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9F2C60" w14:textId="013E2834" w:rsidR="00BE0A74" w:rsidRPr="001536F9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75760E74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155F18" w14:textId="5725E631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EDF0C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E3A48E7" w14:textId="1095A9D9" w:rsidR="00BE0A74" w:rsidRPr="001536F9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</w:tr>
      <w:tr w:rsidR="00BE0A74" w:rsidRPr="00161E24" w14:paraId="33FE182C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0A65AA6F" w14:textId="71DF9E47" w:rsidR="00BE0A74" w:rsidRPr="00161E24" w:rsidRDefault="008C061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vAlign w:val="bottom"/>
          </w:tcPr>
          <w:p w14:paraId="7948183F" w14:textId="79F65F2A" w:rsidR="00BE0A74" w:rsidRPr="00161E24" w:rsidDel="00634405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DD7245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19B112D" w14:textId="7EF18F5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4EEBBD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33316C31" w14:textId="28D27DF8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0A1071C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E92E24" w14:textId="5C0D609D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139BEEE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6029B763" w14:textId="42E08AB6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6D412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688BF7" w14:textId="4898FA01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E8208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5F5E0D" w14:textId="1B41D48B" w:rsidR="00BE0A74" w:rsidRPr="00161E24" w:rsidRDefault="00BE0A74" w:rsidP="00F76A3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1,137</w:t>
            </w:r>
          </w:p>
        </w:tc>
        <w:tc>
          <w:tcPr>
            <w:tcW w:w="270" w:type="dxa"/>
            <w:vAlign w:val="bottom"/>
          </w:tcPr>
          <w:p w14:paraId="58A7D6F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9EF7F94" w14:textId="2C9ED28B" w:rsidR="00BE0A74" w:rsidRPr="001536F9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1,137</w:t>
            </w:r>
          </w:p>
        </w:tc>
      </w:tr>
      <w:tr w:rsidR="00BE0A74" w:rsidRPr="00161E24" w14:paraId="3C8C56D5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3643697D" w14:textId="77777777" w:rsidR="00BE0A7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68" w:type="dxa"/>
            <w:vAlign w:val="bottom"/>
          </w:tcPr>
          <w:p w14:paraId="5332B959" w14:textId="77777777" w:rsidR="00BE0A7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BFD7C7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69D1270" w14:textId="77777777" w:rsidR="00BE0A7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2D91C6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1651684" w14:textId="77777777" w:rsidR="00BE0A7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1D837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D49714D" w14:textId="77777777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8C931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6CF3C22D" w14:textId="77777777" w:rsidR="00BE0A7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E6D3CF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C8E36B" w14:textId="77777777" w:rsidR="00BE0A7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C933DE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9D7CE19" w14:textId="77777777" w:rsidR="00BE0A7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0A781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77ACD5A0" w14:textId="77777777" w:rsidR="00BE0A74" w:rsidRPr="001536F9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E0A74" w:rsidRPr="00161E24" w14:paraId="598D3BA4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2493F7C1" w14:textId="01320761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768" w:type="dxa"/>
            <w:vAlign w:val="bottom"/>
          </w:tcPr>
          <w:p w14:paraId="5B947D48" w14:textId="77777777" w:rsidR="00BE0A74" w:rsidRPr="00161E24" w:rsidDel="00634405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A9708A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F33ABCF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C53066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5E51882" w14:textId="7F72FC25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E9F43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49C1CA" w14:textId="2E274618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9C088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5EFFC19D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B3821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91C4CE" w14:textId="14F28DFE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37EBA1" w14:textId="77777777" w:rsidR="00BE0A74" w:rsidRPr="00161E24" w:rsidRDefault="00BE0A74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0573C54" w14:textId="77777777" w:rsidR="00BE0A74" w:rsidRPr="00161E24" w:rsidRDefault="00BE0A74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DB24F3C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1C96A038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E0A74" w:rsidRPr="00161E24" w14:paraId="4C4639B3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5B06541E" w14:textId="7751C277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vAlign w:val="bottom"/>
          </w:tcPr>
          <w:p w14:paraId="1CD5F431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5705C7D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3D0DE0D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EE342C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69F1720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46E8B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5A6FE6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83A5F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5082E5A6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B0E0E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AFEDD5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43D2E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0FECF8B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6CE95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F41041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70BA367F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5AC5F1B4" w14:textId="169E5236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vAlign w:val="bottom"/>
          </w:tcPr>
          <w:p w14:paraId="76D67EDF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DCE343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AB5D78F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D1B378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264146C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70399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5E453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918C5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69C2DFFE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17F80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3F053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7785A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5042C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A1E623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AABED45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0B7D96B3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748AD394" w14:textId="67D0C12F" w:rsidR="00BE0A74" w:rsidRPr="00696A6D" w:rsidRDefault="002720AD" w:rsidP="004B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  <w:r w:rsidR="004B7E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E0A74" w:rsidRPr="00696A6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="00696A6D" w:rsidRPr="00696A6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BE0A74" w:rsidRPr="00696A6D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768" w:type="dxa"/>
            <w:vAlign w:val="bottom"/>
          </w:tcPr>
          <w:p w14:paraId="0CE3CF94" w14:textId="48103133" w:rsidR="00BE0A74" w:rsidRPr="00E35FE8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9F092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22EF355" w14:textId="1207BF23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3E39FFBC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7A848C3F" w14:textId="50827F11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E35FE8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A054B9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831BFB0" w14:textId="3951A0B1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35FE8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3793A8F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36C6DAE3" w14:textId="0B8E8743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C7FC4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26D489" w14:textId="75E7CA76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B47F4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84D6FC" w14:textId="459AEF4D" w:rsidR="00BE0A74" w:rsidRPr="00161E24" w:rsidRDefault="00BE0A74" w:rsidP="00F76A3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6E3860D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3E88D33" w14:textId="313E23D1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BE0A74" w:rsidRPr="00161E24" w14:paraId="44254899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2D1799E2" w14:textId="51695424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8" w:type="dxa"/>
            <w:vAlign w:val="bottom"/>
          </w:tcPr>
          <w:p w14:paraId="7D7736C2" w14:textId="50CDDA98" w:rsidR="00BE0A74" w:rsidRPr="00E35FE8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5FE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17CB18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7B2739D" w14:textId="0447DA2E" w:rsidR="00BE0A74" w:rsidRPr="00161E24" w:rsidRDefault="00BE0A74" w:rsidP="000B204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237" w:type="dxa"/>
            <w:vAlign w:val="bottom"/>
          </w:tcPr>
          <w:p w14:paraId="640A080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D75DCCD" w14:textId="685DA243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A470D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892C04" w14:textId="6B26D62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70" w:type="dxa"/>
            <w:vAlign w:val="bottom"/>
          </w:tcPr>
          <w:p w14:paraId="016A555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6759CEAA" w14:textId="4BF29300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B5A2F9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E0A55F" w14:textId="33FE3227" w:rsidR="00BE0A74" w:rsidRPr="00161E24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14</w:t>
            </w:r>
          </w:p>
        </w:tc>
        <w:tc>
          <w:tcPr>
            <w:tcW w:w="270" w:type="dxa"/>
            <w:vAlign w:val="bottom"/>
          </w:tcPr>
          <w:p w14:paraId="3E350E8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7BCCF4" w14:textId="39D6E320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727A0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7EC0C3D2" w14:textId="03D41E1E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</w:tr>
      <w:tr w:rsidR="00BE0A74" w:rsidRPr="00161E24" w14:paraId="36A57F1F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66D5996D" w14:textId="77777777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2B6BCCD5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19DBFE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BD6CC90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A72A87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03B285B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87EBE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70A86C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9FA0BF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18AA605F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3FDB3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CA1B2F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81AF1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127F1F5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7A189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B0E8232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2BDD9362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3751E2E5" w14:textId="7B94100E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vAlign w:val="bottom"/>
          </w:tcPr>
          <w:p w14:paraId="5B7A3811" w14:textId="77777777" w:rsidR="00BE0A74" w:rsidRPr="00161E24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AC5CBF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12E1913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084A1A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2FC6B62" w14:textId="77777777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B0533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760D54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EA028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32705CB9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A1F0F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A5D959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8FE5D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71B0B7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95322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4B0C0B5" w14:textId="77777777" w:rsidR="00BE0A74" w:rsidRPr="00161E24" w:rsidRDefault="00BE0A74" w:rsidP="00F76A3E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E0A74" w:rsidRPr="00161E24" w14:paraId="55DE818C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36C796CB" w14:textId="5D940709" w:rsidR="00BE0A74" w:rsidRPr="00161E24" w:rsidRDefault="00BE0A74" w:rsidP="004B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720AD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กู้ยืมระยะยาว</w:t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>จากสถาบันการเงิน</w:t>
            </w:r>
          </w:p>
        </w:tc>
        <w:tc>
          <w:tcPr>
            <w:tcW w:w="768" w:type="dxa"/>
            <w:vAlign w:val="bottom"/>
          </w:tcPr>
          <w:p w14:paraId="21F0B952" w14:textId="1C28CEEB" w:rsidR="00BE0A74" w:rsidRPr="00B0452C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B0254E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37F30A1" w14:textId="05DB9D3C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117951C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2132CCE" w14:textId="6DF34FAB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14AAD81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31C558" w14:textId="2A4442C4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056CC7F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39411B0A" w14:textId="0E2795F3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B7183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828B7B2" w14:textId="1FB04B32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1BE69B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6A91F8" w14:textId="49416E51" w:rsidR="00BE0A74" w:rsidRPr="00161E24" w:rsidRDefault="00BE0A74" w:rsidP="00F76A3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31</w:t>
            </w:r>
          </w:p>
        </w:tc>
        <w:tc>
          <w:tcPr>
            <w:tcW w:w="270" w:type="dxa"/>
            <w:vAlign w:val="bottom"/>
          </w:tcPr>
          <w:p w14:paraId="4D6E796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2349255" w14:textId="6E31F942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31</w:t>
            </w:r>
          </w:p>
        </w:tc>
      </w:tr>
      <w:tr w:rsidR="00BE0A74" w:rsidRPr="00161E24" w14:paraId="4F963D43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02E67000" w14:textId="0E343F08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vAlign w:val="bottom"/>
          </w:tcPr>
          <w:p w14:paraId="5D63546A" w14:textId="0562D8AC" w:rsidR="00BE0A74" w:rsidRPr="00B0452C" w:rsidRDefault="00BE0A74" w:rsidP="0061225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/>
                <w:szCs w:val="22"/>
                <w:lang w:bidi="th-TH"/>
              </w:rPr>
              <w:t>57</w:t>
            </w:r>
          </w:p>
        </w:tc>
        <w:tc>
          <w:tcPr>
            <w:tcW w:w="268" w:type="dxa"/>
            <w:vAlign w:val="bottom"/>
          </w:tcPr>
          <w:p w14:paraId="46AA4AF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E0BACA5" w14:textId="3C1EEBE4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70EAFC8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41572645" w14:textId="5305A3E1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63F40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95E0B3" w14:textId="1A6CC4FC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  <w:tc>
          <w:tcPr>
            <w:tcW w:w="270" w:type="dxa"/>
            <w:vAlign w:val="bottom"/>
          </w:tcPr>
          <w:p w14:paraId="70DA0E4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78630FDC" w14:textId="59CDADA5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64692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23BFBC" w14:textId="428B7253" w:rsidR="00BE0A74" w:rsidRPr="00161E24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447F67B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BA97D8" w14:textId="7AADBCC1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60146F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3FCAD6E" w14:textId="762F39D0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57</w:t>
            </w:r>
          </w:p>
        </w:tc>
      </w:tr>
      <w:tr w:rsidR="00BE0A74" w:rsidRPr="00161E24" w14:paraId="31D965C1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2A357EA1" w14:textId="346DB73B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vAlign w:val="bottom"/>
          </w:tcPr>
          <w:p w14:paraId="6147A9D9" w14:textId="701B2AFF" w:rsidR="00BE0A74" w:rsidRPr="00B0452C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54BCEF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8507BA1" w14:textId="5D4D6D4C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62A3A06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76BE21D" w14:textId="4EEF5564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70" w:type="dxa"/>
            <w:vAlign w:val="bottom"/>
          </w:tcPr>
          <w:p w14:paraId="20CE3B5E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C84DE8" w14:textId="4EABBA77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val="en-US"/>
              </w:rPr>
              <w:t>10,000</w:t>
            </w:r>
          </w:p>
        </w:tc>
        <w:tc>
          <w:tcPr>
            <w:tcW w:w="270" w:type="dxa"/>
            <w:vAlign w:val="bottom"/>
          </w:tcPr>
          <w:p w14:paraId="79617F11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2C549B73" w14:textId="2D1D389B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DC506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04B5FD" w14:textId="55114FD3" w:rsidR="00BE0A74" w:rsidRPr="00161E24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099</w:t>
            </w:r>
          </w:p>
        </w:tc>
        <w:tc>
          <w:tcPr>
            <w:tcW w:w="270" w:type="dxa"/>
            <w:vAlign w:val="bottom"/>
          </w:tcPr>
          <w:p w14:paraId="76C68472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8D40BF1" w14:textId="1430305D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DAE03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1CD85248" w14:textId="17BC2A0B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10,099</w:t>
            </w:r>
          </w:p>
        </w:tc>
      </w:tr>
      <w:tr w:rsidR="00BE0A74" w:rsidRPr="00161E24" w14:paraId="13FDD756" w14:textId="77777777" w:rsidTr="00BE0A74">
        <w:trPr>
          <w:trHeight w:val="261"/>
        </w:trPr>
        <w:tc>
          <w:tcPr>
            <w:tcW w:w="1810" w:type="dxa"/>
            <w:vAlign w:val="bottom"/>
            <w:hideMark/>
          </w:tcPr>
          <w:p w14:paraId="7ACC4CDE" w14:textId="7452E23D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68" w:type="dxa"/>
            <w:vAlign w:val="bottom"/>
          </w:tcPr>
          <w:p w14:paraId="0AADE5F3" w14:textId="2ABE318D" w:rsidR="00BE0A74" w:rsidRPr="00B0452C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C5B542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6B80A79" w14:textId="5D7FBD92" w:rsidR="00BE0A74" w:rsidRPr="00161E24" w:rsidRDefault="00BE0A74" w:rsidP="000B204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37" w:type="dxa"/>
            <w:vAlign w:val="bottom"/>
          </w:tcPr>
          <w:p w14:paraId="3D76A78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0AA6AF3" w14:textId="5B4A88BE" w:rsidR="00BE0A74" w:rsidRPr="00161E24" w:rsidRDefault="00BE0A74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D59437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0A3D4B4" w14:textId="556CC786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823D0C0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310C1F4B" w14:textId="492F4C1A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1951A8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5E6E37" w14:textId="368754EB" w:rsidR="00BE0A74" w:rsidRPr="00161E24" w:rsidRDefault="00BE0A74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D2E2E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0B6FD6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247F48" w14:textId="00D17C30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33DAB4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1659F44C" w14:textId="7F95F57B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</w:tr>
      <w:tr w:rsidR="00BE0A74" w:rsidRPr="00161E24" w14:paraId="05C1CE64" w14:textId="77777777" w:rsidTr="00BE0A74">
        <w:trPr>
          <w:trHeight w:val="261"/>
        </w:trPr>
        <w:tc>
          <w:tcPr>
            <w:tcW w:w="1810" w:type="dxa"/>
            <w:vAlign w:val="bottom"/>
          </w:tcPr>
          <w:p w14:paraId="0C3ABBE9" w14:textId="4CC8BD8B" w:rsidR="00BE0A74" w:rsidRPr="00161E24" w:rsidRDefault="00BE0A74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vAlign w:val="bottom"/>
          </w:tcPr>
          <w:p w14:paraId="44479FED" w14:textId="4C1C687E" w:rsidR="00BE0A74" w:rsidRPr="00B0452C" w:rsidRDefault="00BE0A74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ACF2F7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95D0FC5" w14:textId="78E1924C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1232D81A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BEC670B" w14:textId="6E1BDEDC" w:rsidR="00BE0A74" w:rsidRPr="00161E24" w:rsidRDefault="00BE0A74" w:rsidP="000B204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1,135</w:t>
            </w:r>
          </w:p>
        </w:tc>
        <w:tc>
          <w:tcPr>
            <w:tcW w:w="270" w:type="dxa"/>
            <w:vAlign w:val="bottom"/>
          </w:tcPr>
          <w:p w14:paraId="2739DDA6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F8FC2C" w14:textId="3E419D27" w:rsidR="00BE0A74" w:rsidRPr="001536F9" w:rsidRDefault="00BE0A74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val="en-US"/>
              </w:rPr>
              <w:t>1,135</w:t>
            </w:r>
          </w:p>
        </w:tc>
        <w:tc>
          <w:tcPr>
            <w:tcW w:w="270" w:type="dxa"/>
            <w:vAlign w:val="bottom"/>
          </w:tcPr>
          <w:p w14:paraId="77EF2023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2BB0DE2B" w14:textId="7636B084" w:rsidR="00BE0A74" w:rsidRPr="00161E24" w:rsidRDefault="00BE0A74" w:rsidP="00F76A3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47F069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DECF59" w14:textId="2B1E9F81" w:rsidR="00BE0A74" w:rsidRPr="00161E24" w:rsidRDefault="00BE0A74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C5760D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14EC012" w14:textId="50D9F2E7" w:rsidR="00BE0A74" w:rsidRPr="00161E24" w:rsidRDefault="00BE0A74" w:rsidP="00F76A3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1,044</w:t>
            </w:r>
          </w:p>
        </w:tc>
        <w:tc>
          <w:tcPr>
            <w:tcW w:w="270" w:type="dxa"/>
            <w:vAlign w:val="bottom"/>
          </w:tcPr>
          <w:p w14:paraId="152B2305" w14:textId="77777777" w:rsidR="00BE0A74" w:rsidRPr="00161E24" w:rsidRDefault="00BE0A74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2EB3E4D" w14:textId="544855FE" w:rsidR="00BE0A74" w:rsidRPr="00161E24" w:rsidRDefault="00BE0A74" w:rsidP="00F76A3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2E2E">
              <w:rPr>
                <w:rFonts w:asciiTheme="majorBidi" w:hAnsiTheme="majorBidi" w:cstheme="majorBidi"/>
                <w:szCs w:val="22"/>
                <w:lang w:bidi="th-TH"/>
              </w:rPr>
              <w:t>1,044</w:t>
            </w:r>
          </w:p>
        </w:tc>
      </w:tr>
    </w:tbl>
    <w:p w14:paraId="1CDBE465" w14:textId="23E66CD6" w:rsidR="003D3544" w:rsidRDefault="003D3544"/>
    <w:p w14:paraId="59EA25C8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4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277"/>
        <w:gridCol w:w="900"/>
        <w:gridCol w:w="236"/>
        <w:gridCol w:w="1315"/>
        <w:gridCol w:w="236"/>
        <w:gridCol w:w="1078"/>
        <w:gridCol w:w="236"/>
        <w:gridCol w:w="670"/>
        <w:gridCol w:w="236"/>
        <w:gridCol w:w="664"/>
        <w:gridCol w:w="236"/>
        <w:gridCol w:w="574"/>
        <w:gridCol w:w="236"/>
        <w:gridCol w:w="574"/>
        <w:gridCol w:w="236"/>
        <w:gridCol w:w="776"/>
      </w:tblGrid>
      <w:tr w:rsidR="00FE09E0" w:rsidRPr="00161E24" w14:paraId="1B4C95E5" w14:textId="77777777" w:rsidTr="00BE0A74">
        <w:trPr>
          <w:trHeight w:val="261"/>
          <w:tblHeader/>
        </w:trPr>
        <w:tc>
          <w:tcPr>
            <w:tcW w:w="2277" w:type="dxa"/>
            <w:vAlign w:val="bottom"/>
          </w:tcPr>
          <w:p w14:paraId="357F07B5" w14:textId="3D2057FA" w:rsidR="00FE09E0" w:rsidRPr="00161E24" w:rsidRDefault="00FE09E0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98" w:type="dxa"/>
            <w:gridSpan w:val="15"/>
            <w:vAlign w:val="bottom"/>
          </w:tcPr>
          <w:p w14:paraId="4FF23E4B" w14:textId="435DB576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E09E0" w:rsidRPr="00161E24" w14:paraId="5326ACC3" w14:textId="77777777" w:rsidTr="00BE0A74">
        <w:trPr>
          <w:trHeight w:val="261"/>
          <w:tblHeader/>
        </w:trPr>
        <w:tc>
          <w:tcPr>
            <w:tcW w:w="2277" w:type="dxa"/>
            <w:vAlign w:val="bottom"/>
          </w:tcPr>
          <w:p w14:paraId="641F3314" w14:textId="77777777" w:rsidR="00FE09E0" w:rsidRPr="00161E24" w:rsidRDefault="00FE09E0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12991084" w14:textId="7F405619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532" w:type="dxa"/>
            <w:gridSpan w:val="8"/>
            <w:vAlign w:val="bottom"/>
          </w:tcPr>
          <w:p w14:paraId="151B4B5B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FE09E0" w:rsidRPr="00161E24" w14:paraId="5AA8C025" w14:textId="77777777" w:rsidTr="00BE0A74">
        <w:trPr>
          <w:trHeight w:val="261"/>
          <w:tblHeader/>
        </w:trPr>
        <w:tc>
          <w:tcPr>
            <w:tcW w:w="2277" w:type="dxa"/>
            <w:vAlign w:val="bottom"/>
            <w:hideMark/>
          </w:tcPr>
          <w:p w14:paraId="0DBE925B" w14:textId="0CE724CC" w:rsidR="00FE09E0" w:rsidRPr="00161E24" w:rsidRDefault="00FE09E0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5D805D5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403EB776" w14:textId="77777777" w:rsidR="00FE09E0" w:rsidRPr="00161E24" w:rsidRDefault="00FE09E0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315" w:type="dxa"/>
            <w:vAlign w:val="bottom"/>
          </w:tcPr>
          <w:p w14:paraId="4110F7F1" w14:textId="5BA5E6BD" w:rsidR="00FE09E0" w:rsidRPr="00161E24" w:rsidRDefault="00FE09E0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79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เครื่องมือทางการเงินที่วัดมูลค่าด้วยมูลค่ายุติธรรมผ่าน</w:t>
            </w:r>
            <w:r w:rsidR="00BE0A74"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0B64A282" w14:textId="62ED2F5C" w:rsidR="00FE09E0" w:rsidRPr="00161E24" w:rsidRDefault="00FE09E0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78" w:type="dxa"/>
            <w:vAlign w:val="bottom"/>
            <w:hideMark/>
          </w:tcPr>
          <w:p w14:paraId="318B4BF3" w14:textId="50E2ABC2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="00BE0A74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7ED72EF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0" w:type="dxa"/>
            <w:vAlign w:val="bottom"/>
          </w:tcPr>
          <w:p w14:paraId="7B5F0380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7164D0D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64" w:type="dxa"/>
            <w:vAlign w:val="bottom"/>
            <w:hideMark/>
          </w:tcPr>
          <w:p w14:paraId="7D968F76" w14:textId="7E94EDED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40A945C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  <w:hideMark/>
          </w:tcPr>
          <w:p w14:paraId="74EA55E0" w14:textId="140AAE56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CED6504" w14:textId="77777777" w:rsidR="00FE09E0" w:rsidRPr="00161E24" w:rsidRDefault="00FE09E0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  <w:hideMark/>
          </w:tcPr>
          <w:p w14:paraId="1A4920FF" w14:textId="51D6E1D3" w:rsidR="00FE09E0" w:rsidRPr="00161E24" w:rsidRDefault="00FE09E0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283A89D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6" w:type="dxa"/>
            <w:vAlign w:val="bottom"/>
            <w:hideMark/>
          </w:tcPr>
          <w:p w14:paraId="0FE83793" w14:textId="77777777" w:rsidR="00FE09E0" w:rsidRPr="00161E24" w:rsidRDefault="00FE09E0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E09E0" w:rsidRPr="00161E24" w14:paraId="5B1DB398" w14:textId="77777777" w:rsidTr="00BE0A74">
        <w:trPr>
          <w:trHeight w:val="261"/>
          <w:tblHeader/>
        </w:trPr>
        <w:tc>
          <w:tcPr>
            <w:tcW w:w="2277" w:type="dxa"/>
            <w:vAlign w:val="bottom"/>
          </w:tcPr>
          <w:p w14:paraId="16E02FB3" w14:textId="77777777" w:rsidR="00FE09E0" w:rsidRPr="00161E24" w:rsidRDefault="00FE09E0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198" w:type="dxa"/>
            <w:gridSpan w:val="15"/>
            <w:vAlign w:val="bottom"/>
          </w:tcPr>
          <w:p w14:paraId="7FA79575" w14:textId="4304BCBB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FE09E0" w:rsidRPr="00161E24" w14:paraId="3E5FBD54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6832E305" w14:textId="14C95EE4" w:rsidR="00FE09E0" w:rsidRPr="00161E24" w:rsidRDefault="00FE09E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033C21F8" w14:textId="77777777" w:rsidR="00FE09E0" w:rsidRPr="00161E24" w:rsidRDefault="00FE09E0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EFD0D4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6F2B3586" w14:textId="77777777" w:rsidR="00FE09E0" w:rsidRPr="00161E24" w:rsidRDefault="00FE09E0" w:rsidP="00A500EC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7B144B9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24B8E5D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7A1531D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22FE4465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F92ADC3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920C7DE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9A041B3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40556C2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DE0513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F759760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3CFFE3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8318248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E09E0" w:rsidRPr="00161E24" w14:paraId="68D0AABE" w14:textId="77777777" w:rsidTr="00BE0A74">
        <w:trPr>
          <w:trHeight w:val="261"/>
        </w:trPr>
        <w:tc>
          <w:tcPr>
            <w:tcW w:w="2277" w:type="dxa"/>
            <w:vAlign w:val="bottom"/>
            <w:hideMark/>
          </w:tcPr>
          <w:p w14:paraId="1D7FC56F" w14:textId="05BED231" w:rsidR="00FE09E0" w:rsidRPr="00161E24" w:rsidRDefault="00FE09E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825B8CA" w14:textId="77777777" w:rsidR="00FE09E0" w:rsidRPr="00161E24" w:rsidRDefault="00FE09E0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244769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06D45C6B" w14:textId="77777777" w:rsidR="00FE09E0" w:rsidRPr="00161E24" w:rsidRDefault="00FE09E0" w:rsidP="00A500EC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2F0B60" w14:textId="50321389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167DE43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C6617F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3D96FE9C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4B271DC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CC6FC82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8D1DD2B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61EA192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294DE8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B9E9E63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F2F2564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EBA36AF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E09E0" w:rsidRPr="00161E24" w14:paraId="2F30D3B2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51F2E5EC" w14:textId="3F048C84" w:rsidR="00FE09E0" w:rsidRPr="00161E24" w:rsidRDefault="00FE09E0" w:rsidP="0027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 w:rsidR="002720AD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2C1004A0" w14:textId="657F3A4D" w:rsidR="00FE09E0" w:rsidRPr="00161E24" w:rsidRDefault="00FE09E0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B8366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5A9CE427" w14:textId="75106386" w:rsidR="00FE09E0" w:rsidRPr="00161E24" w:rsidRDefault="00FE09E0" w:rsidP="00A500EC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E2F62" w14:textId="1BEA1D1C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D0198A9" w14:textId="67DD1889" w:rsidR="00FE09E0" w:rsidRPr="00161E24" w:rsidRDefault="00FE09E0" w:rsidP="008377A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687</w:t>
            </w:r>
          </w:p>
        </w:tc>
        <w:tc>
          <w:tcPr>
            <w:tcW w:w="236" w:type="dxa"/>
            <w:vAlign w:val="bottom"/>
          </w:tcPr>
          <w:p w14:paraId="614A5319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7B62DFC3" w14:textId="6CC4CF29" w:rsidR="00FE09E0" w:rsidRPr="00161E24" w:rsidRDefault="00FE09E0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687</w:t>
            </w:r>
          </w:p>
        </w:tc>
        <w:tc>
          <w:tcPr>
            <w:tcW w:w="236" w:type="dxa"/>
            <w:vAlign w:val="bottom"/>
          </w:tcPr>
          <w:p w14:paraId="1B2F3B72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E0844C6" w14:textId="37C1DF99" w:rsidR="00FE09E0" w:rsidRPr="00161E24" w:rsidRDefault="00FE09E0" w:rsidP="008377A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E436142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9F6E83C" w14:textId="5646AA35" w:rsidR="00FE09E0" w:rsidRPr="00161E24" w:rsidRDefault="00FE09E0" w:rsidP="00E702D6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03815AC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2A43316" w14:textId="2947ED2B" w:rsidR="00FE09E0" w:rsidRPr="00161E24" w:rsidRDefault="00FE09E0" w:rsidP="008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717</w:t>
            </w:r>
          </w:p>
        </w:tc>
        <w:tc>
          <w:tcPr>
            <w:tcW w:w="236" w:type="dxa"/>
            <w:vAlign w:val="bottom"/>
          </w:tcPr>
          <w:p w14:paraId="2048B766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20B086D1" w14:textId="194E0D76" w:rsidR="00FE09E0" w:rsidRPr="00161E24" w:rsidRDefault="00FE09E0" w:rsidP="008377A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717</w:t>
            </w:r>
          </w:p>
        </w:tc>
      </w:tr>
      <w:tr w:rsidR="00FE09E0" w:rsidRPr="00161E24" w14:paraId="2A59B7B6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764A20F3" w14:textId="5753A25E" w:rsidR="00FE09E0" w:rsidRPr="00161E24" w:rsidRDefault="00FE09E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14:paraId="14DF0B62" w14:textId="78256A93" w:rsidR="00FE09E0" w:rsidRPr="00161E24" w:rsidRDefault="00FE09E0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C460E1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47C56D02" w14:textId="3CE0C8B7" w:rsidR="00FE09E0" w:rsidRPr="00161E24" w:rsidRDefault="00FE09E0" w:rsidP="00A500EC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F3B453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1654304" w14:textId="1BA3B435" w:rsidR="00FE09E0" w:rsidRPr="00161E24" w:rsidRDefault="00FE09E0" w:rsidP="008377A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C8D9BA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3855965A" w14:textId="77777777" w:rsidR="00FE09E0" w:rsidRPr="00161E24" w:rsidRDefault="00FE09E0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75D61C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1A3BABA" w14:textId="1AD2DE5B" w:rsidR="00FE09E0" w:rsidRPr="00161E24" w:rsidRDefault="00FE09E0" w:rsidP="008377AD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13F4124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2B2FE89" w14:textId="1678293E" w:rsidR="00FE09E0" w:rsidRPr="00161E24" w:rsidRDefault="00FE09E0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DB9C5F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F0AB0BE" w14:textId="6D6D558E" w:rsidR="00FE09E0" w:rsidRPr="00161E24" w:rsidRDefault="00FE09E0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82B46C2" w14:textId="77777777" w:rsidR="00FE09E0" w:rsidRPr="00161E24" w:rsidRDefault="00FE09E0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5F46633B" w14:textId="51B37A72" w:rsidR="00FE09E0" w:rsidRPr="00161E24" w:rsidRDefault="00FE09E0" w:rsidP="008377A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4C57E596" w14:textId="77777777" w:rsidTr="00BE0A74">
        <w:trPr>
          <w:trHeight w:val="587"/>
        </w:trPr>
        <w:tc>
          <w:tcPr>
            <w:tcW w:w="2277" w:type="dxa"/>
            <w:vAlign w:val="bottom"/>
            <w:hideMark/>
          </w:tcPr>
          <w:p w14:paraId="6A324E15" w14:textId="7ECABF07" w:rsidR="00FD67F0" w:rsidRPr="00FD67F0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  <w:r w:rsidR="004B7E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FD67F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00" w:type="dxa"/>
            <w:vAlign w:val="bottom"/>
          </w:tcPr>
          <w:p w14:paraId="5B3F640F" w14:textId="6EEBFF05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E1FBCE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29DE153" w14:textId="0AE4421E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EE8C4F" w14:textId="4FE98EFF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4E9EE1FD" w14:textId="339E8EBF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405098E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6F05ADC7" w14:textId="2A7E2996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47E8946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092A0B7" w14:textId="4D194ACB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42C702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7D6B885" w14:textId="509C36E8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3719CF0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89E55C5" w14:textId="68FB6CD0" w:rsidR="00FD67F0" w:rsidRPr="00161E24" w:rsidRDefault="00696A6D" w:rsidP="00696A6D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3D4D0AF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292D5D10" w14:textId="25D31D5F" w:rsidR="00FD67F0" w:rsidRPr="00161E24" w:rsidRDefault="00696A6D" w:rsidP="00696A6D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FD67F0" w:rsidRPr="00161E24" w14:paraId="7205F678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1EEDFD77" w14:textId="5349C1E9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5004B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12423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7C83C39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D0C53A" w14:textId="1F49B0D9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605A07D2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8EAFBB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69C6D7E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554C5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F5DE7B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08F2FF9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0302ACA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2E65E3A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AB99E8D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046C0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AB0219B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5C751DD3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69CD5E84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1E978E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47235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4524F5B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CFED25" w14:textId="65F4A412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BBA5CB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7838D9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3CDC44E8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4C4AB3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EDAADB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47F70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DD0A2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7DA8979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5D8DFF8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14EE0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09FD7B7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07B8CC1B" w14:textId="77777777" w:rsidTr="00BE0A74">
        <w:trPr>
          <w:trHeight w:val="261"/>
        </w:trPr>
        <w:tc>
          <w:tcPr>
            <w:tcW w:w="2277" w:type="dxa"/>
            <w:vAlign w:val="bottom"/>
            <w:hideMark/>
          </w:tcPr>
          <w:p w14:paraId="033DD48C" w14:textId="7367A235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  <w:vAlign w:val="bottom"/>
          </w:tcPr>
          <w:p w14:paraId="52BDC47A" w14:textId="6B51F13C" w:rsidR="00FD67F0" w:rsidRPr="00161E24" w:rsidRDefault="00FD67F0" w:rsidP="00FD67F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50FB968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5EC9B8FD" w14:textId="7EB47F4F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5275E1A" w14:textId="257D3F8C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8A627E6" w14:textId="0F80114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955526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094848CA" w14:textId="6DBC6A2B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  <w:tc>
          <w:tcPr>
            <w:tcW w:w="236" w:type="dxa"/>
            <w:vAlign w:val="bottom"/>
          </w:tcPr>
          <w:p w14:paraId="351D266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A572006" w14:textId="509F520C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B74618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ACDEEE6" w14:textId="7ED3DE30" w:rsidR="00FD67F0" w:rsidRPr="00161E24" w:rsidRDefault="00FD67F0" w:rsidP="005D28B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  <w:tc>
          <w:tcPr>
            <w:tcW w:w="236" w:type="dxa"/>
            <w:vAlign w:val="bottom"/>
          </w:tcPr>
          <w:p w14:paraId="4952E79D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C8C47D5" w14:textId="3677AC50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CAC690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7D4629A6" w14:textId="4E0F3A81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FD67F0" w:rsidRPr="00161E24" w14:paraId="2261A22D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4CAEBA09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6623C209" w14:textId="150D6301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4D7BA2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630D0657" w14:textId="1EE98B4C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B91CD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6B141A6" w14:textId="09D98130" w:rsidR="00FD67F0" w:rsidRPr="00161E24" w:rsidRDefault="00FD67F0" w:rsidP="00FD67F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6,998</w:t>
            </w:r>
          </w:p>
        </w:tc>
        <w:tc>
          <w:tcPr>
            <w:tcW w:w="236" w:type="dxa"/>
            <w:vAlign w:val="bottom"/>
          </w:tcPr>
          <w:p w14:paraId="49304AD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5CB48D52" w14:textId="73286C7B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6,998</w:t>
            </w:r>
          </w:p>
        </w:tc>
        <w:tc>
          <w:tcPr>
            <w:tcW w:w="236" w:type="dxa"/>
            <w:vAlign w:val="bottom"/>
          </w:tcPr>
          <w:p w14:paraId="159E73D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ACF7611" w14:textId="743EB10A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3F15E6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DBEF1AD" w14:textId="32060CF1" w:rsidR="00FD67F0" w:rsidRPr="00161E24" w:rsidRDefault="00FD67F0" w:rsidP="005D28B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7,006</w:t>
            </w:r>
          </w:p>
        </w:tc>
        <w:tc>
          <w:tcPr>
            <w:tcW w:w="236" w:type="dxa"/>
            <w:vAlign w:val="bottom"/>
          </w:tcPr>
          <w:p w14:paraId="014A6167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D8760F2" w14:textId="6E624095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D9EE40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039FBEA6" w14:textId="25226839" w:rsidR="00FD67F0" w:rsidRPr="00EE4342" w:rsidRDefault="00FD67F0" w:rsidP="00696A6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7,006</w:t>
            </w:r>
          </w:p>
        </w:tc>
      </w:tr>
      <w:tr w:rsidR="00FD67F0" w:rsidRPr="00161E24" w14:paraId="7142E1D7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7FE02D97" w14:textId="29F6008D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  <w:vAlign w:val="bottom"/>
          </w:tcPr>
          <w:p w14:paraId="5641F76F" w14:textId="4707107D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BE47A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0DCF7B7B" w14:textId="20C48CA1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BC0DEC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D655E4E" w14:textId="70FDEAB3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74DFAD53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440944EF" w14:textId="5C0B4779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32A6615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3F1ECC6" w14:textId="34FFD978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315466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23B2C38" w14:textId="125C7C31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1C46C5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ED3D906" w14:textId="28CA7CDF" w:rsidR="00FD67F0" w:rsidRPr="00161E24" w:rsidRDefault="00045530" w:rsidP="00045530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236" w:type="dxa"/>
            <w:vAlign w:val="bottom"/>
          </w:tcPr>
          <w:p w14:paraId="40396C8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76067852" w14:textId="2033A5CF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FD67F0" w:rsidRPr="00161E24" w14:paraId="5C02AC35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444B6E31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CCF352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35F8F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59D34F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B05864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F1122F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7609E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1E66F66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06ACB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E1C111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C9677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9329A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B1DB4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437584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41F82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FD8D22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69ABFAE0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1BCE6704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5852BF6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866A3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4A509C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A76179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4F65BE2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3C199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55AF47CB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62139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D9616F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1FCDC4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C9B46A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F1D9E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841EC3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40F6CF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5ED3428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7C3E1952" w14:textId="77777777" w:rsidTr="00BE0A74">
        <w:trPr>
          <w:trHeight w:val="261"/>
        </w:trPr>
        <w:tc>
          <w:tcPr>
            <w:tcW w:w="2277" w:type="dxa"/>
            <w:vAlign w:val="bottom"/>
            <w:hideMark/>
          </w:tcPr>
          <w:p w14:paraId="05C4484F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616A58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DD86FE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348C3A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87EC3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17D248A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8EF861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07F816E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93104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E5544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7DE2C3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53E5D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A5667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6589249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F0D70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28771A7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1A81239D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3D0DCF06" w14:textId="4A8C558E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0A6AED2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19DE4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71361DB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1FCB9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019C4A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1,021</w:t>
            </w:r>
          </w:p>
        </w:tc>
        <w:tc>
          <w:tcPr>
            <w:tcW w:w="236" w:type="dxa"/>
            <w:vAlign w:val="bottom"/>
          </w:tcPr>
          <w:p w14:paraId="4799B52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49CC122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1,021</w:t>
            </w:r>
          </w:p>
        </w:tc>
        <w:tc>
          <w:tcPr>
            <w:tcW w:w="236" w:type="dxa"/>
            <w:vAlign w:val="bottom"/>
          </w:tcPr>
          <w:p w14:paraId="34E0600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BE9B57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FE3245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07EA58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A1BEF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B99B341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1,0</w:t>
            </w:r>
            <w:r w:rsidRPr="00161E24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73</w:t>
            </w:r>
          </w:p>
        </w:tc>
        <w:tc>
          <w:tcPr>
            <w:tcW w:w="236" w:type="dxa"/>
            <w:vAlign w:val="bottom"/>
          </w:tcPr>
          <w:p w14:paraId="027EBDD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400BA9E2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1,073</w:t>
            </w:r>
          </w:p>
        </w:tc>
      </w:tr>
      <w:tr w:rsidR="00FD67F0" w:rsidRPr="00161E24" w14:paraId="084E19B3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673FEFB6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14:paraId="1ADC035E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79F65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2ECC64B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7FFEC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40BE33F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DDA4A9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6102DE3B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145A6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5DDA4A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03203D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9F8C87B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8300E7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6A8E2A0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80AC85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0B4EF54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5BF91987" w14:textId="77777777" w:rsidTr="00BE0A74">
        <w:trPr>
          <w:trHeight w:val="587"/>
        </w:trPr>
        <w:tc>
          <w:tcPr>
            <w:tcW w:w="2277" w:type="dxa"/>
            <w:vAlign w:val="bottom"/>
            <w:hideMark/>
          </w:tcPr>
          <w:p w14:paraId="29F8A31E" w14:textId="430F718B" w:rsidR="00FD67F0" w:rsidRPr="00FD67F0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  <w:r w:rsidR="004B7E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900" w:type="dxa"/>
            <w:vAlign w:val="bottom"/>
          </w:tcPr>
          <w:p w14:paraId="20DF27D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07D44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6999379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F7D11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C1E8ED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B59ACC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4B93926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77636BA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11F19B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12AE90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3CFF99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ab/>
              <w:t>-</w:t>
            </w:r>
          </w:p>
        </w:tc>
        <w:tc>
          <w:tcPr>
            <w:tcW w:w="236" w:type="dxa"/>
            <w:vAlign w:val="bottom"/>
          </w:tcPr>
          <w:p w14:paraId="1CA66382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F0B4033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1DAACEB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758A76B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FD67F0" w:rsidRPr="00161E24" w14:paraId="4E9521C2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7E554228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900" w:type="dxa"/>
            <w:vAlign w:val="bottom"/>
          </w:tcPr>
          <w:p w14:paraId="27D7EAE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5A4E0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2070DE74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  <w:vAlign w:val="bottom"/>
          </w:tcPr>
          <w:p w14:paraId="2512D58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27CBBD8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63F225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6F161BE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  <w:vAlign w:val="bottom"/>
          </w:tcPr>
          <w:p w14:paraId="3E39701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C8F0AD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69F88B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14C8735" w14:textId="77777777" w:rsidR="00FD67F0" w:rsidRPr="00161E24" w:rsidRDefault="00FD67F0" w:rsidP="005D28B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5D28BA">
              <w:rPr>
                <w:rFonts w:asciiTheme="majorBidi" w:hAnsiTheme="majorBidi" w:cstheme="majorBidi"/>
                <w:szCs w:val="22"/>
              </w:rPr>
              <w:t>14</w:t>
            </w:r>
          </w:p>
        </w:tc>
        <w:tc>
          <w:tcPr>
            <w:tcW w:w="236" w:type="dxa"/>
            <w:vAlign w:val="bottom"/>
          </w:tcPr>
          <w:p w14:paraId="2FEBD4F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5560A56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0D7295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695A770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</w:tr>
      <w:tr w:rsidR="00FD67F0" w:rsidRPr="00161E24" w14:paraId="6556D160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4A3CDDA0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C0F2E4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6F038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76E7328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8B234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F2859F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0F201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514F966E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4AE60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566B1B8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BCB55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58587B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B58C9E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5E06842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0C842B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5437377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54D989E0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4EAB3C39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A32233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07D938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3C926642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69CA3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679EA6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232093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24A5A47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1A2FC7E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4BD1509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DCDB0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7CA8768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B99D03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EC95C12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DDE1287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0B79A5C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</w:p>
        </w:tc>
      </w:tr>
      <w:tr w:rsidR="00FD67F0" w:rsidRPr="00161E24" w14:paraId="1259444F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388B3443" w14:textId="6D0CC9A3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4C99592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1FE0FA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6F9418DE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F8AF5F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6475D0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  <w:vAlign w:val="bottom"/>
          </w:tcPr>
          <w:p w14:paraId="5AC7CEAC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3E50781F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  <w:vAlign w:val="bottom"/>
          </w:tcPr>
          <w:p w14:paraId="301D1CB9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3C0E81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A947E5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DBEB999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E30A0F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905B572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31</w:t>
            </w:r>
          </w:p>
        </w:tc>
        <w:tc>
          <w:tcPr>
            <w:tcW w:w="236" w:type="dxa"/>
            <w:vAlign w:val="bottom"/>
          </w:tcPr>
          <w:p w14:paraId="7B0EA1A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7B5BF88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FD67F0" w:rsidRPr="00161E24" w14:paraId="28209C97" w14:textId="77777777" w:rsidTr="00BE0A74">
        <w:trPr>
          <w:trHeight w:val="261"/>
        </w:trPr>
        <w:tc>
          <w:tcPr>
            <w:tcW w:w="2277" w:type="dxa"/>
            <w:vAlign w:val="bottom"/>
            <w:hideMark/>
          </w:tcPr>
          <w:p w14:paraId="059E3D48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  <w:vAlign w:val="bottom"/>
          </w:tcPr>
          <w:p w14:paraId="22A19793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  <w:vAlign w:val="bottom"/>
          </w:tcPr>
          <w:p w14:paraId="2C40A08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465AD80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1F1403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BDF0F05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50112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05AED30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  <w:vAlign w:val="bottom"/>
          </w:tcPr>
          <w:p w14:paraId="1EE23618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741F0F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C50632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C8B924B" w14:textId="77777777" w:rsidR="00FD67F0" w:rsidRPr="00161E24" w:rsidRDefault="00FD67F0" w:rsidP="005D28B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617810D3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62A56BA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14E02E0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18D11508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</w:tr>
      <w:tr w:rsidR="00FD67F0" w:rsidRPr="00161E24" w14:paraId="4896FC6D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062407AE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F4741E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BB719E5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1A695922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8D394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A7EA1D7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161E24">
              <w:rPr>
                <w:rFonts w:asciiTheme="majorBidi" w:hAnsiTheme="majorBidi" w:cstheme="majorBidi"/>
                <w:szCs w:val="22"/>
              </w:rPr>
              <w:t>,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6713C10F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7BE25934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161E24">
              <w:rPr>
                <w:rFonts w:asciiTheme="majorBidi" w:hAnsiTheme="majorBidi" w:cstheme="majorBidi"/>
                <w:szCs w:val="22"/>
              </w:rPr>
              <w:t>,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5850A4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E89006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EA1989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6E27111" w14:textId="77777777" w:rsidR="00FD67F0" w:rsidRPr="00161E24" w:rsidRDefault="00FD67F0" w:rsidP="005D28B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161E24">
              <w:rPr>
                <w:rFonts w:asciiTheme="majorBidi" w:hAnsiTheme="majorBidi" w:cstheme="majorBidi"/>
                <w:szCs w:val="22"/>
              </w:rPr>
              <w:t>,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</w:p>
        </w:tc>
        <w:tc>
          <w:tcPr>
            <w:tcW w:w="236" w:type="dxa"/>
            <w:vAlign w:val="bottom"/>
          </w:tcPr>
          <w:p w14:paraId="281859EA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93E3D73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C83DA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63F1A6C0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161E24">
              <w:rPr>
                <w:rFonts w:asciiTheme="majorBidi" w:hAnsiTheme="majorBidi" w:cstheme="majorBidi"/>
                <w:szCs w:val="22"/>
              </w:rPr>
              <w:t>,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</w:p>
        </w:tc>
      </w:tr>
      <w:tr w:rsidR="00FD67F0" w:rsidRPr="00161E24" w14:paraId="1BE0656F" w14:textId="77777777" w:rsidTr="00BE0A74">
        <w:trPr>
          <w:trHeight w:val="261"/>
        </w:trPr>
        <w:tc>
          <w:tcPr>
            <w:tcW w:w="2277" w:type="dxa"/>
            <w:vAlign w:val="bottom"/>
          </w:tcPr>
          <w:p w14:paraId="635EB1EB" w14:textId="77777777" w:rsidR="00FD67F0" w:rsidRPr="00161E24" w:rsidRDefault="00FD67F0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  <w:vAlign w:val="bottom"/>
          </w:tcPr>
          <w:p w14:paraId="42DC79C9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38DFB3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63EA9B09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A4A8D46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7C6545C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236" w:type="dxa"/>
            <w:vAlign w:val="bottom"/>
          </w:tcPr>
          <w:p w14:paraId="7E9F2589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3A6FE9F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</w:p>
        </w:tc>
        <w:tc>
          <w:tcPr>
            <w:tcW w:w="236" w:type="dxa"/>
            <w:vAlign w:val="bottom"/>
          </w:tcPr>
          <w:p w14:paraId="72705411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A56031D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0C261F4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C348F21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763B562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7326CFB" w14:textId="77777777" w:rsidR="00FD67F0" w:rsidRPr="00161E24" w:rsidRDefault="00FD67F0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236" w:type="dxa"/>
            <w:vAlign w:val="bottom"/>
          </w:tcPr>
          <w:p w14:paraId="748BC71A" w14:textId="77777777" w:rsidR="00FD67F0" w:rsidRPr="00161E24" w:rsidRDefault="00FD67F0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31621C32" w14:textId="77777777" w:rsidR="00FD67F0" w:rsidRPr="00161E24" w:rsidRDefault="00FD67F0" w:rsidP="00FD67F0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150" w:right="-129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</w:p>
        </w:tc>
      </w:tr>
    </w:tbl>
    <w:p w14:paraId="1DF7CEEC" w14:textId="77777777" w:rsidR="00F54A5E" w:rsidRPr="008377AD" w:rsidRDefault="00F54A5E">
      <w:pPr>
        <w:rPr>
          <w:rFonts w:asciiTheme="majorBidi" w:hAnsiTheme="majorBidi" w:cstheme="majorBidi"/>
          <w:sz w:val="30"/>
          <w:szCs w:val="30"/>
        </w:rPr>
      </w:pPr>
    </w:p>
    <w:p w14:paraId="5CADB926" w14:textId="77777777" w:rsidR="00FD67F0" w:rsidRDefault="00FD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 w:bidi="ar-SA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B55D9E9" w14:textId="75F54039" w:rsidR="00194BCB" w:rsidRPr="00161E24" w:rsidRDefault="00C06F1A" w:rsidP="00174642">
      <w:pPr>
        <w:pStyle w:val="block"/>
        <w:spacing w:after="0" w:line="240" w:lineRule="atLeast"/>
        <w:ind w:right="-20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</w:t>
      </w:r>
      <w:r w:rsidR="00174642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ฐานะการเงิน</w:t>
      </w:r>
    </w:p>
    <w:p w14:paraId="5986AC14" w14:textId="77777777" w:rsidR="00C06F1A" w:rsidRPr="00161E24" w:rsidRDefault="00C06F1A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7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7072"/>
      </w:tblGrid>
      <w:tr w:rsidR="005539FD" w:rsidRPr="00161E24" w14:paraId="0356125A" w14:textId="77777777" w:rsidTr="00CC0D7A">
        <w:trPr>
          <w:tblHeader/>
        </w:trPr>
        <w:tc>
          <w:tcPr>
            <w:tcW w:w="2430" w:type="dxa"/>
            <w:hideMark/>
          </w:tcPr>
          <w:p w14:paraId="507FBB12" w14:textId="77777777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44BF8B76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161E24" w14:paraId="4BD34426" w14:textId="77777777" w:rsidTr="00CC0D7A">
        <w:tc>
          <w:tcPr>
            <w:tcW w:w="2430" w:type="dxa"/>
          </w:tcPr>
          <w:p w14:paraId="3269C227" w14:textId="747C1F28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1EC377AF" w14:textId="14624D7D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539FD" w:rsidRPr="00161E24" w14:paraId="6617FB80" w14:textId="77777777" w:rsidTr="00CC0D7A">
        <w:tc>
          <w:tcPr>
            <w:tcW w:w="2430" w:type="dxa"/>
          </w:tcPr>
          <w:p w14:paraId="5E8F0E02" w14:textId="06E36CEF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31193CB7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03B1817" w14:textId="4C9B9F89" w:rsidR="005539FD" w:rsidRPr="00161E24" w:rsidRDefault="000B4D2B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 w:rsidR="00CC0D7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FE6FAD" w:rsidRPr="00161E24" w14:paraId="10272870" w14:textId="77777777" w:rsidTr="00CC0D7A">
        <w:tc>
          <w:tcPr>
            <w:tcW w:w="2430" w:type="dxa"/>
          </w:tcPr>
          <w:p w14:paraId="389E1C51" w14:textId="1F8E1942" w:rsidR="00FE6FAD" w:rsidRPr="00161E24" w:rsidRDefault="00FE6FA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161E24" w:rsidRDefault="00FE6FA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B358B20" w14:textId="54220D02" w:rsidR="00FE6FAD" w:rsidRPr="00161E24" w:rsidDel="000B4D2B" w:rsidRDefault="00FE6FA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  <w:tr w:rsidR="005539FD" w:rsidRPr="00161E24" w14:paraId="2492B758" w14:textId="77777777" w:rsidTr="00CC0D7A">
        <w:tc>
          <w:tcPr>
            <w:tcW w:w="2430" w:type="dxa"/>
            <w:hideMark/>
          </w:tcPr>
          <w:p w14:paraId="6CCC9814" w14:textId="5355CD88" w:rsidR="005539FD" w:rsidRPr="00161E24" w:rsidRDefault="005539FD" w:rsidP="007D50FD">
            <w:pPr>
              <w:pStyle w:val="block"/>
              <w:spacing w:after="0" w:line="240" w:lineRule="auto"/>
              <w:ind w:left="360" w:right="-108" w:hanging="21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FF32362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2DA16B00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มูลค่าสินทรัพย์สุทธิ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ณ วันที่รายงาน</w:t>
            </w:r>
          </w:p>
        </w:tc>
      </w:tr>
    </w:tbl>
    <w:p w14:paraId="0572D423" w14:textId="45AFB4C0" w:rsidR="00E27813" w:rsidRPr="00161E24" w:rsidRDefault="00E27813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55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231"/>
        <w:gridCol w:w="2372"/>
        <w:gridCol w:w="231"/>
        <w:gridCol w:w="1738"/>
        <w:gridCol w:w="236"/>
        <w:gridCol w:w="2540"/>
      </w:tblGrid>
      <w:tr w:rsidR="0073370E" w:rsidRPr="00161E24" w14:paraId="143BF22E" w14:textId="77777777" w:rsidTr="004B7EC1">
        <w:tc>
          <w:tcPr>
            <w:tcW w:w="2211" w:type="dxa"/>
            <w:hideMark/>
          </w:tcPr>
          <w:p w14:paraId="420107B0" w14:textId="77777777" w:rsidR="0073370E" w:rsidRPr="00161E24" w:rsidRDefault="0073370E" w:rsidP="00692BA1">
            <w:pPr>
              <w:pStyle w:val="block"/>
              <w:spacing w:after="0" w:line="240" w:lineRule="auto"/>
              <w:ind w:left="-11" w:right="-22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1" w:type="dxa"/>
          </w:tcPr>
          <w:p w14:paraId="3C90C9CC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199A6F4D" w14:textId="77777777" w:rsidR="0073370E" w:rsidRPr="00161E24" w:rsidRDefault="0073370E" w:rsidP="00692BA1">
            <w:pPr>
              <w:pStyle w:val="block"/>
              <w:spacing w:after="0" w:line="240" w:lineRule="auto"/>
              <w:ind w:left="-51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  <w:tc>
          <w:tcPr>
            <w:tcW w:w="231" w:type="dxa"/>
          </w:tcPr>
          <w:p w14:paraId="54ACAECB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322963E3" w14:textId="386DE29D" w:rsidR="0073370E" w:rsidRPr="00161E24" w:rsidRDefault="0073370E" w:rsidP="00692BA1">
            <w:pPr>
              <w:pStyle w:val="block"/>
              <w:spacing w:after="0" w:line="240" w:lineRule="auto"/>
              <w:ind w:left="-7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  <w:r w:rsidR="00692B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236" w:type="dxa"/>
          </w:tcPr>
          <w:p w14:paraId="78E9C81D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3BAEF9C5" w14:textId="77777777" w:rsidR="0073370E" w:rsidRPr="00161E24" w:rsidRDefault="0073370E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</w:t>
            </w:r>
          </w:p>
          <w:p w14:paraId="42B0D082" w14:textId="77777777" w:rsidR="0073370E" w:rsidRPr="00161E24" w:rsidRDefault="0073370E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3370E" w:rsidRPr="00161E24" w14:paraId="589B04E7" w14:textId="77777777" w:rsidTr="004B7EC1">
        <w:trPr>
          <w:trHeight w:val="1019"/>
        </w:trPr>
        <w:tc>
          <w:tcPr>
            <w:tcW w:w="2211" w:type="dxa"/>
            <w:hideMark/>
          </w:tcPr>
          <w:p w14:paraId="1F46C4BB" w14:textId="3B4E7D64" w:rsidR="0073370E" w:rsidRPr="00161E24" w:rsidRDefault="0073370E" w:rsidP="004B7EC1">
            <w:pPr>
              <w:pStyle w:val="block"/>
              <w:spacing w:line="240" w:lineRule="auto"/>
              <w:ind w:left="257" w:right="-94" w:hanging="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เงินลงทุนระยะยาวอื่นในตราสารทุนที่ไม่อยู่</w:t>
            </w:r>
            <w:r w:rsidRPr="00692BA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ในความต้องการของตลาด</w:t>
            </w:r>
          </w:p>
        </w:tc>
        <w:tc>
          <w:tcPr>
            <w:tcW w:w="231" w:type="dxa"/>
          </w:tcPr>
          <w:p w14:paraId="78F5EF5B" w14:textId="77777777" w:rsidR="0073370E" w:rsidRPr="00692BA1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0DEC6375" w14:textId="69C5B50B" w:rsidR="0073370E" w:rsidRPr="00161E24" w:rsidRDefault="0073370E" w:rsidP="00692BA1">
            <w:pPr>
              <w:pStyle w:val="block"/>
              <w:spacing w:after="0" w:line="240" w:lineRule="auto"/>
              <w:ind w:left="-51" w:right="-5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="00692BA1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>ณ วันที่รายงาน</w:t>
            </w:r>
          </w:p>
        </w:tc>
        <w:tc>
          <w:tcPr>
            <w:tcW w:w="231" w:type="dxa"/>
          </w:tcPr>
          <w:p w14:paraId="40B03A79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4F779E05" w14:textId="58F026A2" w:rsidR="0073370E" w:rsidRPr="00161E24" w:rsidRDefault="00DB4EC1" w:rsidP="00692BA1">
            <w:pPr>
              <w:pStyle w:val="block"/>
              <w:spacing w:after="0"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>ณ วันที่รายงาน</w:t>
            </w:r>
          </w:p>
        </w:tc>
        <w:tc>
          <w:tcPr>
            <w:tcW w:w="236" w:type="dxa"/>
          </w:tcPr>
          <w:p w14:paraId="3AF60234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249DE65B" w14:textId="33EBAC9C" w:rsidR="0073370E" w:rsidRPr="00161E24" w:rsidRDefault="00DB4EC1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มูลค่าของเงินลงทุนจะเพิ่มขึ้น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ลดลง) หากมูลค่าสินทรัพย์สุทธิเพิ่มขึ้น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ลดลง)</w:t>
            </w:r>
          </w:p>
        </w:tc>
      </w:tr>
    </w:tbl>
    <w:p w14:paraId="60F7B0C5" w14:textId="51674B1E" w:rsidR="00B30847" w:rsidRPr="00161E24" w:rsidRDefault="00B30847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02B9A41B" w14:textId="707CBD05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t>มูลค่ายุติธรรมของเงินให้กู้ระยะยาวกับกิจการที่เกี่ยวข้องกัน เงินกู้ระยะยาวจากสถาบันทางการเงิน และหนี้อื่นไม่หมุนเวียนอื่นวัดมูลค่าด้วยราคาทุนตัดจำหน่ายคำนวณโดยใช้วิธีคิดลดกระแสเงินสด</w:t>
      </w:r>
    </w:p>
    <w:p w14:paraId="7C6C5D2D" w14:textId="643F8AFF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0300625" w14:textId="77777777" w:rsidR="009369CE" w:rsidRDefault="0093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7215F449" w14:textId="7E02B6B5" w:rsidR="002B1CD1" w:rsidRDefault="00D85E12" w:rsidP="00D8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proofErr w:type="gramStart"/>
      <w:r w:rsidR="004C2BC6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proofErr w:type="gramEnd"/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2B1CD1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9282768" w14:textId="77777777" w:rsidR="00696A6D" w:rsidRPr="00E167FA" w:rsidRDefault="00696A6D" w:rsidP="006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A50881" w14:textId="23B4B75E" w:rsidR="00B4747B" w:rsidRPr="00E167FA" w:rsidRDefault="00B4747B" w:rsidP="00B474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0442A69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78DB7" w14:textId="5162517A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747AD4" w14:textId="77777777" w:rsidR="00794FA2" w:rsidRPr="00E167FA" w:rsidRDefault="00794FA2" w:rsidP="00794FA2">
      <w:pPr>
        <w:tabs>
          <w:tab w:val="clear" w:pos="227"/>
          <w:tab w:val="clear" w:pos="454"/>
          <w:tab w:val="left" w:pos="81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8C639" w14:textId="4BF1B967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 </w:t>
      </w:r>
      <w:r w:rsidRPr="00E16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93CD1" w14:textId="77777777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EFC0A" w14:textId="6067FE0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FA2BF0"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5A9F4117" w14:textId="77777777" w:rsidR="00A3392F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23CF2" w14:textId="5A34CFF3" w:rsidR="00B4747B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1873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  <w:r w:rsidR="00B4747B" w:rsidRPr="00E167F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090074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35B99" w14:textId="096716DC" w:rsidR="00B4747B" w:rsidRPr="00E167FA" w:rsidRDefault="00B4747B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E4A700" w14:textId="77777777" w:rsidR="00794FA2" w:rsidRPr="00E167FA" w:rsidRDefault="00794FA2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A5717" w14:textId="77777777" w:rsidR="00E167FA" w:rsidRDefault="00E1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A6B511" w14:textId="75AC857F" w:rsidR="00B4747B" w:rsidRPr="00E167FA" w:rsidRDefault="00B4747B" w:rsidP="00B4747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(</w:t>
      </w:r>
      <w:r w:rsidR="00681873" w:rsidRPr="00E167F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E167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 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87D4956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731AE5" w14:textId="7746732B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0D718D" w:rsidRPr="00E167FA">
        <w:rPr>
          <w:rFonts w:asciiTheme="majorBidi" w:hAnsiTheme="majorBidi" w:cstheme="majorBidi"/>
          <w:sz w:val="30"/>
          <w:szCs w:val="30"/>
          <w:cs/>
        </w:rPr>
        <w:br/>
      </w:r>
      <w:r w:rsidRPr="00E167FA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A46D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5E0316C" w14:textId="77777777" w:rsidR="00807CF6" w:rsidRDefault="00807CF6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D9B8B" w14:textId="24A8415C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34425" w:rsidRPr="00E167FA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ในการชำระเงินและการส่งสินค้า </w:t>
      </w:r>
    </w:p>
    <w:p w14:paraId="1775141E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279EF" w14:textId="6FC02E2E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6" w:name="_Hlk59433075"/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 ด้านเครดิตที่คล้ายคลึงกัน</w:t>
      </w:r>
      <w:bookmarkEnd w:id="6"/>
      <w:r w:rsidRPr="00161E24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</w:t>
      </w:r>
      <w:r w:rsidR="00FA2BF0" w:rsidRPr="00161E24">
        <w:rPr>
          <w:rFonts w:asciiTheme="majorBidi" w:hAnsiTheme="majorBidi" w:cstheme="majorBidi"/>
          <w:sz w:val="30"/>
          <w:szCs w:val="30"/>
          <w:cs/>
        </w:rPr>
        <w:t>ที่</w:t>
      </w:r>
      <w:r w:rsidRPr="00161E24">
        <w:rPr>
          <w:rFonts w:asciiTheme="majorBidi" w:hAnsiTheme="majorBidi" w:cs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3F9CB984" w14:textId="77777777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5C1CF" w14:textId="4859BDEC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46DC4">
        <w:rPr>
          <w:rFonts w:asciiTheme="majorBidi" w:hAnsiTheme="majorBidi" w:cstheme="majorBidi"/>
          <w:sz w:val="30"/>
          <w:szCs w:val="30"/>
        </w:rPr>
        <w:t>6</w:t>
      </w:r>
    </w:p>
    <w:p w14:paraId="07A11AF8" w14:textId="4A94472D" w:rsidR="002D6C56" w:rsidRPr="00161E24" w:rsidRDefault="002D6C56" w:rsidP="007861BF">
      <w:pPr>
        <w:tabs>
          <w:tab w:val="clear" w:pos="907"/>
          <w:tab w:val="left" w:pos="1080"/>
          <w:tab w:val="left" w:pos="126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175E4" w14:textId="7128A6AC" w:rsidR="002D6C56" w:rsidRDefault="002D6C56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0A2176"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ab/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3F8F1908" w14:textId="77777777" w:rsidR="009369CE" w:rsidRPr="00161E24" w:rsidRDefault="009369CE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71EA64D" w14:textId="49C02EBA" w:rsidR="00EF08F8" w:rsidRPr="00161E24" w:rsidRDefault="002D6C56" w:rsidP="00FA2BF0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CCD6B36" w14:textId="77777777" w:rsidR="00CA635D" w:rsidRPr="00161E24" w:rsidRDefault="00CA635D" w:rsidP="00CA635D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AC436B" w14:textId="04DB9A0C" w:rsidR="00B4747B" w:rsidRPr="00161E24" w:rsidRDefault="00B4747B" w:rsidP="00B4747B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10A79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3494C" w14:textId="77777777" w:rsidR="00B4747B" w:rsidRPr="00161E24" w:rsidRDefault="00B4747B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FB1E4" w14:textId="242059CC" w:rsidR="00B4747B" w:rsidRPr="00161E24" w:rsidRDefault="00B4747B" w:rsidP="00B4747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3984407" w14:textId="77777777" w:rsidR="00AB7C56" w:rsidRPr="00161E24" w:rsidRDefault="00AB7C56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550C96" w14:textId="454683CD" w:rsidR="00DD70AF" w:rsidRDefault="00B4747B" w:rsidP="00A0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p w14:paraId="3D3B2B7C" w14:textId="77777777" w:rsidR="00E167FA" w:rsidRPr="00161E24" w:rsidRDefault="00E167FA" w:rsidP="00CA635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84"/>
        <w:gridCol w:w="1170"/>
        <w:gridCol w:w="180"/>
        <w:gridCol w:w="1172"/>
        <w:gridCol w:w="180"/>
        <w:gridCol w:w="1080"/>
        <w:gridCol w:w="187"/>
        <w:gridCol w:w="1073"/>
      </w:tblGrid>
      <w:tr w:rsidR="00DD70AF" w:rsidRPr="00161E24" w14:paraId="6193DE3E" w14:textId="77777777" w:rsidTr="00B749FE">
        <w:trPr>
          <w:cantSplit/>
          <w:trHeight w:val="113"/>
          <w:tblHeader/>
        </w:trPr>
        <w:tc>
          <w:tcPr>
            <w:tcW w:w="4414" w:type="dxa"/>
            <w:gridSpan w:val="3"/>
            <w:shd w:val="clear" w:color="auto" w:fill="auto"/>
            <w:vAlign w:val="bottom"/>
          </w:tcPr>
          <w:p w14:paraId="26DE6942" w14:textId="77777777" w:rsidR="00DD70AF" w:rsidRPr="00161E24" w:rsidRDefault="00DD70AF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3D78E271" w14:textId="77777777" w:rsidR="00DD70AF" w:rsidRPr="00161E24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D70AF" w:rsidRPr="00161E24" w14:paraId="61D17A08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00C1DE86" w14:textId="77777777" w:rsidR="00DD70AF" w:rsidRPr="00161E24" w:rsidRDefault="00DD70AF" w:rsidP="00315C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8260AC" w14:textId="77777777" w:rsidR="00DD70AF" w:rsidRPr="00161E24" w:rsidRDefault="00DD70AF" w:rsidP="00315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CC35D7C" w14:textId="77777777" w:rsidR="00DD70AF" w:rsidRPr="00161E24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5DE62976" w14:textId="55287E9D" w:rsidR="00DD70AF" w:rsidRPr="00161E24" w:rsidRDefault="00010A79" w:rsidP="00315C0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2F4EE7" w:rsidRPr="00161E24" w14:paraId="5B3C3982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3C43651D" w14:textId="77777777" w:rsidR="002F4EE7" w:rsidRPr="00161E24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8AEC12" w14:textId="0CCF3EE7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4" w:type="dxa"/>
            <w:shd w:val="clear" w:color="auto" w:fill="auto"/>
          </w:tcPr>
          <w:p w14:paraId="6C8F1C8B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46EE91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3B0F9C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D2B2D5" w14:textId="6F7B41CB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B236314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CDDF7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57FC358E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F66ED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5D3C6B41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30771EE6" w14:textId="0FEA8DFA" w:rsidR="002F4EE7" w:rsidRPr="00161E24" w:rsidRDefault="00CC26B8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4E9275B" w14:textId="3C6C7BD4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  <w:shd w:val="clear" w:color="auto" w:fill="auto"/>
          </w:tcPr>
          <w:p w14:paraId="5F97CB0A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51792" w14:textId="007183A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4762D2F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B02230" w14:textId="4226C3A5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41C7B88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BE00E" w14:textId="1953B1F3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398F5626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E8BA35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19B8" w:rsidRPr="00161E24" w14:paraId="30FADD32" w14:textId="77777777" w:rsidTr="00492CC2">
        <w:trPr>
          <w:cantSplit/>
          <w:tblHeader/>
        </w:trPr>
        <w:tc>
          <w:tcPr>
            <w:tcW w:w="3150" w:type="dxa"/>
            <w:shd w:val="clear" w:color="auto" w:fill="auto"/>
          </w:tcPr>
          <w:p w14:paraId="71EB7AF2" w14:textId="77777777" w:rsidR="000619B8" w:rsidRPr="00161E24" w:rsidRDefault="000619B8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6" w:type="dxa"/>
            <w:gridSpan w:val="9"/>
            <w:shd w:val="clear" w:color="auto" w:fill="auto"/>
          </w:tcPr>
          <w:p w14:paraId="5BD5B7D9" w14:textId="2E0B12AF" w:rsidR="000619B8" w:rsidRPr="00161E24" w:rsidRDefault="000619B8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94FA2" w:rsidRPr="00161E24" w14:paraId="4A486668" w14:textId="77777777" w:rsidTr="00492CC2">
        <w:trPr>
          <w:cantSplit/>
        </w:trPr>
        <w:tc>
          <w:tcPr>
            <w:tcW w:w="3150" w:type="dxa"/>
            <w:shd w:val="clear" w:color="auto" w:fill="auto"/>
          </w:tcPr>
          <w:p w14:paraId="54FD8ACB" w14:textId="3E6ADB11" w:rsidR="00794FA2" w:rsidRPr="00161E24" w:rsidRDefault="00794FA2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B749F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6306" w:type="dxa"/>
            <w:gridSpan w:val="9"/>
            <w:shd w:val="clear" w:color="auto" w:fill="auto"/>
          </w:tcPr>
          <w:p w14:paraId="1DC283D6" w14:textId="77777777" w:rsidR="00794FA2" w:rsidRPr="00161E24" w:rsidRDefault="00794FA2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14DD209F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67B72DF5" w14:textId="2BBF9447" w:rsidR="002F4EE7" w:rsidRPr="00161E24" w:rsidRDefault="002F4EE7" w:rsidP="00B97A8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AFC32" w14:textId="58E51627" w:rsidR="002F4EE7" w:rsidRPr="00161E24" w:rsidRDefault="002F4EE7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5A1575" w14:textId="77777777" w:rsidR="002F4EE7" w:rsidRPr="00161E24" w:rsidRDefault="002F4EE7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5F6C1" w14:textId="1B564D6D" w:rsidR="002F4EE7" w:rsidRPr="00161E24" w:rsidRDefault="002F4EE7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82E5E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E7A755" w14:textId="5CCC0E88" w:rsidR="002F4EE7" w:rsidRPr="00161E24" w:rsidRDefault="002F4EE7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B6A41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81B8D" w14:textId="268BD08A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045C530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FAAC1E4" w14:textId="7EDAAF80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22ABCDC2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0239309C" w14:textId="6D6DF7D9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A70AA" w14:textId="670547F5" w:rsidR="00492CC2" w:rsidRPr="00492CC2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12,243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91191B" w14:textId="77777777" w:rsidR="00492CC2" w:rsidRPr="00492CC2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7CE824" w14:textId="1AFE498C" w:rsidR="00492CC2" w:rsidRPr="00492CC2" w:rsidRDefault="00492CC2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12,362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283EB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EBBC38" w14:textId="5AFE18AE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06EE8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BADD3" w14:textId="3257415A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D82E94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7F9CB7" w14:textId="49272C48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12,362</w:t>
            </w:r>
          </w:p>
        </w:tc>
      </w:tr>
      <w:tr w:rsidR="00492CC2" w:rsidRPr="00161E24" w14:paraId="17193645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34014493" w14:textId="7E94E35A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07E9D" w14:textId="31E68465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F62441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99593" w14:textId="2E40ECC3" w:rsidR="00492CC2" w:rsidRPr="00161E24" w:rsidRDefault="00492CC2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BF893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8C06E0" w14:textId="230B4955" w:rsidR="00492CC2" w:rsidRPr="00161E24" w:rsidRDefault="00492CC2" w:rsidP="00A05C1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0B9A8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F4CA8" w14:textId="0308FD2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FC8EC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FEB959" w14:textId="39E517A3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7,523</w:t>
            </w:r>
          </w:p>
        </w:tc>
      </w:tr>
      <w:tr w:rsidR="00492CC2" w:rsidRPr="00161E24" w14:paraId="7421D609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175E1674" w14:textId="2306F170" w:rsidR="00492CC2" w:rsidRPr="00161E24" w:rsidRDefault="00492CC2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00CE0" w14:textId="43D87DFE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44AB1B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05FC4" w14:textId="32AE34EE" w:rsidR="00492CC2" w:rsidRPr="00161E24" w:rsidRDefault="00492CC2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6DB71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0D2D7C" w14:textId="379521D0" w:rsidR="00492CC2" w:rsidRPr="00161E24" w:rsidRDefault="00492CC2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6A0B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FC4C7" w14:textId="0505DBF3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CC04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79A0FD" w14:textId="12AC866C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</w:tr>
      <w:tr w:rsidR="00492CC2" w:rsidRPr="00161E24" w14:paraId="7693C46E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5CCCF891" w14:textId="4A2470FA" w:rsidR="00492CC2" w:rsidRPr="00161E24" w:rsidRDefault="00A030AE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8C517" w14:textId="155D47D5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5DEB35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1520A7" w14:textId="5BEA2DB8" w:rsidR="00492CC2" w:rsidRPr="00161E24" w:rsidRDefault="00492CC2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7CAF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C6337E" w14:textId="4381CF88" w:rsidR="00492CC2" w:rsidRPr="00161E24" w:rsidRDefault="00492CC2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2549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433AB" w14:textId="66035E35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1F08E7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A56155" w14:textId="3BD55B5A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492CC2" w:rsidRPr="00161E24" w14:paraId="4619A9AC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511D0616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F6CB5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7A391D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DF3D1" w14:textId="23643F4D" w:rsidR="00492CC2" w:rsidRPr="00161E24" w:rsidRDefault="00492CC2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15,955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F4A28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CA0F8" w14:textId="6A3D7B14" w:rsidR="00492CC2" w:rsidRPr="00161E24" w:rsidRDefault="00492CC2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82C07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DCB88" w14:textId="6427D78A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B5E2B9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77D2A" w14:textId="6E15F37F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  <w:tr w:rsidR="00492CC2" w:rsidRPr="00161E24" w14:paraId="62DE301D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0CB26F58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649ED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2EE37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901F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2CD08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495BB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00837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821AF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11329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CE4947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63D183D2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4CDDD903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B15F0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E58DD3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7EB863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4749F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FAADC9E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E5F9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69EB8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703B16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BA0EAB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52A7744E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77BAF6FD" w14:textId="03143F41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230BC" w14:textId="2439D4D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347AA2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166A1" w14:textId="0FFAD98B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AF6CC" w14:textId="15710FAF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3AAE74" w14:textId="7783C0A5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3506A" w14:textId="49164C8E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70B5CB" w14:textId="3FD0D208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0FB0AEF" w14:textId="77777777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9DF32AB" w14:textId="14826AB6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92CC2" w:rsidRPr="00161E24" w14:paraId="5CD6F6A8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7D25B849" w14:textId="1DA2C5F3" w:rsidR="00492CC2" w:rsidRPr="00161E24" w:rsidRDefault="00492CC2" w:rsidP="00492CC2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BD490" w14:textId="59A6F965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B65E85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4F5BA" w14:textId="14F560FD" w:rsidR="00492CC2" w:rsidRPr="00161E24" w:rsidRDefault="00492CC2" w:rsidP="00A05C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39923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F6D93C" w14:textId="4289045C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F8C703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78D5D" w14:textId="1D791A7C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EF7095F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62F3A29" w14:textId="5BA15C51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(238)</w:t>
            </w:r>
          </w:p>
        </w:tc>
      </w:tr>
      <w:tr w:rsidR="00492CC2" w:rsidRPr="00161E24" w14:paraId="12B256E9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42978A88" w14:textId="76E5779A" w:rsidR="00492CC2" w:rsidRPr="00161E24" w:rsidRDefault="00492CC2" w:rsidP="00492CC2">
            <w:pPr>
              <w:tabs>
                <w:tab w:val="clear" w:pos="454"/>
                <w:tab w:val="left" w:pos="278"/>
              </w:tabs>
              <w:spacing w:line="240" w:lineRule="auto"/>
              <w:ind w:left="18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FD7C7" w14:textId="75BA87DB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858F9C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7FAA" w14:textId="68BE357B" w:rsidR="00492CC2" w:rsidRPr="00161E24" w:rsidRDefault="00492CC2" w:rsidP="00A05C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168E3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EE03" w14:textId="49F9D173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BF7B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48C6" w14:textId="61C180A0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7B9100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AE87" w14:textId="585F745A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225</w:t>
            </w:r>
          </w:p>
        </w:tc>
      </w:tr>
      <w:tr w:rsidR="00492CC2" w:rsidRPr="00161E24" w14:paraId="4C943AEF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5EBCECFA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C25D7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A4559C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53DD5" w14:textId="1A4F4594" w:rsidR="00492CC2" w:rsidRPr="00161E24" w:rsidRDefault="00A030AE" w:rsidP="00A05C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1C708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D4FA7" w14:textId="0FE510C8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59A07" w14:textId="77777777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2C8A5" w14:textId="57706E43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F8546F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BEEC9" w14:textId="3DE5AD44" w:rsidR="00492CC2" w:rsidRPr="00161E24" w:rsidRDefault="00A030AE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2C7A64" w14:textId="77777777" w:rsidR="00E167FA" w:rsidRDefault="00E167FA">
      <w:r>
        <w:br w:type="page"/>
      </w:r>
    </w:p>
    <w:tbl>
      <w:tblPr>
        <w:tblW w:w="94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84"/>
        <w:gridCol w:w="1170"/>
        <w:gridCol w:w="180"/>
        <w:gridCol w:w="1172"/>
        <w:gridCol w:w="180"/>
        <w:gridCol w:w="1080"/>
        <w:gridCol w:w="187"/>
        <w:gridCol w:w="1073"/>
      </w:tblGrid>
      <w:tr w:rsidR="00E167FA" w:rsidRPr="00161E24" w14:paraId="02B5C310" w14:textId="77777777" w:rsidTr="00B749FE">
        <w:trPr>
          <w:cantSplit/>
          <w:tblHeader/>
        </w:trPr>
        <w:tc>
          <w:tcPr>
            <w:tcW w:w="4414" w:type="dxa"/>
            <w:gridSpan w:val="3"/>
            <w:shd w:val="clear" w:color="auto" w:fill="auto"/>
            <w:vAlign w:val="bottom"/>
          </w:tcPr>
          <w:p w14:paraId="762C4D63" w14:textId="77777777" w:rsidR="00E167FA" w:rsidRPr="00161E24" w:rsidRDefault="00E167FA" w:rsidP="007630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1CA1B552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67FA" w:rsidRPr="00161E24" w14:paraId="4593A046" w14:textId="77777777" w:rsidTr="00B749FE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1209001A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559D44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7F36E9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6C6A503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E167FA" w:rsidRPr="00161E24" w14:paraId="3B16DDC7" w14:textId="77777777" w:rsidTr="00B749FE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4B787F10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AF564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298E27A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950D0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21EF6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2EA3A28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EC5CE0C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E8111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412A59CB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C39AD0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385E11D3" w14:textId="77777777" w:rsidTr="00B749FE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7746E851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64B612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44DA635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21E28A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FC8B1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A71E69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EA765CD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F93F7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13058C55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E55E4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67FA" w:rsidRPr="00161E24" w14:paraId="4449532E" w14:textId="77777777" w:rsidTr="00B749FE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DE8B32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9"/>
            <w:shd w:val="clear" w:color="auto" w:fill="auto"/>
          </w:tcPr>
          <w:p w14:paraId="738EB1D6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67FA" w:rsidRPr="00161E24" w14:paraId="6DFECA45" w14:textId="77777777" w:rsidTr="00B749FE">
        <w:trPr>
          <w:cantSplit/>
        </w:trPr>
        <w:tc>
          <w:tcPr>
            <w:tcW w:w="3150" w:type="dxa"/>
            <w:shd w:val="clear" w:color="auto" w:fill="auto"/>
          </w:tcPr>
          <w:p w14:paraId="4C08F00A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6302" w:type="dxa"/>
            <w:gridSpan w:val="9"/>
            <w:shd w:val="clear" w:color="auto" w:fill="auto"/>
          </w:tcPr>
          <w:p w14:paraId="0DED91CB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2F6CE0BF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62A2BBBD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93979" w14:textId="77777777" w:rsidR="00E167FA" w:rsidRPr="00161E24" w:rsidRDefault="00E167FA" w:rsidP="00186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EE9B71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E18A4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163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24C5C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C4F51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AF5AF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AAFDFE4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2CF2D6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67FA" w:rsidRPr="00161E24" w14:paraId="6F7A1894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7EF6D387" w14:textId="2ECA2C08" w:rsidR="00E167FA" w:rsidRPr="00161E24" w:rsidRDefault="00E167FA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37DDF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0BA10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26B4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15,348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AE1C8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DE9C7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E5314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D1BBB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ED868A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E80D50D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15,380</w:t>
            </w:r>
          </w:p>
        </w:tc>
      </w:tr>
      <w:tr w:rsidR="00E167FA" w:rsidRPr="00161E24" w14:paraId="519F3993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3A0DE332" w14:textId="77777777" w:rsidR="00E167FA" w:rsidRPr="00161E24" w:rsidRDefault="00E167FA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1D1B3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66A662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9B5B9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D55EC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25FECD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CBD91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114E8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BBC8B9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1033C7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</w:tr>
      <w:tr w:rsidR="00E167FA" w:rsidRPr="00161E24" w14:paraId="7BC20EF4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6470A5E6" w14:textId="77777777" w:rsidR="00E167FA" w:rsidRPr="00161E24" w:rsidRDefault="00E167FA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95F2A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4BCB4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81531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1BD70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F8D33D8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AF494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55CF92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8ECE8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754418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10,691</w:t>
            </w:r>
          </w:p>
        </w:tc>
      </w:tr>
      <w:tr w:rsidR="00E167FA" w:rsidRPr="00161E24" w14:paraId="5846E7EC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5EC4965B" w14:textId="77777777" w:rsidR="00E167FA" w:rsidRPr="00161E24" w:rsidRDefault="00E167FA" w:rsidP="0076309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C91AA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0E464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6BB1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4A810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8062EE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5FF458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D8A11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3,304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7168D8F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741898E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5,827</w:t>
            </w:r>
          </w:p>
        </w:tc>
      </w:tr>
      <w:tr w:rsidR="00E167FA" w:rsidRPr="00161E24" w14:paraId="100B147B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333C32AF" w14:textId="77777777" w:rsidR="00E167FA" w:rsidRPr="00161E24" w:rsidRDefault="00E167FA" w:rsidP="0076309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13745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227C9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9D1C10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4A8E0C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6381C22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BF98E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16EB6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C129D1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76DF2DF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E167FA" w:rsidRPr="00161E24" w14:paraId="3191572E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141D6065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07AE86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BF2E7C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722C9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6DC3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5852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2865B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932B1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0A7DC8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80E17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34,367</w:t>
            </w:r>
          </w:p>
        </w:tc>
      </w:tr>
      <w:tr w:rsidR="00E167FA" w:rsidRPr="00161E24" w14:paraId="4C950092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2FCA5CD9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8C235" w14:textId="77777777" w:rsidR="00E167FA" w:rsidRPr="00161E24" w:rsidRDefault="00E167FA" w:rsidP="00186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F28C5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EC47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43582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95B4A3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FA71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9B09C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2F944AA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CBE820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67FA" w:rsidRPr="00161E24" w14:paraId="25A1FC78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0B43BF14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6142B" w14:textId="77777777" w:rsidR="00E167FA" w:rsidRPr="00161E24" w:rsidRDefault="00E167FA" w:rsidP="00186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08E6A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4355A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9F840D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99D612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620DF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7C48F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C689C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6A5E72A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67FA" w:rsidRPr="00161E24" w14:paraId="66DDE825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525F42A3" w14:textId="77777777" w:rsidR="00E167FA" w:rsidRPr="00161E24" w:rsidRDefault="00E167FA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BFEF7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21176F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CBEA9" w14:textId="06B317EA" w:rsidR="00E167FA" w:rsidRPr="00161E24" w:rsidRDefault="00D473A0" w:rsidP="004E683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B4238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A83C9B" w14:textId="1FA9318B" w:rsidR="00E167FA" w:rsidRPr="00161E24" w:rsidRDefault="00D473A0" w:rsidP="00186FFA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9CD1F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EC453" w14:textId="38DE760E" w:rsidR="00E167FA" w:rsidRPr="00161E24" w:rsidRDefault="00D473A0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E887B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2B6B8D6" w14:textId="4963BD08" w:rsidR="00E167FA" w:rsidRPr="00161E24" w:rsidRDefault="00D473A0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67FA" w:rsidRPr="00161E24" w14:paraId="54444F10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6A1FBDC3" w14:textId="31A81340" w:rsidR="00E167FA" w:rsidRPr="00161E24" w:rsidRDefault="00E167FA" w:rsidP="00916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 w:rsidR="0091692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9169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14:paraId="5EBFD860" w14:textId="340503C0" w:rsidR="00E167FA" w:rsidRPr="00161E24" w:rsidRDefault="00D473A0" w:rsidP="00186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CC25B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8CA9E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1D3A9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6C1CB95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ABD25E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245AE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27DC7B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424455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E167FA" w:rsidRPr="00161E24" w14:paraId="4EFD8BB7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5B99FF03" w14:textId="17F73E77" w:rsidR="00E167FA" w:rsidRPr="00161E24" w:rsidRDefault="00E167FA" w:rsidP="00916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</w:t>
            </w:r>
            <w:r w:rsidR="009169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90D00" w14:textId="3F6DA5CE" w:rsidR="00E167FA" w:rsidRPr="00161E24" w:rsidRDefault="00D473A0" w:rsidP="00186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49CF4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62251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F69EB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F5D2C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6441E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FF249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CECDFC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12DE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E167FA" w:rsidRPr="00161E24" w14:paraId="240A9089" w14:textId="77777777" w:rsidTr="00186FFA">
        <w:trPr>
          <w:cantSplit/>
        </w:trPr>
        <w:tc>
          <w:tcPr>
            <w:tcW w:w="3150" w:type="dxa"/>
            <w:shd w:val="clear" w:color="auto" w:fill="auto"/>
          </w:tcPr>
          <w:p w14:paraId="6FE5C6BE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64A01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51E041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4F9ED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4CA8B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B2159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B078E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DC395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84DB4E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E37AB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</w:tr>
    </w:tbl>
    <w:p w14:paraId="371D32A2" w14:textId="77777777" w:rsidR="00E167FA" w:rsidRDefault="00E167FA"/>
    <w:p w14:paraId="6DC22587" w14:textId="77777777" w:rsidR="00E167FA" w:rsidRDefault="00E167FA">
      <w: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080"/>
        <w:gridCol w:w="180"/>
        <w:gridCol w:w="1170"/>
        <w:gridCol w:w="180"/>
        <w:gridCol w:w="1172"/>
        <w:gridCol w:w="180"/>
        <w:gridCol w:w="1080"/>
        <w:gridCol w:w="187"/>
        <w:gridCol w:w="1073"/>
      </w:tblGrid>
      <w:tr w:rsidR="00DA0651" w:rsidRPr="00161E24" w14:paraId="3174239C" w14:textId="77777777" w:rsidTr="005D3317">
        <w:trPr>
          <w:cantSplit/>
          <w:trHeight w:val="113"/>
          <w:tblHeader/>
        </w:trPr>
        <w:tc>
          <w:tcPr>
            <w:tcW w:w="4588" w:type="dxa"/>
            <w:gridSpan w:val="3"/>
            <w:shd w:val="clear" w:color="auto" w:fill="auto"/>
            <w:vAlign w:val="bottom"/>
          </w:tcPr>
          <w:p w14:paraId="7835F1D7" w14:textId="163797AB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488BACE2" w14:textId="71ADC71D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C26B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0651" w:rsidRPr="00161E24" w14:paraId="53CE2484" w14:textId="77777777" w:rsidTr="005D3317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4F86D26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4315F0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D3B1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AC14704" w14:textId="32BC9DE5" w:rsidR="00DA0651" w:rsidRPr="00161E24" w:rsidRDefault="00E9249A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9A3A92" w:rsidRPr="00161E24" w14:paraId="29B1874A" w14:textId="77777777" w:rsidTr="000A0D26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265BC168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78A60" w14:textId="7634A948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07244551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3EFFF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ACCA0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A8D870" w14:textId="4B4CA1F1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41103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D7AA4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A6BFE7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1CECB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3A92" w:rsidRPr="00161E24" w14:paraId="46B2ACA7" w14:textId="77777777" w:rsidTr="000A0D26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1A9FE9D1" w14:textId="25133E1D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9B8CB" w14:textId="43483A2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5292EA42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CDC0" w14:textId="0A9CE745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F2E8B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9964A2" w14:textId="792BDA54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68866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7A1C" w14:textId="6A9EFB0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4A861D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ABE042A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041" w:rsidRPr="00161E24" w14:paraId="316243BB" w14:textId="77777777" w:rsidTr="005D3317">
        <w:trPr>
          <w:cantSplit/>
          <w:tblHeader/>
        </w:trPr>
        <w:tc>
          <w:tcPr>
            <w:tcW w:w="3328" w:type="dxa"/>
            <w:shd w:val="clear" w:color="auto" w:fill="auto"/>
          </w:tcPr>
          <w:p w14:paraId="4F966400" w14:textId="77777777" w:rsidR="00507041" w:rsidRPr="00161E24" w:rsidRDefault="00507041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9"/>
            <w:shd w:val="clear" w:color="auto" w:fill="auto"/>
          </w:tcPr>
          <w:p w14:paraId="7D57EE6A" w14:textId="3CAA4A38" w:rsidR="00507041" w:rsidRPr="00161E24" w:rsidRDefault="00507041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67FA" w:rsidRPr="00161E24" w14:paraId="142DA36F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EDE2871" w14:textId="1E5DB8F2" w:rsidR="00E167FA" w:rsidRPr="00161E24" w:rsidRDefault="00E167FA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6A2EE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3D2F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B20E82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39AA5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B08AE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CC9289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1E5F79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1664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FE341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C2074C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3A92" w:rsidRPr="00161E24" w14:paraId="40A6C4C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3513C06" w14:textId="1D2CCBCC" w:rsidR="009A3A92" w:rsidRPr="00161E24" w:rsidRDefault="009A3A9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78746A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6F639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0E252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70FC6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94EA50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DBF33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CF3F3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B784BF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C7A90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161E24" w14:paraId="49A9A002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7B45DB45" w14:textId="1D07ED79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9ED76" w14:textId="517C8289" w:rsidR="00794FA2" w:rsidRPr="00161E24" w:rsidRDefault="00005503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7AA6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0DF6D" w14:textId="431948EC" w:rsidR="00794FA2" w:rsidRPr="00161E24" w:rsidRDefault="00005503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8204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BC23A7" w14:textId="1DA55391" w:rsidR="00794FA2" w:rsidRPr="00161E24" w:rsidRDefault="00684C4F" w:rsidP="00A9401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B0BD4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9E6CB" w14:textId="469E895E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1F7D4B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BA8113A" w14:textId="44E03B93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11,457</w:t>
            </w:r>
          </w:p>
        </w:tc>
      </w:tr>
      <w:tr w:rsidR="00794FA2" w:rsidRPr="00161E24" w14:paraId="5BB9ABD4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4EED2F4" w14:textId="46D7FB50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DF7AC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FC4E4" w14:textId="1ED553C3" w:rsidR="00794FA2" w:rsidRPr="00161E24" w:rsidRDefault="00005503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1280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F9A680" w14:textId="08D830B0" w:rsidR="00794FA2" w:rsidRPr="00161E24" w:rsidRDefault="00005503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5766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4C6201" w14:textId="6A83A9FB" w:rsidR="00794FA2" w:rsidRPr="00161E24" w:rsidRDefault="00684C4F" w:rsidP="00A9401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87B4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D63FA" w14:textId="4B08AEFE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712ED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D1F7AE0" w14:textId="4170A2AE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794FA2" w:rsidRPr="00161E24" w14:paraId="21CBDB1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0B6C4093" w14:textId="77777777" w:rsidR="00794FA2" w:rsidRPr="00161E24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604B1" w14:textId="24CA13C5" w:rsidR="00794FA2" w:rsidRPr="00161E24" w:rsidRDefault="00005503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EEA78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15D437" w14:textId="22C1907D" w:rsidR="00794FA2" w:rsidRPr="00161E24" w:rsidRDefault="00005503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AF48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04DCBB" w14:textId="07483B3C" w:rsidR="00794FA2" w:rsidRPr="00161E24" w:rsidRDefault="00684C4F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4B00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2AC74" w14:textId="272E29EE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0EADC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2E06E9" w14:textId="42994BE0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7,523</w:t>
            </w:r>
          </w:p>
        </w:tc>
      </w:tr>
      <w:tr w:rsidR="00794FA2" w:rsidRPr="00161E24" w14:paraId="1EAE4B8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1AE6E58" w14:textId="6CCCE0B1" w:rsidR="00794FA2" w:rsidRPr="00161E24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C18C1" w14:textId="05208FE5" w:rsidR="00794FA2" w:rsidRPr="00161E24" w:rsidRDefault="00005503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EAEC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72608" w14:textId="434BA436" w:rsidR="00794FA2" w:rsidRPr="00161E24" w:rsidRDefault="00005503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55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AFF9D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50B1EA" w14:textId="5D2F6DE3" w:rsidR="00794FA2" w:rsidRPr="00161E24" w:rsidRDefault="00684C4F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646F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8292B" w14:textId="271E8EBB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C023C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0FD013" w14:textId="7D43D650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794FA2" w:rsidRPr="00161E24" w14:paraId="2E71808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7D46839" w14:textId="29CFC451" w:rsidR="00794FA2" w:rsidRPr="00161E24" w:rsidRDefault="00A94011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F27C1" w14:textId="34610A8A" w:rsidR="00794FA2" w:rsidRPr="00161E24" w:rsidRDefault="00005503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4D0C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B69CC" w14:textId="47E789F4" w:rsidR="00794FA2" w:rsidRPr="00005503" w:rsidDel="005765CD" w:rsidRDefault="00005503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55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66D5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8E2961" w14:textId="704D2291" w:rsidR="00794FA2" w:rsidRPr="00161E24" w:rsidDel="005765CD" w:rsidRDefault="00684C4F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6489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C1809" w14:textId="5A5666B6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22CDE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415548" w14:textId="579F77BE" w:rsidR="00794FA2" w:rsidRPr="00161E24" w:rsidDel="005765CD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94FA2" w:rsidRPr="00161E24" w14:paraId="2534CF4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F939591" w14:textId="0BA4A2E0" w:rsidR="00794FA2" w:rsidRPr="00161E24" w:rsidRDefault="005B714B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D9F42" w14:textId="77777777" w:rsidR="00794FA2" w:rsidRPr="00161E24" w:rsidRDefault="00794FA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33A10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5AC10" w14:textId="3C016C52" w:rsidR="00794FA2" w:rsidRPr="00161E24" w:rsidRDefault="00684C4F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6BAD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3727" w14:textId="3383EFDE" w:rsidR="00794FA2" w:rsidRPr="00161E24" w:rsidRDefault="00684C4F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2887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93682" w14:textId="1288898A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DD02C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149B1" w14:textId="71C7F2BA" w:rsidR="00794FA2" w:rsidRPr="00161E24" w:rsidRDefault="00684C4F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19,986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1409FB" w:rsidRPr="00161E24" w14:paraId="4A49FF56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306BE7B8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5433A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10E98C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CAC21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C422A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72A1D5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B74C8F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0DE2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E57F7C1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C882A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590D242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5B6B0377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0C58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57531F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C75C6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EF88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F15DCF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8B754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DBEE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E2406C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CE3D29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2505864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8302F2D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EB0B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1ED88A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0178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53428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2CA230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570785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84B5E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0004A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BF5AA8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4EC9CD0E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5FFDCBFB" w14:textId="542E0822" w:rsidR="001409FB" w:rsidRPr="00161E24" w:rsidRDefault="001409FB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00F63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12,728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B141E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9DE40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12,816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271E2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C33C0D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3B01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7879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1A2D16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BD8FF5F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12,848</w:t>
            </w:r>
          </w:p>
        </w:tc>
      </w:tr>
      <w:tr w:rsidR="001409FB" w:rsidRPr="00161E24" w14:paraId="7D7954BB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ECC8181" w14:textId="77777777" w:rsidR="001409FB" w:rsidRPr="00161E24" w:rsidRDefault="001409FB" w:rsidP="0076309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10F85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D637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DB9B4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9F054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459A5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3F9F14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68C12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F8652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44D8879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</w:tr>
      <w:tr w:rsidR="001409FB" w:rsidRPr="00161E24" w14:paraId="7A8F2EE8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32B494C7" w14:textId="77777777" w:rsidR="001409FB" w:rsidRPr="00161E24" w:rsidRDefault="001409FB" w:rsidP="0076309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C6019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F75B3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32CF8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0F0DE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157F7D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8CE95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A9DA63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62BBA8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A03146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10,691</w:t>
            </w:r>
          </w:p>
        </w:tc>
      </w:tr>
      <w:tr w:rsidR="001409FB" w:rsidRPr="00161E24" w14:paraId="629C6129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2076A72" w14:textId="77777777" w:rsidR="001409FB" w:rsidRPr="00161E24" w:rsidRDefault="001409FB" w:rsidP="00763091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B9478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CB9F80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2DE86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F793E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AB3310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2CA1A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0065" w14:textId="240BB3AE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3BD7F6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D8FE31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1409FB" w:rsidRPr="00161E24" w14:paraId="0D5BC1F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448470D" w14:textId="77777777" w:rsidR="001409FB" w:rsidRPr="00161E24" w:rsidRDefault="001409FB" w:rsidP="00763091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A7972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1B4F9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894E3" w14:textId="77777777" w:rsidR="001409FB" w:rsidRPr="00161E24" w:rsidDel="005765CD" w:rsidRDefault="001409FB" w:rsidP="006C44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4BFFA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35A8E0" w14:textId="77777777" w:rsidR="001409FB" w:rsidRPr="00161E24" w:rsidDel="005765CD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C3EB0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DD14F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2F3A8B4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89BD588" w14:textId="77777777" w:rsidR="001409FB" w:rsidRPr="00161E24" w:rsidDel="005765CD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1409FB" w:rsidRPr="00161E24" w14:paraId="43AE396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42BCDA9" w14:textId="77777777" w:rsidR="001409FB" w:rsidRPr="00161E24" w:rsidRDefault="001409FB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D8C15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3EA9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C0237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DE3E2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F7C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E046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BFC93" w14:textId="22DD6F83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05515D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F654F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26,676</w:t>
            </w:r>
          </w:p>
        </w:tc>
      </w:tr>
    </w:tbl>
    <w:p w14:paraId="35236D90" w14:textId="77777777" w:rsidR="002D6C56" w:rsidRPr="00161E24" w:rsidRDefault="002D6C56" w:rsidP="00142868">
      <w:pPr>
        <w:tabs>
          <w:tab w:val="clear" w:pos="907"/>
          <w:tab w:val="left" w:pos="1080"/>
        </w:tabs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B14CA" w14:textId="49239639" w:rsidR="007D1F0F" w:rsidRPr="00161E24" w:rsidRDefault="00142868" w:rsidP="00A24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161E24">
        <w:rPr>
          <w:rFonts w:asciiTheme="majorBidi" w:hAnsiTheme="majorBidi" w:cstheme="majorBidi"/>
          <w:sz w:val="30"/>
          <w:szCs w:val="30"/>
        </w:rPr>
        <w:t>/</w:t>
      </w: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D92F5F1" w14:textId="77777777" w:rsidR="00E82BB3" w:rsidRPr="00161E24" w:rsidRDefault="00E82BB3" w:rsidP="00492CC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F5C42D" w14:textId="77777777" w:rsidR="000A0D26" w:rsidRDefault="000A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E0E1CC" w14:textId="575D5795" w:rsidR="00B4747B" w:rsidRPr="00161E24" w:rsidRDefault="00B4747B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F61F0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604314A4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024D" w14:textId="23745A23" w:rsidR="00B4747B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B5537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4D62B4E7" w14:textId="77777777" w:rsidR="00A801E0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FAF965" w14:textId="79EB2C81" w:rsidR="00B4747B" w:rsidRPr="00161E24" w:rsidRDefault="00B4747B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0F0D8B"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4976A46" w14:textId="77777777" w:rsidR="00415527" w:rsidRPr="00161E24" w:rsidRDefault="00415527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38A4EFCC" w14:textId="3A68E057" w:rsidR="00F97CC2" w:rsidRDefault="00B4747B" w:rsidP="00E82BB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6436B7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47348B0" w14:textId="77777777" w:rsidR="00A46DC4" w:rsidRPr="00E82BB3" w:rsidRDefault="00A46DC4" w:rsidP="00E82BB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76"/>
        <w:gridCol w:w="182"/>
        <w:gridCol w:w="810"/>
        <w:gridCol w:w="180"/>
        <w:gridCol w:w="816"/>
        <w:gridCol w:w="180"/>
        <w:gridCol w:w="1164"/>
        <w:gridCol w:w="180"/>
        <w:gridCol w:w="810"/>
        <w:gridCol w:w="180"/>
        <w:gridCol w:w="846"/>
      </w:tblGrid>
      <w:tr w:rsidR="006A2EE6" w:rsidRPr="00161E24" w14:paraId="636632D6" w14:textId="79035DAB" w:rsidTr="0043518A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64BBD39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4" w:type="dxa"/>
            <w:gridSpan w:val="5"/>
            <w:shd w:val="clear" w:color="auto" w:fill="auto"/>
            <w:vAlign w:val="bottom"/>
          </w:tcPr>
          <w:p w14:paraId="6DCDA625" w14:textId="72AE41AA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6F22C" w14:textId="585FC9CD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0" w:type="dxa"/>
            <w:gridSpan w:val="5"/>
            <w:shd w:val="clear" w:color="auto" w:fill="auto"/>
            <w:vAlign w:val="bottom"/>
          </w:tcPr>
          <w:p w14:paraId="112D5A6A" w14:textId="01BDDB7A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2EE6" w:rsidRPr="00161E24" w14:paraId="71028548" w14:textId="13F26090" w:rsidTr="0043518A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2B92BAF" w14:textId="29033625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464859C" w14:textId="3791FD8D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667B53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60E32" w14:textId="5CD35D62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27AE2997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141C510A" w14:textId="5BEEE0C3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B7580" w14:textId="056BD022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C76119" w14:textId="4A6DFEFE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505BA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197DF8" w14:textId="66283F6B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75D7B7AF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546F35CD" w14:textId="2E904349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A2EE6" w:rsidRPr="00161E24" w14:paraId="32FB3BA2" w14:textId="496FC9DF" w:rsidTr="0043518A">
        <w:trPr>
          <w:cantSplit/>
          <w:trHeight w:val="287"/>
          <w:tblHeader/>
        </w:trPr>
        <w:tc>
          <w:tcPr>
            <w:tcW w:w="3060" w:type="dxa"/>
            <w:shd w:val="clear" w:color="auto" w:fill="auto"/>
            <w:vAlign w:val="bottom"/>
          </w:tcPr>
          <w:p w14:paraId="08C01478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4" w:type="dxa"/>
            <w:gridSpan w:val="11"/>
          </w:tcPr>
          <w:p w14:paraId="60A04607" w14:textId="37B076F0" w:rsidR="006A2EE6" w:rsidRPr="00161E24" w:rsidRDefault="006A2EE6" w:rsidP="00FE37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A2EE6" w:rsidRPr="00161E24" w14:paraId="01F1447B" w14:textId="7FAB6876" w:rsidTr="0043518A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6B2B930F" w14:textId="5736D970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49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08DA901" w14:textId="77777777" w:rsidR="006A2EE6" w:rsidRPr="00161E24" w:rsidRDefault="006A2EE6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994B0E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131B4" w14:textId="77777777" w:rsidR="006A2EE6" w:rsidRPr="00161E24" w:rsidRDefault="006A2EE6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5418F3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7E746DA3" w14:textId="26C1F801" w:rsidR="006A2EE6" w:rsidRPr="00161E24" w:rsidRDefault="006A2EE6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C8328" w14:textId="2747898B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2807B49" w14:textId="77777777" w:rsidR="006A2EE6" w:rsidRPr="00161E24" w:rsidRDefault="006A2EE6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66CC6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87A5D2" w14:textId="77777777" w:rsidR="006A2EE6" w:rsidRPr="00161E24" w:rsidRDefault="006A2EE6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A03AB5" w14:textId="77777777" w:rsidR="006A2EE6" w:rsidRPr="00161E24" w:rsidRDefault="006A2EE6" w:rsidP="00435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DD3629D" w14:textId="77777777" w:rsidR="006A2EE6" w:rsidRPr="00161E24" w:rsidRDefault="006A2EE6" w:rsidP="009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EE6" w:rsidRPr="00161E24" w14:paraId="26D18AAE" w14:textId="617B02AA" w:rsidTr="0043518A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1FDCD856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7E60DE5" w14:textId="17866483" w:rsidR="006A2EE6" w:rsidRPr="00161E24" w:rsidRDefault="00492CC2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842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B000A7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5E741" w14:textId="1BDBC6B4" w:rsidR="006A2EE6" w:rsidRPr="00161E24" w:rsidRDefault="00492CC2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80" w:type="dxa"/>
            <w:vAlign w:val="bottom"/>
          </w:tcPr>
          <w:p w14:paraId="5946149B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6AC29DC" w14:textId="091ADB65" w:rsidR="006A2EE6" w:rsidRPr="00161E24" w:rsidRDefault="00492CC2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56143" w14:textId="539F05BE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B81071A" w14:textId="1EB7B206" w:rsidR="006A2EE6" w:rsidRPr="00161E24" w:rsidRDefault="00684C4F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6064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09E30" w14:textId="08354BC0" w:rsidR="006A2EE6" w:rsidRPr="00161E24" w:rsidRDefault="00684C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4505AC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472227AC" w14:textId="7FA7C7BB" w:rsidR="006A2EE6" w:rsidRPr="00161E24" w:rsidRDefault="00684C4F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EE6" w:rsidRPr="00161E24" w14:paraId="2270814C" w14:textId="0458CB41" w:rsidTr="0043518A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4FC1F69F" w14:textId="356D92C0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8571EB9" w14:textId="19CAB7FB" w:rsidR="006A2EE6" w:rsidRPr="00161E24" w:rsidRDefault="00492CC2" w:rsidP="009B4BA6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428CC0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E9106" w14:textId="59629D90" w:rsidR="006A2EE6" w:rsidRPr="00161E24" w:rsidRDefault="00492CC2" w:rsidP="009B4BA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8166D8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425AF5A6" w14:textId="665F7859" w:rsidR="006A2EE6" w:rsidRPr="00161E24" w:rsidRDefault="00492CC2" w:rsidP="0095560B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3C8B" w14:textId="65CE9C9C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555E2B" w14:textId="4DBBE728" w:rsidR="006A2EE6" w:rsidRPr="00161E24" w:rsidRDefault="0095560B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0A430B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ACDA9" w14:textId="51183D7A" w:rsidR="006A2EE6" w:rsidRPr="00161E24" w:rsidRDefault="00684C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DA4DCA" w14:textId="77777777" w:rsidR="006A2EE6" w:rsidRPr="00161E24" w:rsidRDefault="006A2EE6" w:rsidP="00435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5D7A20F4" w14:textId="61A2CFD5" w:rsidR="006A2EE6" w:rsidRPr="00161E24" w:rsidRDefault="0095560B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6A2EE6" w:rsidRPr="00161E24" w14:paraId="152C8B3C" w14:textId="314F0E2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11CFD3A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CE6CE" w14:textId="1C6BB680" w:rsidR="006A2EE6" w:rsidRPr="00161E24" w:rsidRDefault="00492CC2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(444)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EF68C4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311D3" w14:textId="4F825939" w:rsidR="006A2EE6" w:rsidRPr="00161E24" w:rsidRDefault="00492CC2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(83)</w:t>
            </w:r>
          </w:p>
        </w:tc>
        <w:tc>
          <w:tcPr>
            <w:tcW w:w="180" w:type="dxa"/>
            <w:vAlign w:val="bottom"/>
          </w:tcPr>
          <w:p w14:paraId="438A06BD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19AECEA5" w14:textId="3ECC627D" w:rsidR="006A2EE6" w:rsidRPr="00161E24" w:rsidRDefault="00492CC2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(527)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FB7B3" w14:textId="368EA724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2504" w14:textId="570E7115" w:rsidR="006A2EE6" w:rsidRPr="00161E24" w:rsidRDefault="0095560B" w:rsidP="009B4BA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4C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4063C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0856" w14:textId="19A583D0" w:rsidR="006A2EE6" w:rsidRPr="00161E24" w:rsidRDefault="0095560B" w:rsidP="009B4BA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4C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56CBD8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0DEBC05" w14:textId="6ED93002" w:rsidR="006A2EE6" w:rsidRPr="00161E24" w:rsidRDefault="0095560B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4C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2EE6" w:rsidRPr="00161E24" w14:paraId="1FEAFC55" w14:textId="3BDFDB1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8E634EA" w14:textId="3F562D94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C70E" w14:textId="68E94E4A" w:rsidR="006A2EE6" w:rsidRPr="00161E24" w:rsidRDefault="00492CC2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  <w:lang w:val="en-US" w:bidi="th-TH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90498B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0ABA" w14:textId="481E0E43" w:rsidR="006A2EE6" w:rsidRPr="00161E24" w:rsidRDefault="00492CC2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7E5B274E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3252E" w14:textId="22A2234F" w:rsidR="006A2EE6" w:rsidRPr="00161E24" w:rsidRDefault="00492CC2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24203" w14:textId="623A5D1E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B28A9" w14:textId="07EE4919" w:rsidR="006A2EE6" w:rsidRPr="00161E24" w:rsidRDefault="0095560B" w:rsidP="009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39E62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FD7EA" w14:textId="71F7A95A" w:rsidR="006A2EE6" w:rsidRPr="00161E24" w:rsidRDefault="0095521A" w:rsidP="009B4BA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684C4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14</w: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44EA19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E1F1" w14:textId="35A55A7C" w:rsidR="006A2EE6" w:rsidRPr="00161E24" w:rsidRDefault="0095521A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</w:tr>
      <w:tr w:rsidR="0043518A" w:rsidRPr="00161E24" w14:paraId="6E2CFFB1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D2C8FAC" w14:textId="10DB7899" w:rsidR="0043518A" w:rsidRPr="009B4BA6" w:rsidRDefault="009B4BA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BA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สัญญแลกเปลี่ยนสกุลเงิน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09A84" w14:textId="0F4000CD" w:rsidR="0043518A" w:rsidRPr="009B4BA6" w:rsidRDefault="009B4BA6" w:rsidP="009B4BA6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849C68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1358B" w14:textId="324F8EA0" w:rsidR="0043518A" w:rsidRPr="009B4BA6" w:rsidRDefault="00DE149B" w:rsidP="00DE149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2007B0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2AD3BDE2" w14:textId="6C3D1386" w:rsidR="0043518A" w:rsidRPr="00DE149B" w:rsidRDefault="00DE149B" w:rsidP="00DE149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863DE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EA2D" w14:textId="4391A487" w:rsidR="0043518A" w:rsidRPr="009B4BA6" w:rsidRDefault="0095560B" w:rsidP="009556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3B8D4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6A038" w14:textId="7F243111" w:rsidR="0043518A" w:rsidRPr="009B4BA6" w:rsidRDefault="0095560B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6D39EB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7E53C156" w14:textId="5F6237B4" w:rsidR="0043518A" w:rsidRPr="009B4BA6" w:rsidRDefault="0095521A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(826)</w:t>
            </w:r>
          </w:p>
        </w:tc>
      </w:tr>
      <w:tr w:rsidR="00E82BB3" w:rsidRPr="00161E24" w14:paraId="51E15635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E978340" w14:textId="027409CA" w:rsidR="00E82BB3" w:rsidRPr="00161E24" w:rsidRDefault="00E82BB3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71CCFD6" w14:textId="424615B9" w:rsidR="00E82BB3" w:rsidRPr="00161E24" w:rsidRDefault="00E82BB3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5E0E1A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4FA841" w14:textId="15BC33C0" w:rsidR="00E82BB3" w:rsidRPr="00492CC2" w:rsidRDefault="00E82BB3" w:rsidP="009B4BA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0F690EB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E224FE7" w14:textId="701A028C" w:rsidR="00E82BB3" w:rsidRPr="00492CC2" w:rsidRDefault="00E82BB3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2429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4583188" w14:textId="4CF50AAF" w:rsidR="00E82BB3" w:rsidRPr="00161E24" w:rsidDel="00A55235" w:rsidRDefault="00684C4F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0F2F7" w14:textId="30983838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5CF49" w14:textId="5AB19788" w:rsidR="00E82BB3" w:rsidRPr="00684C4F" w:rsidRDefault="00684C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8E1064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1C17A353" w14:textId="1114862C" w:rsidR="00E82BB3" w:rsidRPr="00161E24" w:rsidDel="00A55235" w:rsidRDefault="00684C4F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82BB3" w:rsidRPr="00161E24" w14:paraId="57124956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E1C8A6" w14:textId="5F89F2C8" w:rsidR="00E82BB3" w:rsidRPr="00161E24" w:rsidRDefault="00E82BB3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E99B" w14:textId="30E09EBC" w:rsidR="00E82BB3" w:rsidRPr="00161E24" w:rsidRDefault="00E82BB3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(649)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CFC68F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4154" w14:textId="34365F19" w:rsidR="00E82BB3" w:rsidRPr="00161E24" w:rsidRDefault="00E82BB3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(154)</w:t>
            </w:r>
          </w:p>
        </w:tc>
        <w:tc>
          <w:tcPr>
            <w:tcW w:w="180" w:type="dxa"/>
            <w:vAlign w:val="bottom"/>
          </w:tcPr>
          <w:p w14:paraId="68340423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E8F9DA4" w14:textId="24EB22E4" w:rsidR="00E82BB3" w:rsidRPr="00161E24" w:rsidRDefault="00E82BB3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(803)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F57C5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70D70" w14:textId="6FA7C7C5" w:rsidR="00E82BB3" w:rsidRPr="00684C4F" w:rsidDel="00A55235" w:rsidRDefault="00684C4F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B589A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00C1" w14:textId="6A0F186A" w:rsidR="00E82BB3" w:rsidRPr="00684C4F" w:rsidRDefault="00684C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10F322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64C457B" w14:textId="5B6BF8B6" w:rsidR="00E82BB3" w:rsidRPr="00161E24" w:rsidDel="00A55235" w:rsidRDefault="00684C4F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4C4F" w:rsidRPr="00161E24" w14:paraId="1EB4CDFA" w14:textId="77777777" w:rsidTr="0095560B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8461519" w14:textId="491134BF" w:rsidR="00684C4F" w:rsidRPr="00161E24" w:rsidRDefault="00684C4F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CCBA2" w14:textId="6BA65260" w:rsidR="00684C4F" w:rsidRPr="00684C4F" w:rsidRDefault="00684C4F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(22)</w: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5CD92C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463A" w14:textId="66B32D00" w:rsidR="00684C4F" w:rsidRPr="00684C4F" w:rsidRDefault="00684C4F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(118)</w: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3E06DF5C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3A06B" w14:textId="7CC7D755" w:rsidR="00684C4F" w:rsidRPr="00684C4F" w:rsidRDefault="00DE149B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DF41A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A4B02" w14:textId="14F9D85E" w:rsidR="00684C4F" w:rsidRPr="00684C4F" w:rsidDel="00A55235" w:rsidRDefault="0095560B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78"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C6318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2619D" w14:textId="210FD96C" w:rsidR="00684C4F" w:rsidRPr="00684C4F" w:rsidRDefault="0095521A" w:rsidP="009B4BA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684C4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14</w:t>
            </w:r>
            <w:r w:rsid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27B254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128BD" w14:textId="36CCB7E4" w:rsidR="00684C4F" w:rsidRPr="00684C4F" w:rsidDel="00A55235" w:rsidRDefault="0095521A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(172)</w:t>
            </w:r>
          </w:p>
        </w:tc>
      </w:tr>
    </w:tbl>
    <w:p w14:paraId="19FAA4B9" w14:textId="5353E4A5" w:rsidR="003D3544" w:rsidRDefault="003D3544"/>
    <w:p w14:paraId="5477617C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1158"/>
        <w:gridCol w:w="182"/>
        <w:gridCol w:w="810"/>
        <w:gridCol w:w="180"/>
        <w:gridCol w:w="820"/>
        <w:gridCol w:w="180"/>
        <w:gridCol w:w="1251"/>
        <w:gridCol w:w="180"/>
        <w:gridCol w:w="810"/>
        <w:gridCol w:w="180"/>
        <w:gridCol w:w="846"/>
        <w:gridCol w:w="6"/>
      </w:tblGrid>
      <w:tr w:rsidR="00CC1B5C" w:rsidRPr="00161E24" w14:paraId="3986AE04" w14:textId="77777777" w:rsidTr="006039F8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11E9988C" w14:textId="00326773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dxa"/>
            <w:gridSpan w:val="5"/>
            <w:shd w:val="clear" w:color="auto" w:fill="auto"/>
            <w:vAlign w:val="center"/>
          </w:tcPr>
          <w:p w14:paraId="49DC5320" w14:textId="1555DABC" w:rsidR="00CC1B5C" w:rsidRPr="00161E24" w:rsidRDefault="00CC1B5C" w:rsidP="00CC1B5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DCB91" w14:textId="77777777" w:rsidR="00CC1B5C" w:rsidRPr="00161E24" w:rsidRDefault="00CC1B5C" w:rsidP="00CC1B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0" w:type="dxa"/>
            <w:gridSpan w:val="6"/>
            <w:shd w:val="clear" w:color="auto" w:fill="auto"/>
            <w:vAlign w:val="center"/>
          </w:tcPr>
          <w:p w14:paraId="0440804D" w14:textId="1FD00A2D" w:rsidR="00CC1B5C" w:rsidRPr="00161E24" w:rsidRDefault="00CC1B5C" w:rsidP="00CC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B5C" w:rsidRPr="00161E24" w14:paraId="33B8F23C" w14:textId="77777777" w:rsidTr="006039F8">
        <w:trPr>
          <w:gridAfter w:val="1"/>
          <w:wAfter w:w="6" w:type="dxa"/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0738C38B" w14:textId="7B906F60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7B26F02" w14:textId="6F0DB254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596C75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277FB" w14:textId="5A3377FD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2BE1A9DB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0B3E0FF4" w14:textId="21738A8B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6AB80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01E3F9E" w14:textId="6896B5A9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B5C60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93AFC1" w14:textId="104C5D53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32CA79FF" w14:textId="77777777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1CB70148" w14:textId="3F5E5F6B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1B5C" w:rsidRPr="00161E24" w14:paraId="0461BA0E" w14:textId="77777777" w:rsidTr="006039F8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47310420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1" w:type="dxa"/>
            <w:gridSpan w:val="12"/>
            <w:shd w:val="clear" w:color="auto" w:fill="auto"/>
            <w:vAlign w:val="center"/>
          </w:tcPr>
          <w:p w14:paraId="563D2FDB" w14:textId="4182406B" w:rsidR="00CC1B5C" w:rsidRPr="00161E24" w:rsidRDefault="00CC1B5C" w:rsidP="00CC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1B5C" w:rsidRPr="00161E24" w14:paraId="3D8E9602" w14:textId="77777777" w:rsidTr="006039F8">
        <w:trPr>
          <w:gridAfter w:val="1"/>
          <w:wAfter w:w="6" w:type="dxa"/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1828D51E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1849DB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7A349B4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4F382A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2A5875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539058FE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2F5F7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39301EF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BE1BAC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3853E7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F78428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0695D810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1B5C" w:rsidRPr="00161E24" w14:paraId="2720D9E0" w14:textId="77777777" w:rsidTr="006039F8">
        <w:trPr>
          <w:gridAfter w:val="1"/>
          <w:wAfter w:w="6" w:type="dxa"/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221DAD69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792511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33D9ED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02B25C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688145C4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425E61F2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0506A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D79C1A1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6367F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58D7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F0D449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4C0CEE5A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1B5C" w:rsidRPr="00161E24" w14:paraId="43D00086" w14:textId="77777777" w:rsidTr="006039F8">
        <w:trPr>
          <w:gridAfter w:val="1"/>
          <w:wAfter w:w="6" w:type="dxa"/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32531E6C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9C2E9FB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97065F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C293B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26712F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27D0ED1F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577F6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977C699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AB83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91D1F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EF08A0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352ABE3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CC1B5C" w:rsidRPr="00161E24" w14:paraId="4B752981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1DB0E588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4582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11616C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33DD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(93)</w:t>
            </w:r>
          </w:p>
        </w:tc>
        <w:tc>
          <w:tcPr>
            <w:tcW w:w="180" w:type="dxa"/>
            <w:vAlign w:val="bottom"/>
          </w:tcPr>
          <w:p w14:paraId="7D7997FF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3CC91570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4830A6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044E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5006C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1224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1D8ABFEE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EF1C08F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CC1B5C" w:rsidRPr="00161E24" w14:paraId="2BDCA086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68C627EE" w14:textId="3B541D72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6CF2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7597AE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8D4DD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0A1AF649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6F362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93DE87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B868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B660A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67C00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119FFB32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75EB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</w:tr>
      <w:tr w:rsidR="00CC1B5C" w:rsidRPr="00161E24" w14:paraId="56F16D01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4A06FA96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83865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281D63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644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EEEE42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DB28D04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8DA26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5BBD9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437B8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570C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3A52F4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668D548C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(796)</w:t>
            </w:r>
          </w:p>
        </w:tc>
      </w:tr>
      <w:tr w:rsidR="00CC1B5C" w:rsidRPr="00161E24" w14:paraId="33784F6F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06EF99A8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0E670CA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81B60D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31BAD4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D95A5D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456C8BA9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69F32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A8621F8" w14:textId="77777777" w:rsidR="00CC1B5C" w:rsidRPr="00161E24" w:rsidDel="00A55235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D21B03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2F591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738D5A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6C0268B8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CC1B5C" w:rsidRPr="00161E24" w14:paraId="496756E8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298C2C9E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455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0B3869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5088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(62)</w:t>
            </w:r>
          </w:p>
        </w:tc>
        <w:tc>
          <w:tcPr>
            <w:tcW w:w="180" w:type="dxa"/>
            <w:vAlign w:val="bottom"/>
          </w:tcPr>
          <w:p w14:paraId="7BA426E7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63756048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B8772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D95C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A7A0E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970E8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D5E0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BDC3197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1B5C" w:rsidRPr="00161E24" w14:paraId="1685B329" w14:textId="77777777" w:rsidTr="006039F8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1C7DCF3C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3F92E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FB1F05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1DD54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180" w:type="dxa"/>
            <w:vAlign w:val="bottom"/>
          </w:tcPr>
          <w:p w14:paraId="0DF4C98B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48DCD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09CB6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89E2E" w14:textId="77777777" w:rsidR="00CC1B5C" w:rsidRPr="00161E24" w:rsidDel="00A55235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490DB2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F4E57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478D3001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6C62" w14:textId="77777777" w:rsidR="00CC1B5C" w:rsidRPr="00161E24" w:rsidDel="00A55235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</w:tr>
    </w:tbl>
    <w:p w14:paraId="56613F98" w14:textId="77777777" w:rsidR="006A2EE6" w:rsidRDefault="006A2EE6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6C364F3" w14:textId="2AC15832" w:rsidR="00B4747B" w:rsidRPr="00161E24" w:rsidRDefault="00B4747B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2104ACA6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2A5CF" w14:textId="5E7F5C6D" w:rsidR="002D6C56" w:rsidRPr="00161E24" w:rsidRDefault="00A801E0" w:rsidP="00A801E0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156A55"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 ตัวแปรอื่นโดยเฉพาะอัตราดอกเบี้ยเป็นอัตราคงที่</w:t>
      </w:r>
    </w:p>
    <w:p w14:paraId="1E746AF9" w14:textId="77777777" w:rsidR="00A801E0" w:rsidRPr="00161E24" w:rsidRDefault="00A801E0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DD662F" w:rsidRPr="00161E24" w14:paraId="6DDCC96E" w14:textId="77777777" w:rsidTr="0084305F">
        <w:trPr>
          <w:tblHeader/>
        </w:trPr>
        <w:tc>
          <w:tcPr>
            <w:tcW w:w="2250" w:type="dxa"/>
          </w:tcPr>
          <w:p w14:paraId="57BA56DA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A2CE5A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5AD30E69" w14:textId="739D164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182FA3" w:rsidRPr="00161E24" w14:paraId="55847EED" w14:textId="77777777" w:rsidTr="0084305F">
        <w:trPr>
          <w:trHeight w:val="218"/>
          <w:tblHeader/>
        </w:trPr>
        <w:tc>
          <w:tcPr>
            <w:tcW w:w="2250" w:type="dxa"/>
            <w:hideMark/>
          </w:tcPr>
          <w:p w14:paraId="4A286165" w14:textId="0768D9C8" w:rsidR="00DD662F" w:rsidRPr="00161E24" w:rsidRDefault="00DD6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0A2D30D8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02B7771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3602556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A8543BD" w14:textId="50C7D28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</w:t>
            </w:r>
            <w:r w:rsidR="00A31163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</w:t>
            </w:r>
          </w:p>
        </w:tc>
      </w:tr>
      <w:tr w:rsidR="00182FA3" w:rsidRPr="00161E24" w14:paraId="75938509" w14:textId="77777777" w:rsidTr="0084305F">
        <w:trPr>
          <w:tblHeader/>
        </w:trPr>
        <w:tc>
          <w:tcPr>
            <w:tcW w:w="2250" w:type="dxa"/>
          </w:tcPr>
          <w:p w14:paraId="57063F0F" w14:textId="7A810968" w:rsidR="00DD662F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25AE110C" w14:textId="77777777" w:rsidR="00DD662F" w:rsidRPr="00161E24" w:rsidRDefault="00DD662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1D0B0BC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E18D8B0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A3DC13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E2A1653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1FA74299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EB2B641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906D12D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DD662F" w:rsidRPr="00161E24" w14:paraId="2918AC27" w14:textId="77777777" w:rsidTr="0084305F">
        <w:trPr>
          <w:tblHeader/>
        </w:trPr>
        <w:tc>
          <w:tcPr>
            <w:tcW w:w="2250" w:type="dxa"/>
          </w:tcPr>
          <w:p w14:paraId="3763945E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023FBBC9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6213B521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182FA3" w:rsidRPr="00161E24" w14:paraId="4CB85EF5" w14:textId="77777777" w:rsidTr="00DC593E">
        <w:tc>
          <w:tcPr>
            <w:tcW w:w="2250" w:type="dxa"/>
            <w:hideMark/>
          </w:tcPr>
          <w:p w14:paraId="329113A2" w14:textId="21413DFC" w:rsidR="00DD662F" w:rsidRPr="00161E24" w:rsidRDefault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A2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70" w:type="dxa"/>
          </w:tcPr>
          <w:p w14:paraId="02AB01ED" w14:textId="54273219" w:rsidR="00DD662F" w:rsidRPr="00161E24" w:rsidRDefault="00DD662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758CEE" w14:textId="07B55FC1" w:rsidR="00DD662F" w:rsidRPr="00161E24" w:rsidRDefault="00DD662F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9AC6A45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675A186" w14:textId="1D70B3FB" w:rsidR="00DD662F" w:rsidRPr="00161E24" w:rsidRDefault="00DD662F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C25DF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009B5667" w14:textId="5D303511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4E4B1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A3887F" w14:textId="09C4C7C3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39E153C0" w14:textId="77777777" w:rsidTr="00DC593E">
        <w:tc>
          <w:tcPr>
            <w:tcW w:w="2250" w:type="dxa"/>
          </w:tcPr>
          <w:p w14:paraId="6DB6AB63" w14:textId="2970CF30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3D9F3E5" w14:textId="6D51EAE0" w:rsidR="00086C31" w:rsidRPr="00161E24" w:rsidRDefault="00E82BB3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16</w:t>
            </w:r>
          </w:p>
        </w:tc>
        <w:tc>
          <w:tcPr>
            <w:tcW w:w="1080" w:type="dxa"/>
            <w:vAlign w:val="bottom"/>
          </w:tcPr>
          <w:p w14:paraId="2B6E66A5" w14:textId="43D13E10" w:rsidR="00086C31" w:rsidRPr="00161E24" w:rsidRDefault="00E82BB3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(64)</w:t>
            </w:r>
          </w:p>
        </w:tc>
        <w:tc>
          <w:tcPr>
            <w:tcW w:w="180" w:type="dxa"/>
            <w:vAlign w:val="bottom"/>
          </w:tcPr>
          <w:p w14:paraId="4564823C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BE51DC6" w14:textId="318C0D26" w:rsidR="00086C31" w:rsidRPr="00161E24" w:rsidRDefault="00E82BB3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5FB416EF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1AE0BF25" w14:textId="4BC2A73A" w:rsidR="00086C31" w:rsidRPr="00161E24" w:rsidRDefault="00E82BB3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(111)</w:t>
            </w:r>
          </w:p>
        </w:tc>
        <w:tc>
          <w:tcPr>
            <w:tcW w:w="180" w:type="dxa"/>
            <w:vAlign w:val="bottom"/>
          </w:tcPr>
          <w:p w14:paraId="3B11ACA2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18938D" w14:textId="07599A62" w:rsidR="00086C31" w:rsidRPr="00161E24" w:rsidRDefault="00E82BB3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111</w:t>
            </w:r>
          </w:p>
        </w:tc>
      </w:tr>
      <w:tr w:rsidR="00086C31" w:rsidRPr="00161E24" w14:paraId="0249D6A2" w14:textId="77777777" w:rsidTr="00DC593E">
        <w:tc>
          <w:tcPr>
            <w:tcW w:w="2250" w:type="dxa"/>
          </w:tcPr>
          <w:p w14:paraId="4E804231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978333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351573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8AAB98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CE5DA48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8F3FAD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2EBA9C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DC372B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C3D2F3B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2344AD0D" w14:textId="77777777" w:rsidTr="00DC593E">
        <w:tc>
          <w:tcPr>
            <w:tcW w:w="2250" w:type="dxa"/>
          </w:tcPr>
          <w:p w14:paraId="17DDA35B" w14:textId="447F8A25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A2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14:paraId="2CD0A6F0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BA10699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870B60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6CC3C04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4272CA3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DE8321E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D79EF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FB0D93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A2EE6" w:rsidRPr="00161E24" w14:paraId="05F6832E" w14:textId="77777777" w:rsidTr="00DC593E">
        <w:tc>
          <w:tcPr>
            <w:tcW w:w="2250" w:type="dxa"/>
          </w:tcPr>
          <w:p w14:paraId="4FD09280" w14:textId="67C91E48" w:rsidR="006A2EE6" w:rsidRPr="00161E24" w:rsidRDefault="006A2EE6" w:rsidP="006A2EE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0F911EEE" w14:textId="7C72E667" w:rsidR="006A2EE6" w:rsidRPr="00161E24" w:rsidRDefault="006A2EE6" w:rsidP="006A2EE6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80" w:type="dxa"/>
            <w:vAlign w:val="bottom"/>
          </w:tcPr>
          <w:p w14:paraId="4D5C4F8D" w14:textId="52CC1981" w:rsidR="006A2EE6" w:rsidRPr="00161E24" w:rsidRDefault="006A2EE6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80" w:type="dxa"/>
            <w:vAlign w:val="bottom"/>
          </w:tcPr>
          <w:p w14:paraId="6964ABD0" w14:textId="77777777" w:rsidR="006A2EE6" w:rsidRPr="00161E24" w:rsidRDefault="006A2EE6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5620315D" w14:textId="13784C8A" w:rsidR="006A2EE6" w:rsidRPr="00161E24" w:rsidRDefault="006A2EE6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2C129EB8" w14:textId="77777777" w:rsidR="006A2EE6" w:rsidRPr="00161E24" w:rsidRDefault="006A2EE6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15FBBD4" w14:textId="3C33AD90" w:rsidR="006A2EE6" w:rsidRPr="00161E24" w:rsidRDefault="006A2EE6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80" w:type="dxa"/>
            <w:vAlign w:val="bottom"/>
          </w:tcPr>
          <w:p w14:paraId="30B59CB1" w14:textId="77777777" w:rsidR="006A2EE6" w:rsidRPr="00161E24" w:rsidRDefault="006A2EE6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24902A0" w14:textId="10FAF76E" w:rsidR="006A2EE6" w:rsidRPr="00161E24" w:rsidRDefault="006A2EE6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</w:tbl>
    <w:p w14:paraId="17866DF3" w14:textId="70261C5F" w:rsidR="004F4262" w:rsidRDefault="004F4262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11B60A0" w14:textId="77777777" w:rsidR="004F4262" w:rsidRDefault="004F4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79"/>
        <w:gridCol w:w="1170"/>
        <w:gridCol w:w="179"/>
        <w:gridCol w:w="1171"/>
      </w:tblGrid>
      <w:tr w:rsidR="009031AB" w:rsidRPr="00161E24" w14:paraId="4D9775B8" w14:textId="77777777" w:rsidTr="00C97683">
        <w:trPr>
          <w:tblHeader/>
        </w:trPr>
        <w:tc>
          <w:tcPr>
            <w:tcW w:w="2250" w:type="dxa"/>
          </w:tcPr>
          <w:p w14:paraId="1EBD09A4" w14:textId="77777777" w:rsidR="009031AB" w:rsidRPr="00161E24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527A215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6C81E0BC" w14:textId="462121BA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031AB" w:rsidRPr="00161E24" w14:paraId="0009D4B4" w14:textId="77777777" w:rsidTr="00C97683">
        <w:trPr>
          <w:trHeight w:val="218"/>
          <w:tblHeader/>
        </w:trPr>
        <w:tc>
          <w:tcPr>
            <w:tcW w:w="2250" w:type="dxa"/>
            <w:hideMark/>
          </w:tcPr>
          <w:p w14:paraId="468C0390" w14:textId="57FDA339" w:rsidR="009031AB" w:rsidRPr="00161E24" w:rsidRDefault="009031AB" w:rsidP="009031A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hideMark/>
          </w:tcPr>
          <w:p w14:paraId="04717E7D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110E265A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79" w:type="dxa"/>
          </w:tcPr>
          <w:p w14:paraId="66E21339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0A086B52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9031AB" w:rsidRPr="00161E24" w14:paraId="236AFF36" w14:textId="77777777" w:rsidTr="007E5A54">
        <w:trPr>
          <w:tblHeader/>
        </w:trPr>
        <w:tc>
          <w:tcPr>
            <w:tcW w:w="2250" w:type="dxa"/>
          </w:tcPr>
          <w:p w14:paraId="14319B71" w14:textId="361DB91A" w:rsidR="009031AB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4E24EB4F" w14:textId="77777777" w:rsidR="009031AB" w:rsidRPr="00161E24" w:rsidRDefault="009031AB" w:rsidP="009031A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964121A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0F17665C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0FBE9517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79" w:type="dxa"/>
          </w:tcPr>
          <w:p w14:paraId="1D6A59A4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3FDAA98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79" w:type="dxa"/>
          </w:tcPr>
          <w:p w14:paraId="05863DAC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09F8A8A9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31AB" w:rsidRPr="00161E24" w14:paraId="67C757A2" w14:textId="77777777" w:rsidTr="00C97683">
        <w:trPr>
          <w:tblHeader/>
        </w:trPr>
        <w:tc>
          <w:tcPr>
            <w:tcW w:w="2250" w:type="dxa"/>
          </w:tcPr>
          <w:p w14:paraId="5ACD8DB6" w14:textId="77777777" w:rsidR="009031AB" w:rsidRPr="00161E24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AC269D1" w14:textId="77777777" w:rsidR="009031AB" w:rsidRPr="00161E24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2F624394" w14:textId="77777777" w:rsidR="009031AB" w:rsidRPr="00161E24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9031AB" w:rsidRPr="00161E24" w14:paraId="6796E3D6" w14:textId="77777777" w:rsidTr="007E5A54">
        <w:tc>
          <w:tcPr>
            <w:tcW w:w="2250" w:type="dxa"/>
          </w:tcPr>
          <w:p w14:paraId="6579DE01" w14:textId="107F4137" w:rsidR="009031AB" w:rsidRPr="00161E24" w:rsidRDefault="00086C31" w:rsidP="009031A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A2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70" w:type="dxa"/>
          </w:tcPr>
          <w:p w14:paraId="0F46CBBF" w14:textId="518471DD" w:rsidR="009031AB" w:rsidRPr="00161E24" w:rsidRDefault="009031AB" w:rsidP="009031A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A0309C6" w14:textId="24A7B982" w:rsidR="009031AB" w:rsidRPr="00161E24" w:rsidRDefault="009031AB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19AAAEC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59C1034" w14:textId="058A45E3" w:rsidR="009031AB" w:rsidRPr="00161E24" w:rsidRDefault="009031AB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3F266705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F4AF346" w14:textId="64149AFA" w:rsidR="009031AB" w:rsidRPr="00161E24" w:rsidRDefault="009031AB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396390B5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3BB34626" w14:textId="305C6828" w:rsidR="009031AB" w:rsidRPr="00161E24" w:rsidRDefault="009031AB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724FB530" w14:textId="77777777" w:rsidTr="007E5A54">
        <w:tc>
          <w:tcPr>
            <w:tcW w:w="2250" w:type="dxa"/>
          </w:tcPr>
          <w:p w14:paraId="2795B5A8" w14:textId="4D98E204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3566AC99" w14:textId="3B189612" w:rsidR="00086C31" w:rsidRPr="00161E24" w:rsidRDefault="00684C4F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</w:t>
            </w:r>
          </w:p>
        </w:tc>
        <w:tc>
          <w:tcPr>
            <w:tcW w:w="1080" w:type="dxa"/>
            <w:vAlign w:val="bottom"/>
          </w:tcPr>
          <w:p w14:paraId="3EF836C2" w14:textId="77007EC8" w:rsidR="00086C31" w:rsidRPr="00161E24" w:rsidRDefault="00684C4F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</w:t>
            </w:r>
            <w:r w:rsidR="00DC59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53598DC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DA05126" w14:textId="304D701D" w:rsidR="00086C31" w:rsidRPr="00161E24" w:rsidRDefault="00684C4F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DC59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08</w:t>
            </w:r>
          </w:p>
        </w:tc>
        <w:tc>
          <w:tcPr>
            <w:tcW w:w="179" w:type="dxa"/>
            <w:vAlign w:val="bottom"/>
          </w:tcPr>
          <w:p w14:paraId="7A55FA70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F75A082" w14:textId="6B7DC086" w:rsidR="00086C31" w:rsidRPr="00161E24" w:rsidRDefault="00684C4F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</w:t>
            </w:r>
            <w:r w:rsidR="00DC59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9" w:type="dxa"/>
            <w:vAlign w:val="bottom"/>
          </w:tcPr>
          <w:p w14:paraId="6E9B84F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5F48436E" w14:textId="2280511F" w:rsidR="00086C31" w:rsidRPr="00161E24" w:rsidRDefault="00DC593E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111</w:t>
            </w:r>
          </w:p>
        </w:tc>
      </w:tr>
      <w:tr w:rsidR="00086C31" w:rsidRPr="00161E24" w14:paraId="771A5DAC" w14:textId="77777777" w:rsidTr="007E5A54">
        <w:tc>
          <w:tcPr>
            <w:tcW w:w="2250" w:type="dxa"/>
          </w:tcPr>
          <w:p w14:paraId="40500147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84DCDF8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3BE38061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1C0E88D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0A61E80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  <w:vAlign w:val="bottom"/>
          </w:tcPr>
          <w:p w14:paraId="7FECCD97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A9829CB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7A88339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562F7EA5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86C31" w:rsidRPr="00161E24" w14:paraId="7757D84F" w14:textId="77777777" w:rsidTr="007E5A54">
        <w:tc>
          <w:tcPr>
            <w:tcW w:w="2250" w:type="dxa"/>
          </w:tcPr>
          <w:p w14:paraId="05B63E8B" w14:textId="72DCF661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A2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14:paraId="3B8A0AE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39D1006F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20A64DD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3CC3127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  <w:vAlign w:val="bottom"/>
          </w:tcPr>
          <w:p w14:paraId="4B8667DB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E4B095B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1FB2EF3B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2E9077FC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6A2EE6" w:rsidRPr="00161E24" w14:paraId="4F8CD079" w14:textId="77777777" w:rsidTr="007E5A54">
        <w:tc>
          <w:tcPr>
            <w:tcW w:w="2250" w:type="dxa"/>
          </w:tcPr>
          <w:p w14:paraId="52CFCE7A" w14:textId="1F7B20AC" w:rsidR="006A2EE6" w:rsidRPr="00161E24" w:rsidRDefault="006A2EE6" w:rsidP="006A2EE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0930EE1F" w14:textId="24777CEA" w:rsidR="006A2EE6" w:rsidRPr="00161E24" w:rsidRDefault="006A2EE6" w:rsidP="006A2EE6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</w:p>
        </w:tc>
        <w:tc>
          <w:tcPr>
            <w:tcW w:w="1080" w:type="dxa"/>
            <w:vAlign w:val="bottom"/>
          </w:tcPr>
          <w:p w14:paraId="352BDFE6" w14:textId="71D67538" w:rsidR="006A2EE6" w:rsidRPr="00161E24" w:rsidRDefault="006A2EE6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6F393CB7" w14:textId="77777777" w:rsidR="006A2EE6" w:rsidRPr="00161E24" w:rsidRDefault="006A2EE6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1DB213C" w14:textId="2076528A" w:rsidR="006A2EE6" w:rsidRPr="00161E24" w:rsidRDefault="006A2EE6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</w:t>
            </w:r>
          </w:p>
        </w:tc>
        <w:tc>
          <w:tcPr>
            <w:tcW w:w="179" w:type="dxa"/>
            <w:vAlign w:val="bottom"/>
          </w:tcPr>
          <w:p w14:paraId="4E96ABE0" w14:textId="77777777" w:rsidR="006A2EE6" w:rsidRPr="00161E24" w:rsidRDefault="006A2EE6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54C893F" w14:textId="7508B891" w:rsidR="006A2EE6" w:rsidRPr="00161E24" w:rsidRDefault="006A2EE6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9" w:type="dxa"/>
            <w:vAlign w:val="bottom"/>
          </w:tcPr>
          <w:p w14:paraId="6439EA56" w14:textId="77777777" w:rsidR="006A2EE6" w:rsidRPr="00161E24" w:rsidRDefault="006A2EE6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1CDFC4C7" w14:textId="39215E9C" w:rsidR="006A2EE6" w:rsidRPr="00161E24" w:rsidRDefault="006A2EE6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</w:p>
        </w:tc>
      </w:tr>
    </w:tbl>
    <w:p w14:paraId="34E71D65" w14:textId="215F7D11" w:rsidR="004F7AAD" w:rsidRPr="004B7EC1" w:rsidRDefault="004F7AAD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925F02A" w14:textId="62147E98" w:rsidR="00B4747B" w:rsidRPr="006A2EE6" w:rsidRDefault="00B4747B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9031AB" w:rsidRPr="006A2EE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A2EE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6A2EE6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8B6D0CF" w14:textId="387557F6" w:rsidR="00B2547C" w:rsidRPr="004B7EC1" w:rsidRDefault="00B2547C" w:rsidP="00EA389E">
      <w:pPr>
        <w:pStyle w:val="block"/>
        <w:spacing w:after="0" w:line="240" w:lineRule="auto"/>
        <w:ind w:left="1440" w:right="-7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  <w:lang w:bidi="th-TH"/>
        </w:rPr>
      </w:pPr>
    </w:p>
    <w:p w14:paraId="3AC1B767" w14:textId="48F268B7" w:rsidR="00B2547C" w:rsidRPr="007E5A54" w:rsidRDefault="00B2547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เป็น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 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เนื่องจากตราสารหนี้และเงินกู้ยืม </w:t>
      </w:r>
      <w:r w:rsidR="0027064B" w:rsidRPr="006A2EE6">
        <w:rPr>
          <w:rFonts w:asciiTheme="majorBidi" w:hAnsiTheme="majorBidi" w:cstheme="majorBidi"/>
          <w:sz w:val="30"/>
          <w:szCs w:val="30"/>
        </w:rPr>
        <w:br/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C58DB" w:rsidRPr="006A2EE6">
        <w:rPr>
          <w:rFonts w:asciiTheme="majorBidi" w:hAnsiTheme="majorBidi" w:cstheme="majorBidi"/>
          <w:sz w:val="30"/>
          <w:szCs w:val="30"/>
        </w:rPr>
        <w:t>1</w:t>
      </w:r>
      <w:r w:rsidR="00DC593E">
        <w:rPr>
          <w:rFonts w:asciiTheme="majorBidi" w:hAnsiTheme="majorBidi" w:cstheme="majorBidi"/>
          <w:sz w:val="30"/>
          <w:szCs w:val="30"/>
        </w:rPr>
        <w:t>4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) 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4F7AAD" w:rsidRPr="007E5A54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B1290A1" w14:textId="42436620" w:rsidR="003D5CFC" w:rsidRPr="004B7EC1" w:rsidRDefault="003D5CFC" w:rsidP="00EA389E">
      <w:pPr>
        <w:tabs>
          <w:tab w:val="clear" w:pos="454"/>
          <w:tab w:val="clear" w:pos="907"/>
          <w:tab w:val="left" w:pos="630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67B3295" w14:textId="11E6EE71" w:rsidR="003D5CFC" w:rsidRPr="006A2EE6" w:rsidRDefault="003D5CFC" w:rsidP="002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C58DB"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7C3449" w14:textId="06B6EB7B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2747F70" w14:textId="06FBADD6" w:rsidR="003D5CFC" w:rsidRPr="006A2EE6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6A2EE6">
        <w:rPr>
          <w:rFonts w:asciiTheme="majorBidi" w:hAnsiTheme="majorBidi" w:cstheme="majorBidi"/>
          <w:sz w:val="30"/>
          <w:szCs w:val="30"/>
        </w:rPr>
        <w:t>31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6A2EE6">
        <w:rPr>
          <w:rFonts w:asciiTheme="majorBidi" w:hAnsiTheme="majorBidi" w:cstheme="majorBidi"/>
          <w:sz w:val="30"/>
          <w:szCs w:val="30"/>
        </w:rPr>
        <w:t>256</w:t>
      </w:r>
      <w:r w:rsidR="006A2EE6">
        <w:rPr>
          <w:rFonts w:asciiTheme="majorBidi" w:hAnsiTheme="majorBidi" w:cstheme="majorBidi"/>
          <w:sz w:val="30"/>
          <w:szCs w:val="30"/>
        </w:rPr>
        <w:t>5</w:t>
      </w:r>
      <w:r w:rsidR="00235716" w:rsidRPr="006A2EE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35716" w:rsidRPr="006A2EE6">
        <w:rPr>
          <w:rFonts w:asciiTheme="majorBidi" w:hAnsiTheme="majorBidi" w:cstheme="majorBidi"/>
          <w:sz w:val="30"/>
          <w:szCs w:val="30"/>
        </w:rPr>
        <w:t>256</w:t>
      </w:r>
      <w:r w:rsidR="006A2EE6">
        <w:rPr>
          <w:rFonts w:asciiTheme="majorBidi" w:hAnsiTheme="majorBidi" w:cstheme="majorBidi"/>
          <w:sz w:val="30"/>
          <w:szCs w:val="30"/>
        </w:rPr>
        <w:t>4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AD08B4" w:rsidRPr="006A2EE6">
        <w:rPr>
          <w:rFonts w:asciiTheme="majorBidi" w:hAnsiTheme="majorBidi" w:cstheme="majorBidi"/>
          <w:sz w:val="30"/>
          <w:szCs w:val="30"/>
          <w:cs/>
        </w:rPr>
        <w:t>มีเครื่องมือป้องกันความเสี่ยงเพื่อการป้องกันความเสี่ยงในฐานะเปิดเงินตราต่างประเทศ ดังนี้</w:t>
      </w:r>
    </w:p>
    <w:p w14:paraId="4B0EB6F3" w14:textId="6174F844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5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572"/>
        <w:gridCol w:w="1170"/>
        <w:gridCol w:w="270"/>
        <w:gridCol w:w="1170"/>
        <w:gridCol w:w="240"/>
        <w:gridCol w:w="1113"/>
      </w:tblGrid>
      <w:tr w:rsidR="003D5CFC" w:rsidRPr="00161E24" w14:paraId="102BD096" w14:textId="77777777" w:rsidTr="00C57AD5">
        <w:trPr>
          <w:tblHeader/>
        </w:trPr>
        <w:tc>
          <w:tcPr>
            <w:tcW w:w="4572" w:type="dxa"/>
          </w:tcPr>
          <w:p w14:paraId="6435C553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3963" w:type="dxa"/>
            <w:gridSpan w:val="5"/>
            <w:hideMark/>
          </w:tcPr>
          <w:p w14:paraId="7DDFDCF0" w14:textId="71A74BB6" w:rsidR="003D5CFC" w:rsidRPr="00161E24" w:rsidRDefault="00AD08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CFC" w:rsidRPr="00161E24" w14:paraId="504829CF" w14:textId="77777777" w:rsidTr="00C57AD5">
        <w:trPr>
          <w:tblHeader/>
        </w:trPr>
        <w:tc>
          <w:tcPr>
            <w:tcW w:w="4572" w:type="dxa"/>
          </w:tcPr>
          <w:p w14:paraId="7BEDC575" w14:textId="73C9BBD3" w:rsidR="003D5CFC" w:rsidRPr="00161E24" w:rsidRDefault="00B8524F" w:rsidP="00B852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963" w:type="dxa"/>
            <w:gridSpan w:val="5"/>
            <w:hideMark/>
          </w:tcPr>
          <w:p w14:paraId="6BBD17D5" w14:textId="614DAE4E" w:rsidR="003D5CFC" w:rsidRPr="00161E24" w:rsidRDefault="00AD08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ระยะเวลาครบกำหนด</w:t>
            </w:r>
          </w:p>
        </w:tc>
      </w:tr>
      <w:tr w:rsidR="00B8524F" w:rsidRPr="00161E24" w14:paraId="5061B4CB" w14:textId="77777777" w:rsidTr="00C57AD5">
        <w:trPr>
          <w:trHeight w:val="299"/>
          <w:tblHeader/>
        </w:trPr>
        <w:tc>
          <w:tcPr>
            <w:tcW w:w="4572" w:type="dxa"/>
            <w:vAlign w:val="bottom"/>
          </w:tcPr>
          <w:p w14:paraId="419B9941" w14:textId="72126162" w:rsidR="00B8524F" w:rsidRPr="00161E24" w:rsidRDefault="00B8524F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095335BF" w14:textId="70B49F0B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1 - 6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58419FC6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9B6264" w14:textId="1D648092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0" w:type="dxa"/>
          </w:tcPr>
          <w:p w14:paraId="2C1A9303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2869729" w14:textId="0AE42A68" w:rsidR="00B8524F" w:rsidRPr="00161E24" w:rsidRDefault="00B8524F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3D5CFC" w:rsidRPr="00161E24" w14:paraId="1E22CE02" w14:textId="77777777" w:rsidTr="00C57AD5">
        <w:trPr>
          <w:tblHeader/>
        </w:trPr>
        <w:tc>
          <w:tcPr>
            <w:tcW w:w="4572" w:type="dxa"/>
          </w:tcPr>
          <w:p w14:paraId="16363A18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3963" w:type="dxa"/>
            <w:gridSpan w:val="5"/>
            <w:hideMark/>
          </w:tcPr>
          <w:p w14:paraId="395F7546" w14:textId="3DCE250B" w:rsidR="003D5CFC" w:rsidRPr="00161E24" w:rsidRDefault="003D5CFC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D08B4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6C31" w:rsidRPr="00161E24" w14:paraId="79603F32" w14:textId="77777777" w:rsidTr="00C57AD5">
        <w:tc>
          <w:tcPr>
            <w:tcW w:w="4572" w:type="dxa"/>
          </w:tcPr>
          <w:p w14:paraId="083C8D66" w14:textId="7815A850" w:rsidR="00086C31" w:rsidRPr="00161E24" w:rsidRDefault="00086C3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57A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3963" w:type="dxa"/>
            <w:gridSpan w:val="5"/>
          </w:tcPr>
          <w:p w14:paraId="16092F17" w14:textId="77777777" w:rsidR="00086C31" w:rsidRPr="00161E24" w:rsidRDefault="00086C31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1F8B" w:rsidRPr="00161E24" w14:paraId="66B061D2" w14:textId="77777777" w:rsidTr="007E5A54">
        <w:tc>
          <w:tcPr>
            <w:tcW w:w="4572" w:type="dxa"/>
            <w:hideMark/>
          </w:tcPr>
          <w:p w14:paraId="719445B5" w14:textId="77777777" w:rsidR="00631F8B" w:rsidRPr="00161E24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3845D275" w14:textId="4ADBE6F5" w:rsidR="00631F8B" w:rsidRPr="00161E24" w:rsidRDefault="00631F8B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A7A107" w14:textId="77777777" w:rsidR="00631F8B" w:rsidRPr="00161E24" w:rsidRDefault="00631F8B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D9712B" w14:textId="77777777" w:rsidR="00631F8B" w:rsidRPr="00161E24" w:rsidRDefault="00631F8B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6D7607A" w14:textId="77777777" w:rsidR="00631F8B" w:rsidRPr="00161E24" w:rsidRDefault="00631F8B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1F9D0AB4" w14:textId="77777777" w:rsidR="00631F8B" w:rsidRPr="00161E24" w:rsidRDefault="00631F8B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08B4" w:rsidRPr="00161E24" w14:paraId="5A3B0D4F" w14:textId="77777777" w:rsidTr="007E5A54">
        <w:tc>
          <w:tcPr>
            <w:tcW w:w="4572" w:type="dxa"/>
            <w:hideMark/>
          </w:tcPr>
          <w:p w14:paraId="17A5AB9B" w14:textId="75DE4290" w:rsidR="003D5CFC" w:rsidRPr="00161E24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D5CFC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="003D5CFC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3D5CFC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9B50584" w14:textId="0417546B" w:rsidR="003D5CFC" w:rsidRPr="00161E24" w:rsidRDefault="00E31438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40A1793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B4DC4D" w14:textId="5251B8D1" w:rsidR="003D5CFC" w:rsidRPr="00161E24" w:rsidRDefault="00E31438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40" w:type="dxa"/>
            <w:vAlign w:val="bottom"/>
          </w:tcPr>
          <w:p w14:paraId="6E741FDB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77F70300" w14:textId="36811BB4" w:rsidR="003D5CFC" w:rsidRPr="00161E24" w:rsidRDefault="0038685B" w:rsidP="007D50FD">
            <w:pPr>
              <w:pStyle w:val="block"/>
              <w:tabs>
                <w:tab w:val="decimal" w:pos="88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="00E3143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63</w:t>
            </w:r>
          </w:p>
        </w:tc>
      </w:tr>
      <w:tr w:rsidR="00AD08B4" w:rsidRPr="00161E24" w14:paraId="31F1B721" w14:textId="77777777" w:rsidTr="007E5A54">
        <w:tc>
          <w:tcPr>
            <w:tcW w:w="4572" w:type="dxa"/>
            <w:hideMark/>
          </w:tcPr>
          <w:p w14:paraId="267A88B6" w14:textId="15CA4417" w:rsidR="003D5CFC" w:rsidRPr="00161E24" w:rsidRDefault="0085064A" w:rsidP="007E5A54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 w:rsidR="007E5A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vAlign w:val="bottom"/>
          </w:tcPr>
          <w:p w14:paraId="45DB6F01" w14:textId="35B87509" w:rsidR="003D5CFC" w:rsidRPr="00161E24" w:rsidRDefault="0038685B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  <w:tc>
          <w:tcPr>
            <w:tcW w:w="270" w:type="dxa"/>
            <w:vAlign w:val="bottom"/>
          </w:tcPr>
          <w:p w14:paraId="0E3E5EBF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C56FA6" w14:textId="2EF28B06" w:rsidR="003D5CFC" w:rsidRPr="00161E24" w:rsidRDefault="0038685B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  <w:tc>
          <w:tcPr>
            <w:tcW w:w="240" w:type="dxa"/>
            <w:vAlign w:val="bottom"/>
          </w:tcPr>
          <w:p w14:paraId="7658F7D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E29BAD7" w14:textId="170B7480" w:rsidR="003D5CFC" w:rsidRPr="00161E24" w:rsidRDefault="0038685B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</w:tr>
      <w:tr w:rsidR="00AD08B4" w:rsidRPr="00161E24" w14:paraId="4F073A92" w14:textId="77777777" w:rsidTr="007E5A54">
        <w:tc>
          <w:tcPr>
            <w:tcW w:w="4572" w:type="dxa"/>
            <w:hideMark/>
          </w:tcPr>
          <w:p w14:paraId="210B2B7B" w14:textId="73090781" w:rsidR="003D5CFC" w:rsidRPr="00161E24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คงที่ 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448FD3E4" w14:textId="10312315" w:rsidR="003D5CFC" w:rsidRPr="00161E24" w:rsidRDefault="0038685B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2.63</w:t>
            </w:r>
          </w:p>
        </w:tc>
        <w:tc>
          <w:tcPr>
            <w:tcW w:w="270" w:type="dxa"/>
            <w:vAlign w:val="bottom"/>
          </w:tcPr>
          <w:p w14:paraId="5CC0B33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A8E3BB" w14:textId="481B9247" w:rsidR="003D5CFC" w:rsidRPr="00161E24" w:rsidRDefault="0038685B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2.63</w:t>
            </w:r>
          </w:p>
        </w:tc>
        <w:tc>
          <w:tcPr>
            <w:tcW w:w="240" w:type="dxa"/>
            <w:vAlign w:val="bottom"/>
          </w:tcPr>
          <w:p w14:paraId="55355C17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7B1AD26B" w14:textId="6EFACF6F" w:rsidR="003D5CFC" w:rsidRPr="00161E24" w:rsidRDefault="0038685B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</w:tr>
      <w:tr w:rsidR="00C57AD5" w:rsidRPr="00161E24" w14:paraId="58A062C2" w14:textId="77777777" w:rsidTr="007E5A54">
        <w:tc>
          <w:tcPr>
            <w:tcW w:w="4572" w:type="dxa"/>
          </w:tcPr>
          <w:p w14:paraId="7012498D" w14:textId="4EA6A35A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  <w:vAlign w:val="bottom"/>
          </w:tcPr>
          <w:p w14:paraId="089C9040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69B9F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9D21B2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92251C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4A71368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55E83A87" w14:textId="77777777" w:rsidTr="007E5A54">
        <w:tc>
          <w:tcPr>
            <w:tcW w:w="4572" w:type="dxa"/>
            <w:hideMark/>
          </w:tcPr>
          <w:p w14:paraId="2CF1A902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4DED8DBD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636799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8A2D8D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502535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542FCC7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7444E3BB" w14:textId="77777777" w:rsidTr="007E5A54">
        <w:tc>
          <w:tcPr>
            <w:tcW w:w="4572" w:type="dxa"/>
            <w:hideMark/>
          </w:tcPr>
          <w:p w14:paraId="491A3DE2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EC4F613" w14:textId="2782FD20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vAlign w:val="bottom"/>
          </w:tcPr>
          <w:p w14:paraId="3520EAC1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DABC43" w14:textId="0C344214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40" w:type="dxa"/>
            <w:vAlign w:val="bottom"/>
          </w:tcPr>
          <w:p w14:paraId="4475417D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15E2882" w14:textId="2DAE73D1" w:rsidR="00C57AD5" w:rsidRPr="00161E24" w:rsidRDefault="00C57AD5" w:rsidP="007D50FD">
            <w:pPr>
              <w:pStyle w:val="block"/>
              <w:tabs>
                <w:tab w:val="decimal" w:pos="88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C57AD5" w:rsidRPr="00161E24" w14:paraId="0529C848" w14:textId="77777777" w:rsidTr="007E5A54">
        <w:tc>
          <w:tcPr>
            <w:tcW w:w="4572" w:type="dxa"/>
            <w:hideMark/>
          </w:tcPr>
          <w:p w14:paraId="12457C92" w14:textId="7DDD9BF3" w:rsidR="00C57AD5" w:rsidRPr="00161E24" w:rsidRDefault="00C57AD5" w:rsidP="007E5A54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 w:rsidR="007E5A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vAlign w:val="bottom"/>
          </w:tcPr>
          <w:p w14:paraId="0EC896DA" w14:textId="6F3D541D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31.24</w:t>
            </w:r>
          </w:p>
        </w:tc>
        <w:tc>
          <w:tcPr>
            <w:tcW w:w="270" w:type="dxa"/>
            <w:vAlign w:val="bottom"/>
          </w:tcPr>
          <w:p w14:paraId="404FEA4F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CAC9E" w14:textId="4B300D2C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31.24</w:t>
            </w:r>
          </w:p>
        </w:tc>
        <w:tc>
          <w:tcPr>
            <w:tcW w:w="240" w:type="dxa"/>
            <w:vAlign w:val="bottom"/>
          </w:tcPr>
          <w:p w14:paraId="30D71406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627EFDD" w14:textId="09025614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31.24</w:t>
            </w:r>
          </w:p>
        </w:tc>
      </w:tr>
      <w:tr w:rsidR="00C57AD5" w:rsidRPr="00161E24" w14:paraId="510C673B" w14:textId="77777777" w:rsidTr="007E5A54">
        <w:tc>
          <w:tcPr>
            <w:tcW w:w="4572" w:type="dxa"/>
            <w:hideMark/>
          </w:tcPr>
          <w:p w14:paraId="2EF52136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อัตราดอกเบี้ยคงที่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07F128" w14:textId="07A3F23B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  <w:tc>
          <w:tcPr>
            <w:tcW w:w="270" w:type="dxa"/>
            <w:vAlign w:val="bottom"/>
          </w:tcPr>
          <w:p w14:paraId="04BB4B86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4D0BCE" w14:textId="3E3AA54A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  <w:tc>
          <w:tcPr>
            <w:tcW w:w="240" w:type="dxa"/>
            <w:vAlign w:val="bottom"/>
          </w:tcPr>
          <w:p w14:paraId="46CA932F" w14:textId="77777777" w:rsidR="00C57AD5" w:rsidRPr="00161E24" w:rsidRDefault="00C57AD5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37B90BF4" w14:textId="40AE0688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</w:tr>
    </w:tbl>
    <w:p w14:paraId="4FF7C4BA" w14:textId="77777777" w:rsidR="00086C31" w:rsidRPr="00161E24" w:rsidRDefault="00086C31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46BD599" w14:textId="29385FA1" w:rsidR="003D5CFC" w:rsidRPr="00161E24" w:rsidRDefault="00E34CBF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47EE2BF2" w14:textId="77777777" w:rsidR="003D5CFC" w:rsidRPr="00161E24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670"/>
        <w:gridCol w:w="1548"/>
        <w:gridCol w:w="270"/>
        <w:gridCol w:w="1494"/>
      </w:tblGrid>
      <w:tr w:rsidR="00086C31" w:rsidRPr="00161E24" w14:paraId="404A7425" w14:textId="77777777" w:rsidTr="00A773DC">
        <w:trPr>
          <w:tblHeader/>
        </w:trPr>
        <w:tc>
          <w:tcPr>
            <w:tcW w:w="5670" w:type="dxa"/>
            <w:vAlign w:val="bottom"/>
          </w:tcPr>
          <w:p w14:paraId="1718B138" w14:textId="77777777" w:rsidR="00086C31" w:rsidRPr="00161E24" w:rsidRDefault="00086C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7721E30" w14:textId="74651775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E3E8A3E" w14:textId="0CED5211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6C31" w:rsidRPr="00161E24" w14:paraId="6A2D5978" w14:textId="77777777" w:rsidTr="00A773DC">
        <w:tc>
          <w:tcPr>
            <w:tcW w:w="5670" w:type="dxa"/>
          </w:tcPr>
          <w:p w14:paraId="063C4763" w14:textId="121AE50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548" w:type="dxa"/>
          </w:tcPr>
          <w:p w14:paraId="2D58917A" w14:textId="20E95110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57A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D3D432C" w14:textId="2EFCA527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518B5AF5" w14:textId="3918BF13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57A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086C31" w:rsidRPr="00161E24" w14:paraId="7B70DE6C" w14:textId="77777777" w:rsidTr="00A773DC">
        <w:tc>
          <w:tcPr>
            <w:tcW w:w="5670" w:type="dxa"/>
          </w:tcPr>
          <w:p w14:paraId="3E3FEA5F" w14:textId="7777777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12" w:type="dxa"/>
            <w:gridSpan w:val="3"/>
          </w:tcPr>
          <w:p w14:paraId="5BFFB287" w14:textId="6E0A7DF2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7AD5" w:rsidRPr="00161E24" w14:paraId="7D4C4D3B" w14:textId="77777777" w:rsidTr="00A773DC">
        <w:tc>
          <w:tcPr>
            <w:tcW w:w="5670" w:type="dxa"/>
            <w:hideMark/>
          </w:tcPr>
          <w:p w14:paraId="49E39B83" w14:textId="2FF9766B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สัญญาแลกเปลี่ยนสกุลเงิน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จำนวนเงินตามสัญญา</w:t>
            </w:r>
          </w:p>
        </w:tc>
        <w:tc>
          <w:tcPr>
            <w:tcW w:w="1548" w:type="dxa"/>
            <w:vAlign w:val="bottom"/>
          </w:tcPr>
          <w:p w14:paraId="3CE63908" w14:textId="69DCD281" w:rsidR="00C57AD5" w:rsidRPr="00161E24" w:rsidRDefault="0038685B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E33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40C11641" w14:textId="39D1B3A9" w:rsidR="00C57AD5" w:rsidRPr="00161E24" w:rsidRDefault="00C57AD5" w:rsidP="00C57AD5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3BD1DE5C" w14:textId="1453A9EF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C57AD5" w:rsidRPr="00161E24" w14:paraId="16EF7C9B" w14:textId="77777777" w:rsidTr="00A773DC">
        <w:tc>
          <w:tcPr>
            <w:tcW w:w="5670" w:type="dxa"/>
            <w:hideMark/>
          </w:tcPr>
          <w:p w14:paraId="733BBA28" w14:textId="117C06A4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มูลค่าตามบัญชีที่รวมอยู่ใน</w:t>
            </w:r>
          </w:p>
        </w:tc>
        <w:tc>
          <w:tcPr>
            <w:tcW w:w="1548" w:type="dxa"/>
            <w:vAlign w:val="bottom"/>
          </w:tcPr>
          <w:p w14:paraId="518254FC" w14:textId="77777777" w:rsidR="00C57AD5" w:rsidRPr="00161E24" w:rsidRDefault="00C57AD5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202F8" w14:textId="6726AB31" w:rsidR="00C57AD5" w:rsidRPr="00161E24" w:rsidRDefault="00C57AD5" w:rsidP="00C57AD5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556175C2" w14:textId="4A7F9FCB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5CD48F9F" w14:textId="77777777" w:rsidTr="00A773DC">
        <w:tc>
          <w:tcPr>
            <w:tcW w:w="5670" w:type="dxa"/>
            <w:hideMark/>
          </w:tcPr>
          <w:p w14:paraId="7C8BF3B6" w14:textId="5E1787C9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1548" w:type="dxa"/>
            <w:vAlign w:val="bottom"/>
          </w:tcPr>
          <w:p w14:paraId="64FEEF4C" w14:textId="1AB04367" w:rsidR="00C57AD5" w:rsidRPr="00161E24" w:rsidRDefault="0038685B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(60)</w:t>
            </w:r>
          </w:p>
        </w:tc>
        <w:tc>
          <w:tcPr>
            <w:tcW w:w="270" w:type="dxa"/>
          </w:tcPr>
          <w:p w14:paraId="5D2D02D9" w14:textId="10032DC1" w:rsidR="00C57AD5" w:rsidRPr="00161E24" w:rsidRDefault="00C57AD5" w:rsidP="00C57AD5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2011902B" w14:textId="0054BA2F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</w:tr>
      <w:tr w:rsidR="00C57AD5" w:rsidRPr="00161E24" w14:paraId="60F0F4DE" w14:textId="77777777" w:rsidTr="00A773DC">
        <w:tc>
          <w:tcPr>
            <w:tcW w:w="5670" w:type="dxa"/>
          </w:tcPr>
          <w:p w14:paraId="6196A3F9" w14:textId="77777777" w:rsidR="00C57AD5" w:rsidRPr="00161E24" w:rsidRDefault="00C57AD5" w:rsidP="00C57AD5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  <w:vAlign w:val="bottom"/>
          </w:tcPr>
          <w:p w14:paraId="611AEBFD" w14:textId="77777777" w:rsidR="00C57AD5" w:rsidRPr="00161E24" w:rsidRDefault="00C57AD5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2927D" w14:textId="232F1A91" w:rsidR="00C57AD5" w:rsidRPr="00161E24" w:rsidRDefault="00C57AD5" w:rsidP="00C57AD5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4" w:type="dxa"/>
            <w:vAlign w:val="bottom"/>
          </w:tcPr>
          <w:p w14:paraId="6B1D5FCC" w14:textId="22D31753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7AD5" w:rsidRPr="00161E24" w14:paraId="2CF25226" w14:textId="77777777" w:rsidTr="00A773DC">
        <w:tc>
          <w:tcPr>
            <w:tcW w:w="5670" w:type="dxa"/>
            <w:hideMark/>
          </w:tcPr>
          <w:p w14:paraId="16EEC7E3" w14:textId="1D3FDCB0" w:rsidR="00C57AD5" w:rsidRPr="00A773DC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7AF9B137" w14:textId="77777777" w:rsidR="00C57AD5" w:rsidRPr="00161E24" w:rsidRDefault="00C57AD5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97350" w14:textId="60DC3568" w:rsidR="00C57AD5" w:rsidRPr="00161E24" w:rsidRDefault="00C57AD5" w:rsidP="00C57AD5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6176FDC5" w14:textId="0A2A75E4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39F29FFE" w14:textId="77777777" w:rsidTr="00A773DC">
        <w:tc>
          <w:tcPr>
            <w:tcW w:w="5670" w:type="dxa"/>
            <w:hideMark/>
          </w:tcPr>
          <w:p w14:paraId="67463EA3" w14:textId="5365D360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1548" w:type="dxa"/>
            <w:vAlign w:val="bottom"/>
          </w:tcPr>
          <w:p w14:paraId="0F19EBFE" w14:textId="77777777" w:rsidR="00C57AD5" w:rsidRPr="00161E24" w:rsidRDefault="00C57AD5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F67EB" w14:textId="58109466" w:rsidR="00C57AD5" w:rsidRPr="00161E24" w:rsidRDefault="00C57AD5" w:rsidP="00C57AD5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0CDDF452" w14:textId="11C9827B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68E22E7B" w14:textId="77777777" w:rsidTr="00A773DC">
        <w:tc>
          <w:tcPr>
            <w:tcW w:w="5670" w:type="dxa"/>
            <w:hideMark/>
          </w:tcPr>
          <w:p w14:paraId="2BF0A193" w14:textId="7EF314E8" w:rsidR="00C57AD5" w:rsidRPr="00A773DC" w:rsidRDefault="00C57AD5" w:rsidP="00A773DC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77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การเปลี่ยนแปลงในมูลค่าของเครื่องมือที่ใช้ในการป้องกันความเสี่ยง </w:t>
            </w:r>
          </w:p>
        </w:tc>
        <w:tc>
          <w:tcPr>
            <w:tcW w:w="1548" w:type="dxa"/>
            <w:vAlign w:val="bottom"/>
          </w:tcPr>
          <w:p w14:paraId="5931083D" w14:textId="3887E73D" w:rsidR="00C57AD5" w:rsidRPr="00161E24" w:rsidRDefault="0038685B" w:rsidP="00A773DC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74C41EF9" w14:textId="707F2811" w:rsidR="00C57AD5" w:rsidRPr="00161E24" w:rsidRDefault="00C57AD5" w:rsidP="00C57AD5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4973571F" w14:textId="2B44E066" w:rsidR="00C57AD5" w:rsidRPr="00161E24" w:rsidRDefault="00C57AD5" w:rsidP="00A773DC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</w:tbl>
    <w:p w14:paraId="481E05F1" w14:textId="77777777" w:rsidR="003D5CFC" w:rsidRPr="00161E24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1796" w14:textId="77777777" w:rsidR="009C7B90" w:rsidRDefault="009C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59C4819" w14:textId="0A3E3926" w:rsidR="008966F9" w:rsidRPr="00161E24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ตารางด้านล่างแสดงการกระทบยอดองค์ประกอบอื่นของส่วนของผู้ถือหุ้นและการวิเคราะห์รายการกำไรขาดทุนเบ็ดเสร็จอื่นจากการบัญชีป้องกันความเสี่ยงในกระแสเงินสด </w:t>
      </w:r>
    </w:p>
    <w:p w14:paraId="35E28120" w14:textId="77777777" w:rsidR="002F3A6A" w:rsidRPr="00161E24" w:rsidRDefault="002F3A6A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8478" w:type="dxa"/>
        <w:tblInd w:w="1188" w:type="dxa"/>
        <w:tblLook w:val="04A0" w:firstRow="1" w:lastRow="0" w:firstColumn="1" w:lastColumn="0" w:noHBand="0" w:noVBand="1"/>
      </w:tblPr>
      <w:tblGrid>
        <w:gridCol w:w="6570"/>
        <w:gridCol w:w="1908"/>
      </w:tblGrid>
      <w:tr w:rsidR="002F3A6A" w:rsidRPr="00161E24" w14:paraId="0CA76122" w14:textId="77777777" w:rsidTr="00A773DC">
        <w:trPr>
          <w:trHeight w:val="74"/>
        </w:trPr>
        <w:tc>
          <w:tcPr>
            <w:tcW w:w="6570" w:type="dxa"/>
            <w:vAlign w:val="bottom"/>
          </w:tcPr>
          <w:p w14:paraId="26804C0B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  <w:p w14:paraId="323212A0" w14:textId="22F1F77F" w:rsidR="002F3A6A" w:rsidRPr="00161E24" w:rsidRDefault="002F3A6A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</w:p>
        </w:tc>
        <w:tc>
          <w:tcPr>
            <w:tcW w:w="1908" w:type="dxa"/>
            <w:vAlign w:val="bottom"/>
            <w:hideMark/>
          </w:tcPr>
          <w:p w14:paraId="72CEDE3B" w14:textId="77777777" w:rsidR="002F3A6A" w:rsidRPr="00161E24" w:rsidRDefault="002F3A6A" w:rsidP="008966F9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BF54D67" w14:textId="053081FC" w:rsidR="002F3A6A" w:rsidRPr="00161E24" w:rsidRDefault="002F3A6A" w:rsidP="008966F9">
            <w:pPr>
              <w:pStyle w:val="block"/>
              <w:tabs>
                <w:tab w:val="left" w:pos="1959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3A6A" w:rsidRPr="00161E24" w14:paraId="3EF028CD" w14:textId="77777777" w:rsidTr="00A773DC">
        <w:trPr>
          <w:trHeight w:val="74"/>
        </w:trPr>
        <w:tc>
          <w:tcPr>
            <w:tcW w:w="6570" w:type="dxa"/>
          </w:tcPr>
          <w:p w14:paraId="0C45FA72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908" w:type="dxa"/>
            <w:vAlign w:val="bottom"/>
            <w:hideMark/>
          </w:tcPr>
          <w:p w14:paraId="07F0E0E3" w14:textId="1D3C6663" w:rsidR="002F3A6A" w:rsidRPr="00161E24" w:rsidRDefault="002F3A6A" w:rsidP="008966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57AD5" w:rsidRPr="00161E24" w14:paraId="5DB1AE00" w14:textId="77777777" w:rsidTr="00A773DC">
        <w:tc>
          <w:tcPr>
            <w:tcW w:w="6570" w:type="dxa"/>
            <w:hideMark/>
          </w:tcPr>
          <w:p w14:paraId="7C717B6C" w14:textId="27612886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08" w:type="dxa"/>
          </w:tcPr>
          <w:p w14:paraId="6946D6F7" w14:textId="58E49548" w:rsidR="00C57AD5" w:rsidRPr="00C57AD5" w:rsidRDefault="00C57AD5" w:rsidP="0049573B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7A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(15)</w:t>
            </w:r>
          </w:p>
        </w:tc>
      </w:tr>
      <w:tr w:rsidR="00C57AD5" w:rsidRPr="00161E24" w14:paraId="6A887E27" w14:textId="77777777" w:rsidTr="00A773DC">
        <w:tc>
          <w:tcPr>
            <w:tcW w:w="6570" w:type="dxa"/>
            <w:hideMark/>
          </w:tcPr>
          <w:p w14:paraId="046D21E7" w14:textId="1810B9CD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1908" w:type="dxa"/>
          </w:tcPr>
          <w:p w14:paraId="5DBB03AA" w14:textId="31DEE97C" w:rsidR="00C57AD5" w:rsidRPr="00161E24" w:rsidRDefault="00C57AD5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(77)</w:t>
            </w:r>
          </w:p>
        </w:tc>
      </w:tr>
      <w:tr w:rsidR="00C57AD5" w:rsidRPr="00161E24" w14:paraId="492F373B" w14:textId="77777777" w:rsidTr="00A773DC">
        <w:tc>
          <w:tcPr>
            <w:tcW w:w="6570" w:type="dxa"/>
            <w:hideMark/>
          </w:tcPr>
          <w:p w14:paraId="115C7F81" w14:textId="61C7D545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</w:tcPr>
          <w:p w14:paraId="363277EB" w14:textId="2FA76C45" w:rsidR="00C57AD5" w:rsidRPr="00161E24" w:rsidRDefault="00C57AD5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  <w:tr w:rsidR="00C57AD5" w:rsidRPr="00161E24" w14:paraId="08ADB82D" w14:textId="77777777" w:rsidTr="00A773DC">
        <w:tc>
          <w:tcPr>
            <w:tcW w:w="6570" w:type="dxa"/>
          </w:tcPr>
          <w:p w14:paraId="40BC0E24" w14:textId="1CAEABC2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</w:t>
            </w:r>
            <w:r w:rsidR="00D3416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งปี</w:t>
            </w:r>
          </w:p>
        </w:tc>
        <w:tc>
          <w:tcPr>
            <w:tcW w:w="1908" w:type="dxa"/>
          </w:tcPr>
          <w:p w14:paraId="4281CD4C" w14:textId="7A5F4F4F" w:rsidR="00C57AD5" w:rsidRPr="00161E24" w:rsidRDefault="00C57AD5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</w:tr>
      <w:tr w:rsidR="00C57AD5" w:rsidRPr="00161E24" w14:paraId="2E845452" w14:textId="77777777" w:rsidTr="00A773DC">
        <w:tc>
          <w:tcPr>
            <w:tcW w:w="6570" w:type="dxa"/>
            <w:hideMark/>
          </w:tcPr>
          <w:p w14:paraId="0B7F487A" w14:textId="7A1C12DE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และวันที่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right w:val="nil"/>
            </w:tcBorders>
          </w:tcPr>
          <w:p w14:paraId="02E1E113" w14:textId="357271DA" w:rsidR="00C57AD5" w:rsidRPr="00161E24" w:rsidRDefault="00C57AD5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(9)</w:t>
            </w:r>
          </w:p>
        </w:tc>
      </w:tr>
      <w:tr w:rsidR="00C57AD5" w:rsidRPr="00161E24" w14:paraId="4783D80B" w14:textId="77777777" w:rsidTr="00A773DC">
        <w:tc>
          <w:tcPr>
            <w:tcW w:w="6570" w:type="dxa"/>
            <w:hideMark/>
          </w:tcPr>
          <w:p w14:paraId="7DBCBE47" w14:textId="77777777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1908" w:type="dxa"/>
          </w:tcPr>
          <w:p w14:paraId="4CDCA3C7" w14:textId="54E2C008" w:rsidR="00C57AD5" w:rsidRPr="00161E24" w:rsidRDefault="0038685B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C57AD5" w:rsidRPr="00161E24" w14:paraId="2A1ADD42" w14:textId="77777777" w:rsidTr="00A773DC">
        <w:tc>
          <w:tcPr>
            <w:tcW w:w="6570" w:type="dxa"/>
            <w:hideMark/>
          </w:tcPr>
          <w:p w14:paraId="2803F42A" w14:textId="77777777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</w:tcPr>
          <w:p w14:paraId="3ABAC4C0" w14:textId="4B4356C4" w:rsidR="00C57AD5" w:rsidRPr="00161E24" w:rsidRDefault="00A773DC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C57AD5" w:rsidRPr="00161E24" w14:paraId="40EABFB5" w14:textId="77777777" w:rsidTr="00A773DC">
        <w:tc>
          <w:tcPr>
            <w:tcW w:w="6570" w:type="dxa"/>
          </w:tcPr>
          <w:p w14:paraId="63A6E8D8" w14:textId="4FCBC111" w:rsidR="00C57AD5" w:rsidRPr="00161E24" w:rsidRDefault="00C57AD5" w:rsidP="00C57AD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 w:rsidR="00D3416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08" w:type="dxa"/>
          </w:tcPr>
          <w:p w14:paraId="153F8555" w14:textId="55E9E3D4" w:rsidR="00C57AD5" w:rsidRPr="00161E24" w:rsidRDefault="0038685B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46D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57AD5" w:rsidRPr="00161E24" w14:paraId="5B4435EA" w14:textId="77777777" w:rsidTr="00A773DC">
        <w:tc>
          <w:tcPr>
            <w:tcW w:w="6570" w:type="dxa"/>
            <w:hideMark/>
          </w:tcPr>
          <w:p w14:paraId="08C95494" w14:textId="5EA7E71E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E72BB" w14:textId="3A220264" w:rsidR="00C57AD5" w:rsidRPr="00161E24" w:rsidRDefault="0038685B" w:rsidP="00C57AD5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14:paraId="1E953025" w14:textId="77777777" w:rsidR="00B8524F" w:rsidRPr="00161E24" w:rsidRDefault="00B8524F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8536D7" w14:textId="1AF90720" w:rsidR="00B4747B" w:rsidRPr="00161E24" w:rsidRDefault="00B4747B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</w:t>
      </w:r>
      <w:r w:rsidR="00F10E7D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95ACE0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5CDE3" w14:textId="7EEC8DDF" w:rsidR="00B4747B" w:rsidRPr="00161E24" w:rsidRDefault="00B4747B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90D9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0D91" w:rsidRPr="00161E2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บริษัทเข้าทำสัญญาแลกเปลี่ยนอัตราดอกเบี้ยสำหรับเงิน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>ให้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กู้ยืมระยะยาวจำนวน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90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>ต่อปี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D16" w:rsidRPr="00161E24">
        <w:rPr>
          <w:rFonts w:asciiTheme="majorBidi" w:hAnsiTheme="majorBidi" w:cstheme="majorBidi"/>
          <w:sz w:val="30"/>
          <w:szCs w:val="30"/>
          <w:cs/>
        </w:rPr>
        <w:t>เป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>็นเ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งินกู้ยืมจำนวน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320</w:t>
      </w:r>
      <w:r w:rsidR="003D5CF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063EA" w:rsidRPr="00161E24">
        <w:rPr>
          <w:rFonts w:asciiTheme="majorBidi" w:hAnsiTheme="majorBidi" w:cstheme="majorBidi"/>
          <w:sz w:val="30"/>
          <w:szCs w:val="30"/>
        </w:rPr>
        <w:br/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161E24">
        <w:rPr>
          <w:rFonts w:asciiTheme="majorBidi" w:hAnsiTheme="majorBidi" w:cstheme="majorBidi"/>
          <w:sz w:val="30"/>
          <w:szCs w:val="30"/>
          <w:cs/>
        </w:rPr>
        <w:t>อัตราดอกเบี้ยคงที่ที่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="0022443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22443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จนถึง </w:t>
      </w:r>
      <w:r w:rsidR="000C58DB" w:rsidRPr="00161E24">
        <w:rPr>
          <w:rFonts w:asciiTheme="majorBidi" w:hAnsiTheme="majorBidi" w:cstheme="majorBidi"/>
          <w:sz w:val="30"/>
          <w:szCs w:val="30"/>
        </w:rPr>
        <w:t>7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D23E6"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2566</w:t>
      </w:r>
    </w:p>
    <w:p w14:paraId="4BC50B01" w14:textId="61440F63" w:rsidR="00390D91" w:rsidRPr="00161E24" w:rsidRDefault="00390D91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C7BF7" w14:textId="0695510F" w:rsidR="00B2547C" w:rsidRPr="00161E24" w:rsidRDefault="00390D91" w:rsidP="00B97A8C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บริษัทเข้าทำสัญญาแลกเปลี่ยนอัตราดอกเบี้ยสำหรับเงินให้กู้ยืมระยะยาวจำนวน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13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95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21D1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เป็นเงินกู้ยืมจำนวน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430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63EA" w:rsidRPr="00161E24">
        <w:rPr>
          <w:rFonts w:asciiTheme="majorBidi" w:hAnsiTheme="majorBidi" w:cstheme="majorBidi"/>
          <w:sz w:val="30"/>
          <w:szCs w:val="30"/>
        </w:rPr>
        <w:br/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จนถึง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D23E6" w:rsidRPr="00161E24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003AC" w14:textId="77777777" w:rsidR="00A46AB7" w:rsidRPr="00161E24" w:rsidRDefault="00A46AB7" w:rsidP="00B97A8C">
      <w:pPr>
        <w:pStyle w:val="block"/>
        <w:tabs>
          <w:tab w:val="left" w:pos="1080"/>
        </w:tabs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D9C7357" w14:textId="77777777" w:rsidR="009C7B90" w:rsidRDefault="009C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0A66FA" w14:textId="2D4C927C" w:rsidR="00B2547C" w:rsidRPr="00161E24" w:rsidRDefault="00B2547C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3227C9A1" w14:textId="77777777" w:rsidR="00BC4E86" w:rsidRPr="00161E24" w:rsidRDefault="00BC4E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6EFD3B" w14:textId="0FD2F27C" w:rsidR="00746A5B" w:rsidRPr="00161E24" w:rsidRDefault="00746A5B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="00F10E7D" w:rsidRPr="00161E2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br/>
      </w:r>
      <w:r w:rsidR="006A418F" w:rsidRPr="00161E24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</w:t>
      </w:r>
      <w:r w:rsidR="002D6C56" w:rsidRPr="00161E2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</w:t>
      </w:r>
      <w:r w:rsidR="00104CE7" w:rsidRPr="00161E24">
        <w:rPr>
          <w:rFonts w:asciiTheme="majorBidi" w:hAnsiTheme="majorBidi" w:cstheme="majorBidi"/>
          <w:spacing w:val="-4"/>
          <w:sz w:val="30"/>
          <w:szCs w:val="30"/>
          <w:cs/>
        </w:rPr>
        <w:t>วมส่วนได้เสีย</w:t>
      </w:r>
      <w:r w:rsidR="00AE71DE" w:rsidRPr="00161E24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 </w:t>
      </w:r>
    </w:p>
    <w:p w14:paraId="2AAD3778" w14:textId="77777777" w:rsidR="00DF1B2D" w:rsidRPr="00161E24" w:rsidRDefault="00DF1B2D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12A1F" w14:textId="4042A5F7" w:rsidR="00B06AC9" w:rsidRPr="00161E24" w:rsidRDefault="004F5EF1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B06AC9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</w:p>
    <w:p w14:paraId="08E9C167" w14:textId="5EA022B0" w:rsidR="00A05786" w:rsidRDefault="00A057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53"/>
        <w:gridCol w:w="272"/>
        <w:gridCol w:w="1187"/>
        <w:gridCol w:w="272"/>
        <w:gridCol w:w="1170"/>
        <w:gridCol w:w="251"/>
        <w:gridCol w:w="1178"/>
      </w:tblGrid>
      <w:tr w:rsidR="00B749FE" w:rsidRPr="00B056C3" w14:paraId="57EDF273" w14:textId="77777777" w:rsidTr="00E27263">
        <w:trPr>
          <w:tblHeader/>
        </w:trPr>
        <w:tc>
          <w:tcPr>
            <w:tcW w:w="2099" w:type="pct"/>
          </w:tcPr>
          <w:p w14:paraId="32143A36" w14:textId="77777777" w:rsidR="00B749FE" w:rsidRPr="00B056C3" w:rsidRDefault="00B749FE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4D0A028E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10F2BB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693CAE0C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49FE" w:rsidRPr="00B056C3" w14:paraId="69725AC6" w14:textId="77777777" w:rsidTr="00E27263">
        <w:trPr>
          <w:tblHeader/>
        </w:trPr>
        <w:tc>
          <w:tcPr>
            <w:tcW w:w="2099" w:type="pct"/>
          </w:tcPr>
          <w:p w14:paraId="5E7B1BCA" w14:textId="77777777" w:rsidR="00B749FE" w:rsidRPr="00B056C3" w:rsidRDefault="00B749FE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33E5F172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76C6CD2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59775ED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E93E370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88E719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511698C0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AEEE274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749FE" w:rsidRPr="00B056C3" w14:paraId="1BD0785F" w14:textId="77777777" w:rsidTr="00E27263">
        <w:trPr>
          <w:trHeight w:val="434"/>
          <w:tblHeader/>
        </w:trPr>
        <w:tc>
          <w:tcPr>
            <w:tcW w:w="2099" w:type="pct"/>
          </w:tcPr>
          <w:p w14:paraId="631147A7" w14:textId="77777777" w:rsidR="00B749FE" w:rsidRPr="00B056C3" w:rsidRDefault="00B749FE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28F6B6D3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9FE" w:rsidRPr="00927F6F" w14:paraId="31158916" w14:textId="77777777" w:rsidTr="00E27263">
        <w:tc>
          <w:tcPr>
            <w:tcW w:w="2099" w:type="pct"/>
          </w:tcPr>
          <w:p w14:paraId="27A6A570" w14:textId="35C2D8FF" w:rsidR="00B749FE" w:rsidRPr="00927F6F" w:rsidRDefault="00B749FE" w:rsidP="00B749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0" w:type="pct"/>
          </w:tcPr>
          <w:p w14:paraId="3F2573C2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D6AA8D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859AB3B" w14:textId="49A51949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0ABF43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585C7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EDFDCA8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20DEF1" w14:textId="629001E2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9FE" w:rsidRPr="00161E24" w14:paraId="60245C93" w14:textId="77777777" w:rsidTr="00E27263">
        <w:tc>
          <w:tcPr>
            <w:tcW w:w="2099" w:type="pct"/>
          </w:tcPr>
          <w:p w14:paraId="2238DA0D" w14:textId="0F0B8FBF" w:rsidR="00B749FE" w:rsidRPr="00161E24" w:rsidRDefault="00B749FE" w:rsidP="00B749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</w:tcPr>
          <w:p w14:paraId="7A11DC04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32879B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890C6B" w14:textId="0CB01812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AE26CE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13A70C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FC34A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7CB47A" w14:textId="59AAE8C1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263" w:rsidRPr="00161E24" w14:paraId="0BC4634E" w14:textId="77777777" w:rsidTr="00E27263">
        <w:tc>
          <w:tcPr>
            <w:tcW w:w="2099" w:type="pct"/>
          </w:tcPr>
          <w:p w14:paraId="6E004C57" w14:textId="49965573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610" w:type="pct"/>
          </w:tcPr>
          <w:p w14:paraId="1C7D96C0" w14:textId="57EB2B97" w:rsidR="00E27263" w:rsidRPr="00927F6F" w:rsidRDefault="002A657A" w:rsidP="0049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4" w:type="pct"/>
          </w:tcPr>
          <w:p w14:paraId="190D0205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3132B1F" w14:textId="082F4E3C" w:rsidR="00E27263" w:rsidRPr="00161E24" w:rsidRDefault="00E27263" w:rsidP="0049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316A0BAB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4E7CEE" w14:textId="6E1D4D33" w:rsidR="00E27263" w:rsidRPr="00927F6F" w:rsidRDefault="001F4A65" w:rsidP="0049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7A1BA02E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DD103B" w14:textId="72C9230D" w:rsidR="00E27263" w:rsidRPr="00161E24" w:rsidRDefault="00E27263" w:rsidP="0049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27263" w:rsidRPr="00161E24" w14:paraId="4770AF28" w14:textId="77777777" w:rsidTr="00A773DC">
        <w:tc>
          <w:tcPr>
            <w:tcW w:w="2099" w:type="pct"/>
          </w:tcPr>
          <w:p w14:paraId="1A676CE1" w14:textId="48FC5CAF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0" w:type="pct"/>
            <w:shd w:val="clear" w:color="auto" w:fill="auto"/>
          </w:tcPr>
          <w:p w14:paraId="0CC8B980" w14:textId="0B8CA806" w:rsidR="00E27263" w:rsidRPr="001F4A65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9F1315"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4" w:type="pct"/>
          </w:tcPr>
          <w:p w14:paraId="0B811B1A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F95F60" w14:textId="19D91417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14:paraId="63CCE926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1939A3" w14:textId="75278201" w:rsidR="00E27263" w:rsidRPr="00927F6F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2DC4EC18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6A2324D" w14:textId="29529C6C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E27263" w:rsidRPr="00161E24" w14:paraId="7DFB51BB" w14:textId="77777777" w:rsidTr="00A773DC">
        <w:tc>
          <w:tcPr>
            <w:tcW w:w="2099" w:type="pct"/>
          </w:tcPr>
          <w:p w14:paraId="767206C5" w14:textId="42ABB6EB" w:rsidR="00E27263" w:rsidRPr="00161E24" w:rsidRDefault="00C04D32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10" w:type="pct"/>
            <w:shd w:val="clear" w:color="auto" w:fill="auto"/>
          </w:tcPr>
          <w:p w14:paraId="0F7AACE1" w14:textId="3510BE08" w:rsidR="00E27263" w:rsidRPr="001F4A65" w:rsidRDefault="009F131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7046EA35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B93F57A" w14:textId="37E463FD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3D3DD6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79FF9B" w14:textId="07B35089" w:rsidR="00E27263" w:rsidRPr="00927F6F" w:rsidRDefault="001F4A65" w:rsidP="00E9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4F8E03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07E57A" w14:textId="61479A19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27263" w:rsidRPr="00161E24" w14:paraId="4EFA8192" w14:textId="77777777" w:rsidTr="001F4A65">
        <w:tc>
          <w:tcPr>
            <w:tcW w:w="2099" w:type="pct"/>
          </w:tcPr>
          <w:p w14:paraId="6DB71CA4" w14:textId="7B49A7FC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2B092" w14:textId="7D39A490" w:rsidR="00E27263" w:rsidRPr="001F4A65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 w:rsidRPr="001F4A6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74</w: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" w:type="pct"/>
          </w:tcPr>
          <w:p w14:paraId="41CCA795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45D119" w14:textId="4FDCAC23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4" w:type="pct"/>
          </w:tcPr>
          <w:p w14:paraId="0873A159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7019112" w14:textId="024BC6FF" w:rsidR="00E27263" w:rsidRPr="00E97593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3" w:type="pct"/>
          </w:tcPr>
          <w:p w14:paraId="72275327" w14:textId="77777777" w:rsidR="00E27263" w:rsidRPr="00927F6F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9ADE36B" w14:textId="12EF9A22" w:rsidR="00E27263" w:rsidRPr="00161E24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</w:tr>
      <w:tr w:rsidR="00E27263" w:rsidRPr="009C7B90" w14:paraId="38F6992E" w14:textId="77777777" w:rsidTr="001F4A65">
        <w:tc>
          <w:tcPr>
            <w:tcW w:w="2099" w:type="pct"/>
          </w:tcPr>
          <w:p w14:paraId="044E7CC1" w14:textId="77777777" w:rsidR="00E27263" w:rsidRPr="009C7B90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214AF1C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E8EAB72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4254324B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1A4715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25B052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AE9FC66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D84C141" w14:textId="77777777" w:rsidR="00E27263" w:rsidRPr="009C7B90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263" w:rsidRPr="00B749FE" w14:paraId="704B3717" w14:textId="77777777" w:rsidTr="001F4A65">
        <w:tc>
          <w:tcPr>
            <w:tcW w:w="2099" w:type="pct"/>
          </w:tcPr>
          <w:p w14:paraId="0DDC42E5" w14:textId="5CC16ABB" w:rsidR="00E27263" w:rsidRPr="00B749FE" w:rsidRDefault="00E27263" w:rsidP="00E2726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ภาระผูกพันตามสัญญาบริการคลาวด์และสัญญาค่าลิขสิทธิ์และบริการดูแลระบบ</w:t>
            </w:r>
          </w:p>
        </w:tc>
        <w:tc>
          <w:tcPr>
            <w:tcW w:w="610" w:type="pct"/>
            <w:shd w:val="clear" w:color="auto" w:fill="auto"/>
          </w:tcPr>
          <w:p w14:paraId="55FF051C" w14:textId="77777777" w:rsidR="00E27263" w:rsidRPr="001F4A65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373ECAC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14B52BD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B1BE6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AE15F09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307D2BC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E2C307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263" w:rsidRPr="00B749FE" w14:paraId="540B1615" w14:textId="77777777" w:rsidTr="001F4A65">
        <w:tc>
          <w:tcPr>
            <w:tcW w:w="2099" w:type="pct"/>
          </w:tcPr>
          <w:p w14:paraId="17905B4E" w14:textId="0AF9EC45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shd w:val="clear" w:color="auto" w:fill="auto"/>
          </w:tcPr>
          <w:p w14:paraId="180B7B0E" w14:textId="4D04003B" w:rsidR="00E27263" w:rsidRPr="001F4A65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9F1315"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0B7C9903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06C229" w14:textId="23FC914D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4" w:type="pct"/>
          </w:tcPr>
          <w:p w14:paraId="0C536FF8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FB4519" w14:textId="2462D62A" w:rsidR="00E27263" w:rsidRPr="00B749FE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3" w:type="pct"/>
          </w:tcPr>
          <w:p w14:paraId="7D96BF4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B34CF8D" w14:textId="114191ED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27263" w:rsidRPr="00B749FE" w14:paraId="777F28A6" w14:textId="77777777" w:rsidTr="001F4A65">
        <w:tc>
          <w:tcPr>
            <w:tcW w:w="2099" w:type="pct"/>
          </w:tcPr>
          <w:p w14:paraId="5D34C3FC" w14:textId="30E9CC03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C4F7390" w14:textId="18064939" w:rsidR="00E27263" w:rsidRPr="001F4A65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9F1315"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1F112D10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0FA78CE" w14:textId="2B5F0FD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53F9674D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1FCE78A" w14:textId="7EBEE019" w:rsidR="00E27263" w:rsidRPr="00B749FE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7E4B688E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DF6FE1B" w14:textId="1B87E67D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27263" w:rsidRPr="00B749FE" w14:paraId="73FC5E81" w14:textId="77777777" w:rsidTr="00E27263">
        <w:tc>
          <w:tcPr>
            <w:tcW w:w="2099" w:type="pct"/>
          </w:tcPr>
          <w:p w14:paraId="45FD61D8" w14:textId="14446ABB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49F7F6D" w14:textId="4AA2608E" w:rsidR="00E27263" w:rsidRPr="002A657A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15E837EA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D225" w14:textId="78EF6EEA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4" w:type="pct"/>
          </w:tcPr>
          <w:p w14:paraId="424B8984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6E77002" w14:textId="7904C506" w:rsidR="00E27263" w:rsidRPr="00E97593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3" w:type="pct"/>
          </w:tcPr>
          <w:p w14:paraId="57C0DB82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CB201D1" w14:textId="47A1F9C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E27263" w:rsidRPr="00B749FE" w14:paraId="5C8C2E82" w14:textId="77777777" w:rsidTr="00E27263">
        <w:tc>
          <w:tcPr>
            <w:tcW w:w="2099" w:type="pct"/>
          </w:tcPr>
          <w:p w14:paraId="3494A8B2" w14:textId="77777777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61880A4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50BF47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6AE2763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29D69D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1AE9C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58644BE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B07FD45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263" w:rsidRPr="00B749FE" w14:paraId="32B5F066" w14:textId="77777777" w:rsidTr="00E27263">
        <w:tc>
          <w:tcPr>
            <w:tcW w:w="2099" w:type="pct"/>
          </w:tcPr>
          <w:p w14:paraId="4C034E4A" w14:textId="3760FD2F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0" w:type="pct"/>
          </w:tcPr>
          <w:p w14:paraId="35DF47C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1D1371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23A7398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71880D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7D41E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3555F30A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59A258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263" w:rsidRPr="00B749FE" w14:paraId="3B054461" w14:textId="77777777" w:rsidTr="00E27263">
        <w:tc>
          <w:tcPr>
            <w:tcW w:w="2099" w:type="pct"/>
          </w:tcPr>
          <w:p w14:paraId="59ECC10D" w14:textId="498BB0FE" w:rsidR="00E27263" w:rsidRPr="00B749FE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0" w:type="pct"/>
          </w:tcPr>
          <w:p w14:paraId="6AB6FBEB" w14:textId="156D0134" w:rsidR="00E27263" w:rsidRPr="00B749FE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493</w:t>
            </w:r>
          </w:p>
        </w:tc>
        <w:tc>
          <w:tcPr>
            <w:tcW w:w="144" w:type="pct"/>
          </w:tcPr>
          <w:p w14:paraId="08EB4B4E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B49626" w14:textId="761DB692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4" w:type="pct"/>
          </w:tcPr>
          <w:p w14:paraId="3BF10D17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9900AAA" w14:textId="0684AE3B" w:rsidR="00E27263" w:rsidRPr="00B749FE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3" w:type="pct"/>
          </w:tcPr>
          <w:p w14:paraId="15F5F76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20BD27" w14:textId="6D8209F2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E27263" w:rsidRPr="00B749FE" w14:paraId="553B0DA8" w14:textId="77777777" w:rsidTr="00E27263">
        <w:tc>
          <w:tcPr>
            <w:tcW w:w="2099" w:type="pct"/>
          </w:tcPr>
          <w:p w14:paraId="3BC93202" w14:textId="0F11D279" w:rsidR="00E27263" w:rsidRPr="00B749FE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 (ขาย) เงินตราต่างประเทศล่วงหน้า</w:t>
            </w:r>
          </w:p>
        </w:tc>
        <w:tc>
          <w:tcPr>
            <w:tcW w:w="610" w:type="pct"/>
          </w:tcPr>
          <w:p w14:paraId="3090464E" w14:textId="71C2DF46" w:rsidR="00E27263" w:rsidRPr="00B749FE" w:rsidRDefault="002A657A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(574)</w:t>
            </w:r>
          </w:p>
        </w:tc>
        <w:tc>
          <w:tcPr>
            <w:tcW w:w="144" w:type="pct"/>
          </w:tcPr>
          <w:p w14:paraId="29E5E512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91A8FF" w14:textId="6CF20010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4" w:type="pct"/>
          </w:tcPr>
          <w:p w14:paraId="360D271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1A158ED" w14:textId="2B1CC1BC" w:rsidR="00E27263" w:rsidRPr="00B749FE" w:rsidRDefault="001F4A65" w:rsidP="00857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5DD3F16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C9F14D" w14:textId="30C4732A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</w:tr>
      <w:tr w:rsidR="00E27263" w:rsidRPr="00B749FE" w14:paraId="268AC51E" w14:textId="77777777" w:rsidTr="001F4A65">
        <w:tc>
          <w:tcPr>
            <w:tcW w:w="2099" w:type="pct"/>
          </w:tcPr>
          <w:p w14:paraId="5774FE28" w14:textId="39C42966" w:rsidR="00E27263" w:rsidRPr="00B749FE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shd w:val="clear" w:color="auto" w:fill="auto"/>
          </w:tcPr>
          <w:p w14:paraId="3E472C62" w14:textId="4AA3A3E1" w:rsidR="00E27263" w:rsidRPr="001F4A65" w:rsidRDefault="000A7E65" w:rsidP="000A7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44" w:type="pct"/>
          </w:tcPr>
          <w:p w14:paraId="4B7E7C00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67E204" w14:textId="1AF95DED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44" w:type="pct"/>
          </w:tcPr>
          <w:p w14:paraId="0256A16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79A542" w14:textId="34C57A62" w:rsidR="00E27263" w:rsidRPr="00B749FE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33" w:type="pct"/>
          </w:tcPr>
          <w:p w14:paraId="65C5B675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CF5A368" w14:textId="7B82DB9C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E27263" w:rsidRPr="00B749FE" w14:paraId="0D1A0E89" w14:textId="77777777" w:rsidTr="000A7E65">
        <w:tc>
          <w:tcPr>
            <w:tcW w:w="2099" w:type="pct"/>
          </w:tcPr>
          <w:p w14:paraId="0F45FF5B" w14:textId="3BAC591D" w:rsidR="00E27263" w:rsidRPr="00161E24" w:rsidRDefault="00E27263" w:rsidP="00E272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ภาระผูกพันตามสัญญาเช่าระยะสั้นที่มีมูลค่าต่ำ</w:t>
            </w:r>
          </w:p>
        </w:tc>
        <w:tc>
          <w:tcPr>
            <w:tcW w:w="610" w:type="pct"/>
            <w:shd w:val="clear" w:color="auto" w:fill="auto"/>
          </w:tcPr>
          <w:p w14:paraId="0B621078" w14:textId="1223E6A6" w:rsidR="00E27263" w:rsidRPr="001F4A65" w:rsidRDefault="000A7E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4" w:type="pct"/>
          </w:tcPr>
          <w:p w14:paraId="4C1E7DDF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8CFA948" w14:textId="6B95072A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" w:type="pct"/>
          </w:tcPr>
          <w:p w14:paraId="619DFDC1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1CC3B6" w14:textId="486888AF" w:rsidR="00E27263" w:rsidRPr="00B749FE" w:rsidRDefault="001F4A65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3" w:type="pct"/>
          </w:tcPr>
          <w:p w14:paraId="3B8CD47D" w14:textId="77777777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C0A22B" w14:textId="662FE934" w:rsidR="00E27263" w:rsidRPr="00B749FE" w:rsidRDefault="00E27263" w:rsidP="00E27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3C5B046A" w14:textId="77777777" w:rsidR="00C6334B" w:rsidRDefault="00C6334B" w:rsidP="00E9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5FACCE" w14:textId="31679158" w:rsidR="00B749FE" w:rsidRDefault="00C6334B" w:rsidP="00C6334B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C6334B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D3FA246" w14:textId="6268DB5B" w:rsidR="00C6334B" w:rsidRDefault="00C6334B" w:rsidP="00C6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78302615" w14:textId="3D190016" w:rsidR="007D07F7" w:rsidRPr="007C34F7" w:rsidRDefault="007D07F7" w:rsidP="007D07F7">
      <w:pPr>
        <w:pStyle w:val="Heading1"/>
        <w:ind w:left="540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</w:pP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ในการประชุม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คณะกรรมการ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ของบริษัทเมื่อวันที่ </w:t>
      </w:r>
      <w:r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28 </w:t>
      </w:r>
      <w:r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 xml:space="preserve">กุมภาพันธ์ </w:t>
      </w:r>
      <w:r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>2566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 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คณะกรรมการ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ี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มติ</w:t>
      </w:r>
      <w:r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เสนอให้อนุมัติ</w:t>
      </w:r>
    </w:p>
    <w:p w14:paraId="6BB41FAD" w14:textId="77777777" w:rsidR="007D07F7" w:rsidRDefault="007D07F7" w:rsidP="00C6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541917AF" w14:textId="6948064F" w:rsidR="002617B6" w:rsidRPr="002617B6" w:rsidRDefault="007D07F7" w:rsidP="00E86234">
      <w:pPr>
        <w:pStyle w:val="ListParagraph"/>
        <w:numPr>
          <w:ilvl w:val="0"/>
          <w:numId w:val="3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617B6">
        <w:rPr>
          <w:rFonts w:asciiTheme="majorBidi" w:hAnsiTheme="majorBidi" w:hint="cs"/>
          <w:sz w:val="30"/>
          <w:szCs w:val="30"/>
          <w:cs/>
        </w:rPr>
        <w:t>เพิ่มทุน</w:t>
      </w:r>
      <w:r w:rsidR="002617B6" w:rsidRPr="002617B6">
        <w:rPr>
          <w:rFonts w:asciiTheme="majorBidi" w:hAnsiTheme="majorBidi" w:hint="cs"/>
          <w:sz w:val="30"/>
          <w:szCs w:val="30"/>
          <w:cs/>
        </w:rPr>
        <w:t>จดทะเบียนของ</w:t>
      </w:r>
      <w:r w:rsidRPr="002617B6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="008F29F3" w:rsidRPr="00FD4919">
        <w:rPr>
          <w:rFonts w:asciiTheme="majorBidi" w:hAnsiTheme="majorBidi" w:cstheme="majorBidi"/>
          <w:sz w:val="30"/>
          <w:szCs w:val="30"/>
          <w:cs/>
        </w:rPr>
        <w:t>เบทาโกร เวนเจอร์ส จำกัด</w:t>
      </w:r>
      <w:r w:rsidR="00DA0A94" w:rsidRPr="002617B6">
        <w:rPr>
          <w:rFonts w:asciiTheme="majorBidi" w:hAnsiTheme="majorBidi"/>
          <w:sz w:val="30"/>
          <w:szCs w:val="30"/>
        </w:rPr>
        <w:t xml:space="preserve"> </w:t>
      </w:r>
      <w:r w:rsidR="002617B6" w:rsidRPr="002617B6">
        <w:rPr>
          <w:rFonts w:asciiTheme="majorBidi" w:hAnsiTheme="majorBidi"/>
          <w:sz w:val="30"/>
          <w:szCs w:val="30"/>
        </w:rPr>
        <w:t>(</w:t>
      </w:r>
      <w:r w:rsidR="002617B6" w:rsidRPr="002617B6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ซึ่งเป็นบริษัทย่อยที่บริษัทถือหุ้นทั้งหมด</w:t>
      </w:r>
      <w:r w:rsidR="002617B6" w:rsidRPr="002617B6">
        <w:rPr>
          <w:rFonts w:asciiTheme="majorBidi" w:hAnsiTheme="majorBidi"/>
          <w:sz w:val="30"/>
          <w:szCs w:val="30"/>
        </w:rPr>
        <w:t xml:space="preserve">) </w:t>
      </w:r>
      <w:r w:rsidR="00DA0A94" w:rsidRPr="002617B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DA0A94" w:rsidRPr="002617B6">
        <w:rPr>
          <w:rFonts w:asciiTheme="majorBidi" w:hAnsiTheme="majorBidi"/>
          <w:sz w:val="30"/>
          <w:szCs w:val="30"/>
        </w:rPr>
        <w:t xml:space="preserve">900 </w:t>
      </w:r>
      <w:r w:rsidR="00DA0A94" w:rsidRPr="002617B6">
        <w:rPr>
          <w:rFonts w:asciiTheme="majorBidi" w:hAnsiTheme="majorBidi" w:hint="cs"/>
          <w:sz w:val="30"/>
          <w:szCs w:val="30"/>
          <w:cs/>
        </w:rPr>
        <w:t>ล้านบาท และ</w:t>
      </w:r>
      <w:r w:rsidR="00DA0A94" w:rsidRPr="002617B6">
        <w:rPr>
          <w:rFonts w:asciiTheme="majorBidi" w:hAnsiTheme="majorBidi"/>
          <w:sz w:val="30"/>
          <w:szCs w:val="30"/>
        </w:rPr>
        <w:t xml:space="preserve"> </w:t>
      </w:r>
      <w:r w:rsidR="008F29F3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="008F29F3" w:rsidRPr="00FD4919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="008F29F3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="008F29F3" w:rsidRPr="00FD4919">
        <w:rPr>
          <w:rFonts w:asciiTheme="majorBidi" w:hAnsiTheme="majorBidi" w:cstheme="majorBidi"/>
          <w:sz w:val="30"/>
          <w:szCs w:val="30"/>
          <w:cs/>
        </w:rPr>
        <w:t>จำกัด</w:t>
      </w:r>
      <w:r w:rsidR="002617B6" w:rsidRPr="002617B6">
        <w:rPr>
          <w:rFonts w:asciiTheme="majorBidi" w:hAnsiTheme="majorBidi"/>
          <w:sz w:val="30"/>
          <w:szCs w:val="30"/>
        </w:rPr>
        <w:t xml:space="preserve"> (</w:t>
      </w:r>
      <w:r w:rsidR="002617B6" w:rsidRPr="002617B6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</w:t>
      </w:r>
      <w:r w:rsidR="008F29F3">
        <w:rPr>
          <w:rFonts w:asciiTheme="majorBidi" w:hAnsiTheme="majorBidi" w:hint="cs"/>
          <w:sz w:val="30"/>
          <w:szCs w:val="30"/>
          <w:cs/>
        </w:rPr>
        <w:t xml:space="preserve"> </w:t>
      </w:r>
      <w:r w:rsidR="008F29F3" w:rsidRPr="00FD4919">
        <w:rPr>
          <w:rFonts w:asciiTheme="majorBidi" w:hAnsiTheme="majorBidi" w:cstheme="majorBidi"/>
          <w:sz w:val="30"/>
          <w:szCs w:val="30"/>
          <w:cs/>
        </w:rPr>
        <w:t>เบทาโกร เวนเจอร์ส จำกัด</w:t>
      </w:r>
      <w:r w:rsidR="002617B6" w:rsidRPr="002617B6">
        <w:rPr>
          <w:rFonts w:asciiTheme="majorBidi" w:hAnsiTheme="majorBidi" w:hint="cs"/>
          <w:sz w:val="30"/>
          <w:szCs w:val="30"/>
          <w:cs/>
        </w:rPr>
        <w:t>ถือหุ้นทั้งหมด</w:t>
      </w:r>
      <w:r w:rsidR="002617B6" w:rsidRPr="002617B6">
        <w:rPr>
          <w:rFonts w:asciiTheme="majorBidi" w:hAnsiTheme="majorBidi"/>
          <w:sz w:val="30"/>
          <w:szCs w:val="30"/>
        </w:rPr>
        <w:t>)</w:t>
      </w:r>
      <w:r w:rsidR="00DA0A94" w:rsidRPr="002617B6">
        <w:rPr>
          <w:rFonts w:asciiTheme="majorBidi" w:hAnsiTheme="majorBidi"/>
          <w:sz w:val="30"/>
          <w:szCs w:val="30"/>
        </w:rPr>
        <w:t xml:space="preserve"> </w:t>
      </w:r>
      <w:r w:rsidR="00DA0A94" w:rsidRPr="002617B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DA0A94" w:rsidRPr="002617B6">
        <w:rPr>
          <w:rFonts w:asciiTheme="majorBidi" w:hAnsiTheme="majorBidi"/>
          <w:sz w:val="30"/>
          <w:szCs w:val="30"/>
        </w:rPr>
        <w:t xml:space="preserve">900 </w:t>
      </w:r>
      <w:r w:rsidR="00DA0A94" w:rsidRPr="002617B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DC1EFCB" w14:textId="77777777" w:rsidR="002617B6" w:rsidRPr="002617B6" w:rsidRDefault="002617B6" w:rsidP="002617B6">
      <w:pPr>
        <w:pStyle w:val="ListParagraph"/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E3CBF" w14:textId="31799F13" w:rsidR="007D07F7" w:rsidRDefault="007D07F7" w:rsidP="007D07F7">
      <w:pPr>
        <w:pStyle w:val="ListParagraph"/>
        <w:numPr>
          <w:ilvl w:val="0"/>
          <w:numId w:val="3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10C5">
        <w:rPr>
          <w:rFonts w:asciiTheme="majorBidi" w:hAnsiTheme="majorBidi" w:hint="cs"/>
          <w:sz w:val="30"/>
          <w:szCs w:val="30"/>
          <w:cs/>
        </w:rPr>
        <w:t>จัดสรรกำไรเพื่อจ่ายเงินปันผลให้แก่ผู้ถือหุ้น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บาท</w:t>
      </w:r>
      <w:r w:rsidRPr="00F110C5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</w:t>
      </w:r>
      <w:r w:rsidRPr="00F110C5">
        <w:rPr>
          <w:rFonts w:asciiTheme="majorBidi" w:hAnsiTheme="majorBidi" w:hint="cs"/>
          <w:sz w:val="30"/>
          <w:szCs w:val="30"/>
          <w:cs/>
        </w:rPr>
        <w:t>ป็นจำนวน</w:t>
      </w:r>
      <w:r>
        <w:rPr>
          <w:rFonts w:asciiTheme="majorBidi" w:hAnsiTheme="majorBidi" w:hint="cs"/>
          <w:sz w:val="30"/>
          <w:szCs w:val="30"/>
          <w:cs/>
        </w:rPr>
        <w:t>เงินทั้งสิ้น</w:t>
      </w:r>
      <w:r w:rsidRPr="00F110C5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1,934.8</w:t>
      </w:r>
      <w:r w:rsidRPr="00F110C5">
        <w:rPr>
          <w:rFonts w:asciiTheme="majorBidi" w:hAnsiTheme="majorBidi"/>
          <w:sz w:val="30"/>
          <w:szCs w:val="30"/>
        </w:rPr>
        <w:t xml:space="preserve"> </w:t>
      </w:r>
      <w:r w:rsidRPr="00F110C5">
        <w:rPr>
          <w:rFonts w:asciiTheme="majorBidi" w:hAnsiTheme="majorBidi" w:hint="cs"/>
          <w:sz w:val="30"/>
          <w:szCs w:val="30"/>
          <w:cs/>
        </w:rPr>
        <w:t>ล้านบาท</w:t>
      </w:r>
      <w:r w:rsidRPr="00F110C5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="005A28D7">
        <w:rPr>
          <w:rFonts w:asciiTheme="majorBidi" w:hAnsiTheme="majorBidi" w:hint="cs"/>
          <w:sz w:val="30"/>
          <w:szCs w:val="30"/>
          <w:cs/>
        </w:rPr>
        <w:t xml:space="preserve">และจัดสรรทุนสำรองตามกฎหมายจำนวน </w:t>
      </w:r>
      <w:r w:rsidR="005A28D7">
        <w:rPr>
          <w:rFonts w:asciiTheme="majorBidi" w:hAnsiTheme="majorBidi"/>
          <w:sz w:val="30"/>
          <w:szCs w:val="30"/>
        </w:rPr>
        <w:t>345.3</w:t>
      </w:r>
      <w:r w:rsidR="005A28D7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>ทั้งนี้</w:t>
      </w:r>
      <w:r w:rsidRPr="00F110C5">
        <w:rPr>
          <w:rFonts w:asciiTheme="majorBidi" w:hAnsiTheme="majorBidi" w:hint="cs"/>
          <w:sz w:val="30"/>
          <w:szCs w:val="30"/>
          <w:cs/>
        </w:rPr>
        <w:t>เงินปันผลดังกล่าว</w:t>
      </w:r>
      <w:r w:rsidR="005A28D7">
        <w:rPr>
          <w:rFonts w:asciiTheme="majorBidi" w:hAnsiTheme="majorBidi" w:hint="cs"/>
          <w:sz w:val="30"/>
          <w:szCs w:val="30"/>
          <w:cs/>
        </w:rPr>
        <w:t>ขึ้นอยู่กับการ</w:t>
      </w:r>
      <w:r w:rsidRPr="00F110C5">
        <w:rPr>
          <w:rFonts w:asciiTheme="majorBidi" w:hAnsiTheme="majorBidi" w:hint="cs"/>
          <w:sz w:val="30"/>
          <w:szCs w:val="30"/>
          <w:cs/>
        </w:rPr>
        <w:t>อนุมัติในการประชุม</w:t>
      </w:r>
      <w:r>
        <w:rPr>
          <w:rFonts w:asciiTheme="majorBidi" w:hAnsiTheme="majorBidi" w:hint="cs"/>
          <w:sz w:val="30"/>
          <w:szCs w:val="30"/>
          <w:cs/>
        </w:rPr>
        <w:t>สามัญประจำปีของผู้ถือหุ้น</w:t>
      </w:r>
    </w:p>
    <w:p w14:paraId="0EE5925D" w14:textId="68A899DE" w:rsidR="00C6334B" w:rsidRPr="00C6334B" w:rsidRDefault="00C6334B" w:rsidP="007D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sectPr w:rsidR="00C6334B" w:rsidRPr="00C6334B" w:rsidSect="00933D8A">
      <w:headerReference w:type="default" r:id="rId31"/>
      <w:footerReference w:type="default" r:id="rId32"/>
      <w:footerReference w:type="first" r:id="rId33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D5487" w14:textId="77777777" w:rsidR="00937228" w:rsidRDefault="00937228">
      <w:r>
        <w:separator/>
      </w:r>
    </w:p>
  </w:endnote>
  <w:endnote w:type="continuationSeparator" w:id="0">
    <w:p w14:paraId="39B8B104" w14:textId="77777777" w:rsidR="00937228" w:rsidRDefault="0093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5533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321795" w14:textId="2A795540" w:rsidR="001E1A61" w:rsidRPr="00291A24" w:rsidRDefault="00291A24" w:rsidP="00291A2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291A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91A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91A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91A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1A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1F19" w14:textId="77777777" w:rsidR="000E5639" w:rsidRPr="006E7C49" w:rsidRDefault="000E5639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FE60C8">
      <w:rPr>
        <w:rFonts w:ascii="Angsana New" w:hAnsi="Angsana New"/>
        <w:noProof/>
        <w:sz w:val="30"/>
        <w:szCs w:val="30"/>
      </w:rPr>
      <w:t>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853F" w14:textId="3EEF352A" w:rsidR="001E1A61" w:rsidRPr="006E7C49" w:rsidRDefault="001E1A61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FE60C8">
      <w:rPr>
        <w:rFonts w:ascii="Angsana New" w:hAnsi="Angsana New"/>
        <w:noProof/>
        <w:sz w:val="30"/>
        <w:szCs w:val="30"/>
      </w:rPr>
      <w:t>3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D2F5" w14:textId="77777777" w:rsidR="000E5639" w:rsidRPr="00D71F14" w:rsidRDefault="000E5639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6DE808" w14:textId="77777777" w:rsidR="000E5639" w:rsidRPr="006E4E2E" w:rsidRDefault="000E5639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5FD8F16D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Pr="00FE60C8">
      <w:rPr>
        <w:rStyle w:val="PageNumber"/>
        <w:rFonts w:ascii="Angsana New" w:hAnsi="Angsana New"/>
        <w:noProof/>
        <w:sz w:val="30"/>
        <w:szCs w:val="30"/>
      </w:rPr>
      <w:t>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2A9E" w14:textId="77777777" w:rsidR="00933D8A" w:rsidRPr="00D71F14" w:rsidRDefault="00933D8A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AFBE60" w14:textId="77777777" w:rsidR="00933D8A" w:rsidRPr="006E4E2E" w:rsidRDefault="00933D8A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1B8252BE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27FF" w14:textId="77777777" w:rsidR="00933D8A" w:rsidRPr="00B725EC" w:rsidRDefault="00933D8A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06C290B" w14:textId="77777777" w:rsidR="00933D8A" w:rsidRPr="00BA5365" w:rsidRDefault="00933D8A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EB79" w14:textId="77777777" w:rsidR="00933D8A" w:rsidRPr="00D71F14" w:rsidRDefault="00933D8A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6DEC466A" w14:textId="77777777" w:rsidR="00933D8A" w:rsidRPr="006E4E2E" w:rsidRDefault="00933D8A" w:rsidP="00933D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B254" w14:textId="77777777" w:rsidR="00933D8A" w:rsidRPr="00B725EC" w:rsidRDefault="00933D8A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3ADC3448" w14:textId="77777777" w:rsidR="00933D8A" w:rsidRPr="00BA5365" w:rsidRDefault="00933D8A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B615" w14:textId="77777777" w:rsidR="003E721D" w:rsidRPr="00C54B32" w:rsidRDefault="003E721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FE60C8">
      <w:rPr>
        <w:rStyle w:val="PageNumber"/>
        <w:rFonts w:ascii="Angsana New" w:hAnsi="Angsana New"/>
        <w:noProof/>
        <w:sz w:val="30"/>
        <w:szCs w:val="30"/>
      </w:rPr>
      <w:t>9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30F694" w14:textId="78DDAA45" w:rsidR="003E721D" w:rsidRPr="006E4E2E" w:rsidRDefault="003E721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A70E" w14:textId="77777777" w:rsidR="003E721D" w:rsidRPr="00C54B32" w:rsidRDefault="003E721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FE60C8">
      <w:rPr>
        <w:rStyle w:val="PageNumber"/>
        <w:rFonts w:ascii="Angsana New" w:hAnsi="Angsana New"/>
        <w:noProof/>
        <w:sz w:val="30"/>
        <w:szCs w:val="30"/>
      </w:rPr>
      <w:t>9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194BA3F" w14:textId="77777777" w:rsidR="003E721D" w:rsidRPr="006E4E2E" w:rsidRDefault="003E721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217D" w14:textId="77777777" w:rsidR="003E721D" w:rsidRPr="00C54B32" w:rsidRDefault="003E721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FE60C8">
      <w:rPr>
        <w:rStyle w:val="PageNumber"/>
        <w:rFonts w:ascii="Angsana New" w:hAnsi="Angsana New"/>
        <w:noProof/>
        <w:sz w:val="30"/>
        <w:szCs w:val="30"/>
      </w:rPr>
      <w:t>9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1B0A189" w14:textId="77777777" w:rsidR="003E721D" w:rsidRPr="006E4E2E" w:rsidRDefault="003E721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59F5" w14:textId="1356CB16" w:rsidR="001E1A61" w:rsidRPr="00FB5D89" w:rsidRDefault="001E1A61" w:rsidP="0002315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FB5D89">
      <w:rPr>
        <w:rStyle w:val="PageNumber"/>
      </w:rPr>
      <w:fldChar w:fldCharType="begin"/>
    </w:r>
    <w:r w:rsidRPr="00FB5D89">
      <w:rPr>
        <w:rStyle w:val="PageNumber"/>
      </w:rPr>
      <w:instrText xml:space="preserve">PAGE  </w:instrText>
    </w:r>
    <w:r w:rsidRPr="00FB5D89">
      <w:rPr>
        <w:rStyle w:val="PageNumber"/>
      </w:rPr>
      <w:fldChar w:fldCharType="separate"/>
    </w:r>
    <w:r>
      <w:rPr>
        <w:rStyle w:val="PageNumber"/>
        <w:noProof/>
      </w:rPr>
      <w:t>9</w:t>
    </w:r>
    <w:r w:rsidRPr="00FE60C8">
      <w:rPr>
        <w:rStyle w:val="PageNumber"/>
        <w:noProof/>
      </w:rPr>
      <w:t>1</w:t>
    </w:r>
    <w:r w:rsidRPr="00FB5D89">
      <w:rPr>
        <w:rStyle w:val="PageNumber"/>
      </w:rPr>
      <w:fldChar w:fldCharType="end"/>
    </w:r>
  </w:p>
  <w:p w14:paraId="3EE1DC8D" w14:textId="5458CBBA" w:rsidR="001E1A61" w:rsidRPr="00960645" w:rsidRDefault="001E1A61" w:rsidP="00023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</w:instrText>
    </w:r>
    <w:r>
      <w:rPr>
        <w:rFonts w:ascii="Angsana New" w:hAnsi="Angsana New"/>
        <w:i/>
        <w:iCs/>
        <w:noProof/>
        <w:sz w:val="30"/>
        <w:szCs w:val="30"/>
        <w:cs/>
        <w:lang w:val="fr-FR"/>
      </w:rPr>
      <w:instrText xml:space="preserve">*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9450B8" w:rsidRPr="009450B8">
      <w:rPr>
        <w:rFonts w:ascii="Angsana New" w:hAnsi="Angsana New"/>
        <w:i/>
        <w:iCs/>
        <w:noProof/>
        <w:sz w:val="30"/>
        <w:szCs w:val="30"/>
      </w:rPr>
      <w:t>BTGt3-YE'22-set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79D6F12C" w14:textId="77777777" w:rsidR="001E1A61" w:rsidRPr="004E4BE4" w:rsidRDefault="001E1A61" w:rsidP="0002315F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BBDE" w14:textId="18F2714B" w:rsidR="001E1A61" w:rsidRPr="00C54B32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FE60C8">
      <w:rPr>
        <w:rStyle w:val="PageNumber"/>
        <w:rFonts w:ascii="Angsana New" w:hAnsi="Angsana New"/>
        <w:noProof/>
        <w:sz w:val="30"/>
        <w:szCs w:val="30"/>
      </w:rPr>
      <w:t>9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68FB6F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9FC1" w14:textId="24CEFD7E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0B556A29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3764" w14:textId="7A4AB27E" w:rsidR="001E1A61" w:rsidRPr="006E7C49" w:rsidRDefault="001E1A61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FE60C8">
      <w:rPr>
        <w:rFonts w:ascii="Angsana New" w:hAnsi="Angsana New"/>
        <w:noProof/>
        <w:sz w:val="30"/>
        <w:szCs w:val="30"/>
      </w:rPr>
      <w:t>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C93C" w14:textId="77777777" w:rsidR="000E5639" w:rsidRPr="006E7C49" w:rsidRDefault="000E5639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FE60C8">
      <w:rPr>
        <w:rFonts w:ascii="Angsana New" w:hAnsi="Angsana New"/>
        <w:noProof/>
        <w:sz w:val="30"/>
        <w:szCs w:val="30"/>
      </w:rPr>
      <w:t>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A3A7" w14:textId="77777777" w:rsidR="00937228" w:rsidRDefault="00937228">
      <w:r>
        <w:separator/>
      </w:r>
    </w:p>
  </w:footnote>
  <w:footnote w:type="continuationSeparator" w:id="0">
    <w:p w14:paraId="3553445A" w14:textId="77777777" w:rsidR="00937228" w:rsidRDefault="00937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728A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4E5FBDE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C1E0F" w14:textId="276FC495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70DC7">
      <w:rPr>
        <w:rFonts w:ascii="Angsana New" w:hAnsi="Angsana New"/>
        <w:b/>
        <w:bCs/>
        <w:sz w:val="32"/>
        <w:szCs w:val="32"/>
      </w:rPr>
      <w:t>2565</w:t>
    </w:r>
  </w:p>
  <w:p w14:paraId="4419F7F2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CF05" w14:textId="77777777" w:rsidR="003E721D" w:rsidRPr="008E10A7" w:rsidRDefault="003E721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4B0E4A2" w14:textId="77777777" w:rsidR="003E721D" w:rsidRDefault="003E721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FF152" w14:textId="2C38762B" w:rsidR="003E721D" w:rsidRDefault="003E721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2D19A1CB" w14:textId="77777777" w:rsidR="003E721D" w:rsidRPr="002115BA" w:rsidRDefault="003E721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99EE8" w14:textId="77777777" w:rsidR="001E1A61" w:rsidRDefault="001E1A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F261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FE46D26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0A1DEC8" w14:textId="2920AB6D" w:rsidR="001E1A61" w:rsidRDefault="001E1A61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A5791">
      <w:rPr>
        <w:rFonts w:ascii="Angsana New" w:hAnsi="Angsana New"/>
        <w:b/>
        <w:bCs/>
        <w:sz w:val="32"/>
        <w:szCs w:val="32"/>
      </w:rPr>
      <w:t>2565</w:t>
    </w:r>
  </w:p>
  <w:p w14:paraId="655D31E3" w14:textId="77777777" w:rsidR="007B0128" w:rsidRDefault="007B0128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8902" w14:textId="77777777" w:rsidR="00A3254E" w:rsidRDefault="00A3254E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451DBD5" w14:textId="77777777" w:rsidR="00A3254E" w:rsidRDefault="00A3254E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B4682" w14:textId="657CB1AE" w:rsidR="00A3254E" w:rsidRDefault="00A3254E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BB952D9" w14:textId="77777777" w:rsidR="00A3254E" w:rsidRDefault="00A3254E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DF41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6C9E0C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E150DB" w14:textId="41822F99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E167FA">
      <w:rPr>
        <w:rFonts w:ascii="Angsana New" w:hAnsi="Angsana New"/>
        <w:b/>
        <w:bCs/>
        <w:sz w:val="32"/>
        <w:szCs w:val="32"/>
      </w:rPr>
      <w:t>2565</w:t>
    </w:r>
  </w:p>
  <w:p w14:paraId="13E9BE25" w14:textId="77777777" w:rsidR="00E167FA" w:rsidRPr="002115BA" w:rsidRDefault="00E167FA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5"/>
  </w:num>
  <w:num w:numId="5">
    <w:abstractNumId w:val="30"/>
  </w:num>
  <w:num w:numId="6">
    <w:abstractNumId w:val="7"/>
  </w:num>
  <w:num w:numId="7">
    <w:abstractNumId w:val="9"/>
  </w:num>
  <w:num w:numId="8">
    <w:abstractNumId w:val="23"/>
  </w:num>
  <w:num w:numId="9">
    <w:abstractNumId w:val="22"/>
  </w:num>
  <w:num w:numId="10">
    <w:abstractNumId w:val="20"/>
  </w:num>
  <w:num w:numId="11">
    <w:abstractNumId w:val="19"/>
  </w:num>
  <w:num w:numId="12">
    <w:abstractNumId w:val="6"/>
  </w:num>
  <w:num w:numId="13">
    <w:abstractNumId w:val="27"/>
  </w:num>
  <w:num w:numId="14">
    <w:abstractNumId w:val="34"/>
  </w:num>
  <w:num w:numId="15">
    <w:abstractNumId w:val="33"/>
  </w:num>
  <w:num w:numId="16">
    <w:abstractNumId w:val="32"/>
  </w:num>
  <w:num w:numId="17">
    <w:abstractNumId w:val="0"/>
  </w:num>
  <w:num w:numId="18">
    <w:abstractNumId w:val="16"/>
  </w:num>
  <w:num w:numId="19">
    <w:abstractNumId w:val="26"/>
  </w:num>
  <w:num w:numId="20">
    <w:abstractNumId w:val="2"/>
  </w:num>
  <w:num w:numId="21">
    <w:abstractNumId w:val="14"/>
  </w:num>
  <w:num w:numId="22">
    <w:abstractNumId w:val="25"/>
  </w:num>
  <w:num w:numId="23">
    <w:abstractNumId w:val="3"/>
  </w:num>
  <w:num w:numId="24">
    <w:abstractNumId w:val="24"/>
  </w:num>
  <w:num w:numId="25">
    <w:abstractNumId w:val="8"/>
  </w:num>
  <w:num w:numId="26">
    <w:abstractNumId w:val="15"/>
  </w:num>
  <w:num w:numId="27">
    <w:abstractNumId w:val="13"/>
  </w:num>
  <w:num w:numId="28">
    <w:abstractNumId w:val="28"/>
  </w:num>
  <w:num w:numId="29">
    <w:abstractNumId w:val="31"/>
  </w:num>
  <w:num w:numId="30">
    <w:abstractNumId w:val="29"/>
  </w:num>
  <w:num w:numId="31">
    <w:abstractNumId w:val="17"/>
  </w:num>
  <w:num w:numId="32">
    <w:abstractNumId w:val="10"/>
  </w:num>
  <w:num w:numId="33">
    <w:abstractNumId w:val="21"/>
  </w:num>
  <w:num w:numId="34">
    <w:abstractNumId w:val="4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B14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8"/>
    <w:rsid w:val="000432F2"/>
    <w:rsid w:val="00043380"/>
    <w:rsid w:val="000434D6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2F8A"/>
    <w:rsid w:val="000632C6"/>
    <w:rsid w:val="00063469"/>
    <w:rsid w:val="00063787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29F3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60B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136F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B32"/>
    <w:rsid w:val="00197F85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C1D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572"/>
    <w:rsid w:val="001F7711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7E3"/>
    <w:rsid w:val="00216830"/>
    <w:rsid w:val="00216B62"/>
    <w:rsid w:val="00216D68"/>
    <w:rsid w:val="00217054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D1"/>
    <w:rsid w:val="00234718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E92"/>
    <w:rsid w:val="00272EA1"/>
    <w:rsid w:val="00273195"/>
    <w:rsid w:val="00273567"/>
    <w:rsid w:val="0027370F"/>
    <w:rsid w:val="0027388D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76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34FF"/>
    <w:rsid w:val="003135DA"/>
    <w:rsid w:val="003139BD"/>
    <w:rsid w:val="00313B3F"/>
    <w:rsid w:val="00313CB7"/>
    <w:rsid w:val="00313F42"/>
    <w:rsid w:val="003141FB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0C3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7ED"/>
    <w:rsid w:val="0038587A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F02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37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60"/>
    <w:rsid w:val="003E68FC"/>
    <w:rsid w:val="003E6A82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DB4"/>
    <w:rsid w:val="003F5DCD"/>
    <w:rsid w:val="003F5E49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7064"/>
    <w:rsid w:val="0045711F"/>
    <w:rsid w:val="0045777C"/>
    <w:rsid w:val="00457BB1"/>
    <w:rsid w:val="00457F5E"/>
    <w:rsid w:val="00457F99"/>
    <w:rsid w:val="0046049E"/>
    <w:rsid w:val="00460660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F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62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EA"/>
    <w:rsid w:val="005731E3"/>
    <w:rsid w:val="00573360"/>
    <w:rsid w:val="0057374F"/>
    <w:rsid w:val="0057375F"/>
    <w:rsid w:val="00573858"/>
    <w:rsid w:val="00573A2B"/>
    <w:rsid w:val="00573CF9"/>
    <w:rsid w:val="00573EA2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41D"/>
    <w:rsid w:val="00593865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A1"/>
    <w:rsid w:val="00692E56"/>
    <w:rsid w:val="006930FE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6A6D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0E11"/>
    <w:rsid w:val="006A1204"/>
    <w:rsid w:val="006A147A"/>
    <w:rsid w:val="006A1579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D1B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4B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AD8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E30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2BF"/>
    <w:rsid w:val="00835421"/>
    <w:rsid w:val="00835471"/>
    <w:rsid w:val="00835DE5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4F0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F92"/>
    <w:rsid w:val="008B72F5"/>
    <w:rsid w:val="008B77AB"/>
    <w:rsid w:val="008B7F9F"/>
    <w:rsid w:val="008C013F"/>
    <w:rsid w:val="008C0236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EDF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9F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228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0B8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2E5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7E"/>
    <w:rsid w:val="009730D8"/>
    <w:rsid w:val="009733B9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0C03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22D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1264"/>
    <w:rsid w:val="009D1283"/>
    <w:rsid w:val="009D1340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315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0AE"/>
    <w:rsid w:val="00A0310E"/>
    <w:rsid w:val="00A0311C"/>
    <w:rsid w:val="00A031BD"/>
    <w:rsid w:val="00A0350B"/>
    <w:rsid w:val="00A03572"/>
    <w:rsid w:val="00A03587"/>
    <w:rsid w:val="00A03703"/>
    <w:rsid w:val="00A037FF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74D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F7C"/>
    <w:rsid w:val="00A3103D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D5C"/>
    <w:rsid w:val="00A63E0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3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240C"/>
    <w:rsid w:val="00AF24E1"/>
    <w:rsid w:val="00AF24EB"/>
    <w:rsid w:val="00AF26F7"/>
    <w:rsid w:val="00AF27BB"/>
    <w:rsid w:val="00AF2859"/>
    <w:rsid w:val="00AF2AF4"/>
    <w:rsid w:val="00AF2B6E"/>
    <w:rsid w:val="00AF2D36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59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B0"/>
    <w:rsid w:val="00B07F06"/>
    <w:rsid w:val="00B10198"/>
    <w:rsid w:val="00B10251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6683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0D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257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B0F"/>
    <w:rsid w:val="00BC6C6B"/>
    <w:rsid w:val="00BC6CB3"/>
    <w:rsid w:val="00BC71E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95B"/>
    <w:rsid w:val="00C02EC8"/>
    <w:rsid w:val="00C02F18"/>
    <w:rsid w:val="00C02FFC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7D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25C"/>
    <w:rsid w:val="00C32488"/>
    <w:rsid w:val="00C32560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5E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8E"/>
    <w:rsid w:val="00C725A0"/>
    <w:rsid w:val="00C72888"/>
    <w:rsid w:val="00C72D72"/>
    <w:rsid w:val="00C73657"/>
    <w:rsid w:val="00C7377E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2D6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709"/>
    <w:rsid w:val="00C949FA"/>
    <w:rsid w:val="00C94A7C"/>
    <w:rsid w:val="00C94C52"/>
    <w:rsid w:val="00C94DFA"/>
    <w:rsid w:val="00C94F46"/>
    <w:rsid w:val="00C953BB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C1"/>
    <w:rsid w:val="00CD73BD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04"/>
    <w:rsid w:val="00CF0533"/>
    <w:rsid w:val="00CF0599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133A"/>
    <w:rsid w:val="00D114EE"/>
    <w:rsid w:val="00D1170A"/>
    <w:rsid w:val="00D11749"/>
    <w:rsid w:val="00D1197A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602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45D"/>
    <w:rsid w:val="00DC593E"/>
    <w:rsid w:val="00DC5ADB"/>
    <w:rsid w:val="00DC5E9B"/>
    <w:rsid w:val="00DC609C"/>
    <w:rsid w:val="00DC60B4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B53"/>
    <w:rsid w:val="00DE1D7E"/>
    <w:rsid w:val="00DE1F6E"/>
    <w:rsid w:val="00DE2140"/>
    <w:rsid w:val="00DE249E"/>
    <w:rsid w:val="00DE24C3"/>
    <w:rsid w:val="00DE260B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F62"/>
    <w:rsid w:val="00F3757C"/>
    <w:rsid w:val="00F375E4"/>
    <w:rsid w:val="00F375E9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A3E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9E0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EB3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14.xml"/><Relationship Id="rId33" Type="http://schemas.openxmlformats.org/officeDocument/2006/relationships/footer" Target="footer2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29" Type="http://schemas.openxmlformats.org/officeDocument/2006/relationships/footer" Target="footer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32" Type="http://schemas.openxmlformats.org/officeDocument/2006/relationships/footer" Target="footer1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12.xml"/><Relationship Id="rId28" Type="http://schemas.openxmlformats.org/officeDocument/2006/relationships/footer" Target="footer16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1.xml"/><Relationship Id="rId27" Type="http://schemas.openxmlformats.org/officeDocument/2006/relationships/footer" Target="footer15.xml"/><Relationship Id="rId30" Type="http://schemas.openxmlformats.org/officeDocument/2006/relationships/footer" Target="footer18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100</Pages>
  <Words>17622</Words>
  <Characters>100451</Characters>
  <Application>Microsoft Office Word</Application>
  <DocSecurity>0</DocSecurity>
  <Lines>837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117838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Suteera, Kamolpattana</cp:lastModifiedBy>
  <cp:revision>4</cp:revision>
  <cp:lastPrinted>2023-02-27T06:24:00Z</cp:lastPrinted>
  <dcterms:created xsi:type="dcterms:W3CDTF">2023-02-28T00:16:00Z</dcterms:created>
  <dcterms:modified xsi:type="dcterms:W3CDTF">2023-02-28T11:09:00Z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