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6FC3" w14:textId="5D8B759B" w:rsidR="00EA6304" w:rsidRPr="00C3077D" w:rsidRDefault="00701CBF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ED8569F" w14:textId="77777777" w:rsidR="00EF4B5A" w:rsidRPr="00C3077D" w:rsidRDefault="00EF4B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7FCFE1" w14:textId="30B825B8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56B479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562F3E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5F3A96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5756E6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AD7731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C27123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7B197E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8DBF14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E846F7" w14:textId="77777777" w:rsidR="00CA76C3" w:rsidRPr="00C3077D" w:rsidRDefault="0024777D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0" w:name="Start"/>
      <w:bookmarkEnd w:id="0"/>
      <w:r w:rsidRPr="00C3077D">
        <w:rPr>
          <w:rFonts w:asciiTheme="majorBidi" w:hAnsiTheme="majorBidi" w:cstheme="majorBidi"/>
          <w:sz w:val="30"/>
          <w:szCs w:val="30"/>
        </w:rPr>
        <w:tab/>
      </w:r>
    </w:p>
    <w:p w14:paraId="6AF776BA" w14:textId="77777777" w:rsidR="00CA76C3" w:rsidRPr="002759E0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59E0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59E0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292A74C" w14:textId="77777777" w:rsidR="00CA76C3" w:rsidRPr="002759E0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bookmarkEnd w:id="1"/>
    <w:p w14:paraId="3F28CD79" w14:textId="08C4F50C" w:rsidR="00247CD7" w:rsidRPr="002759E0" w:rsidRDefault="00CA76C3" w:rsidP="00247C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6D00C9" w:rsidRPr="002759E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1B5F8402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580D87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0BD4D9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E7B8F86" w14:textId="77777777" w:rsidR="007C2D59" w:rsidRPr="002759E0" w:rsidRDefault="007C2D59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  <w:sectPr w:rsidR="007C2D59" w:rsidRPr="002759E0" w:rsidSect="007F410C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253DD588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03591AE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222A0CB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57F6AC1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42F543E" w14:textId="77777777" w:rsidR="00247626" w:rsidRPr="002759E0" w:rsidRDefault="00247626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6BF982E" w14:textId="77777777" w:rsidR="001902A0" w:rsidRPr="002759E0" w:rsidRDefault="001902A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F3DE564" w14:textId="77777777" w:rsidR="00247626" w:rsidRPr="002759E0" w:rsidRDefault="00247626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4960E83" w14:textId="77777777" w:rsidR="005F51FB" w:rsidRPr="002759E0" w:rsidRDefault="005F51FB" w:rsidP="005F51F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2759E0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B7819E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F475EC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ล็อกซเล่ย์ จำกัด</w:t>
      </w:r>
      <w:r w:rsidRPr="002759E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225CAB50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824E7F7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036C51" w14:textId="77777777" w:rsidR="00701B80" w:rsidRPr="002759E0" w:rsidRDefault="00701B80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E3C8A6" w14:textId="2C4C295D" w:rsidR="005F51FB" w:rsidRPr="002759E0" w:rsidRDefault="005F51FB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ล็อกซเล่ย์ จำกัด (มหาชน) และบริษัทย่อย </w:t>
      </w:r>
      <w:r w:rsidR="00FB4A10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(กลุ่มบริษัท)</w:t>
      </w:r>
      <w:r w:rsidRPr="002759E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และของเฉพาะบริษัท ล็อกซเล่ย์ จำกัด (มหาชน) (บริษัท) ตามลำดับ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eastAsia="Calibri" w:hAnsiTheme="majorBidi" w:cstheme="majorBidi"/>
          <w:spacing w:val="-2"/>
          <w:sz w:val="30"/>
          <w:szCs w:val="30"/>
          <w:cs/>
        </w:rPr>
        <w:t>ซึ่งประกอบด้วยงบแสดงฐานะการเงินรวม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31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2565</w:t>
      </w:r>
      <w:r w:rsidR="00B96664"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="00FB4A10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2759E0">
        <w:rPr>
          <w:rFonts w:asciiTheme="majorBidi" w:hAnsiTheme="majorBidi" w:cstheme="majorBidi"/>
          <w:sz w:val="30"/>
          <w:szCs w:val="30"/>
          <w:cs/>
        </w:rPr>
        <w:t>ญ</w:t>
      </w:r>
      <w:r w:rsidR="005F2168" w:rsidRPr="002759E0">
        <w:rPr>
          <w:rFonts w:asciiTheme="majorBidi" w:hAnsiTheme="majorBidi" w:cstheme="majorBidi"/>
          <w:sz w:val="30"/>
          <w:szCs w:val="30"/>
          <w:cs/>
        </w:rPr>
        <w:t>และเรื่องอื่น</w:t>
      </w:r>
      <w:r w:rsidRPr="002759E0">
        <w:rPr>
          <w:rFonts w:asciiTheme="majorBidi" w:hAnsiTheme="majorBidi" w:cstheme="majorBidi"/>
          <w:sz w:val="30"/>
          <w:szCs w:val="30"/>
          <w:cs/>
        </w:rPr>
        <w:t>ๆ</w:t>
      </w:r>
    </w:p>
    <w:p w14:paraId="2F953A95" w14:textId="77777777" w:rsidR="005F51FB" w:rsidRPr="002759E0" w:rsidRDefault="005F51FB" w:rsidP="00701B8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F53B67" w14:textId="065F8675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31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2565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2759E0">
        <w:rPr>
          <w:rFonts w:asciiTheme="majorBidi" w:hAnsiTheme="majorBidi" w:cstheme="majorBidi"/>
          <w:sz w:val="30"/>
          <w:szCs w:val="30"/>
          <w:cs/>
        </w:rPr>
        <w:t>น</w:t>
      </w:r>
    </w:p>
    <w:p w14:paraId="7CF486A7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BDEA343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72A1F13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7F25ACE" w14:textId="1C186FB3" w:rsidR="00A43732" w:rsidRPr="002759E0" w:rsidRDefault="0012793D" w:rsidP="0012793D">
      <w:pPr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รวมถึง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ที่กำหนดโดยสภาวิชาชีพบัญชี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(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>)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ๆ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945C4E" w14:textId="77777777" w:rsidR="0012793D" w:rsidRPr="002759E0" w:rsidRDefault="0012793D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9A5FE0C" w14:textId="77777777" w:rsidR="005F51FB" w:rsidRPr="002759E0" w:rsidRDefault="00E9334D" w:rsidP="00E9334D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  <w:r w:rsidR="005F51FB" w:rsidRPr="002759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00FC071" w14:textId="77777777" w:rsidR="00D30571" w:rsidRPr="002759E0" w:rsidRDefault="00D30571" w:rsidP="00D3057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7567DBA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2217C6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D30571" w:rsidRPr="002759E0" w14:paraId="1E5159D8" w14:textId="77777777" w:rsidTr="006C3BE5">
        <w:tc>
          <w:tcPr>
            <w:tcW w:w="9738" w:type="dxa"/>
            <w:gridSpan w:val="2"/>
            <w:shd w:val="clear" w:color="auto" w:fill="auto"/>
          </w:tcPr>
          <w:p w14:paraId="12F6BA2F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ลูกหนี้ที่เกี่ยวข้อง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และประมาณการหนี้สินผลขาดทุนของงานโครงการ</w:t>
            </w:r>
          </w:p>
        </w:tc>
      </w:tr>
      <w:tr w:rsidR="00D30571" w:rsidRPr="002759E0" w14:paraId="70732F05" w14:textId="77777777" w:rsidTr="006C3BE5">
        <w:tc>
          <w:tcPr>
            <w:tcW w:w="9738" w:type="dxa"/>
            <w:gridSpan w:val="2"/>
            <w:shd w:val="clear" w:color="auto" w:fill="auto"/>
          </w:tcPr>
          <w:p w14:paraId="31F072DC" w14:textId="0E121FFC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51A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87DA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="00CC51A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765D18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5D1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65D18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ฒ</w:t>
            </w:r>
            <w:r w:rsidR="00765D1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87204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50CD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(ด)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1F23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61F23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2759E0" w14:paraId="44297BF0" w14:textId="77777777" w:rsidTr="006C3BE5">
        <w:tc>
          <w:tcPr>
            <w:tcW w:w="4585" w:type="dxa"/>
            <w:shd w:val="clear" w:color="auto" w:fill="auto"/>
          </w:tcPr>
          <w:p w14:paraId="0DDFCF80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5E281E91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2759E0" w14:paraId="19A30BEF" w14:textId="77777777" w:rsidTr="0090046D">
        <w:trPr>
          <w:trHeight w:val="1711"/>
        </w:trPr>
        <w:tc>
          <w:tcPr>
            <w:tcW w:w="4585" w:type="dxa"/>
            <w:shd w:val="clear" w:color="auto" w:fill="auto"/>
          </w:tcPr>
          <w:p w14:paraId="0684892C" w14:textId="77777777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รายได้หลักของกลุ่มบริษัทมาจากการให้บริการเกี่ยวกับธุรกิจเทคโนโลยี</w:t>
            </w:r>
            <w:r w:rsidR="00E83F2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สารสนเทศ 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 </w:t>
            </w:r>
            <w:r w:rsidR="00354944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พลังงานและเน็ตเวิร์คโซลูชั่นส์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การให้บริการบางสัญญารับรู้รายได้และกำไรตามขั้นความสำเร็จของงานโดยอ้างอิงอัตราส่วนของต้นทุนที่เกิดขึ้นจริง ณ วันสิ้นรอบระยะเวลารายงานกับประมาณการต้นทุนทั้งสิ้นเมื่อสิ้นสุดสัญญา 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ซึ่งรวมถึงผลขาดทุนที่อาจเกิดขึ้น</w:t>
            </w:r>
          </w:p>
          <w:p w14:paraId="258F0E70" w14:textId="77777777" w:rsidR="004E6808" w:rsidRPr="002759E0" w:rsidRDefault="004E6808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29B407" w14:textId="77777777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และลูกหนี้ที่เกี่ยวข้องอย่างถูกต้องนั้นขึ้นอยู่กับปัจจัยสำคัญดังต่อไปนี้</w:t>
            </w:r>
          </w:p>
          <w:p w14:paraId="66EC6C79" w14:textId="77777777" w:rsidR="001902A0" w:rsidRPr="002759E0" w:rsidRDefault="001902A0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ต้นทุนที่เกิดขึ้นจริง</w:t>
            </w:r>
          </w:p>
          <w:p w14:paraId="170A4895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การสำรวจงานที่ได้ทำเสร็จโดยวิศวกร</w:t>
            </w:r>
          </w:p>
          <w:p w14:paraId="008F41D1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ประมาณการต้นทุนทั้งสิ้นของสัญญา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ผลขาดทุนที่อาจเกิดขึ้น</w:t>
            </w:r>
            <w:r w:rsidR="00796179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179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12DC9F8F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ซึ่งรวมถึงการปรับเปลี่ยนสัญญา ทำให้เกิดการปรับปรุงประมาณการซึ่งอาจก่อให้เกิดผลต่างของจำนวนเงินที่รับรู้ </w:t>
            </w:r>
          </w:p>
          <w:p w14:paraId="34E1E002" w14:textId="77777777" w:rsidR="004E6808" w:rsidRPr="002759E0" w:rsidRDefault="004E6808" w:rsidP="009A6453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5B6E66" w14:textId="675A34DF" w:rsidR="00D30571" w:rsidRPr="002759E0" w:rsidRDefault="00D30571" w:rsidP="009A6453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เนื่องจากเป็นเรื่องที่เป็นการประมาณการตลอดอายุของ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สัญญา และสัญญามีลักษณะเฉพาะเจาะจงที่มีเงื่อนไขหลากหลายรูปแบบ จึงทำให้การรับรู้รายได้ตามสัญญามีความซับซ้อนและใช้วิจารณญาณสูง</w:t>
            </w:r>
          </w:p>
        </w:tc>
        <w:tc>
          <w:tcPr>
            <w:tcW w:w="5153" w:type="dxa"/>
            <w:shd w:val="clear" w:color="auto" w:fill="auto"/>
          </w:tcPr>
          <w:p w14:paraId="46A7340E" w14:textId="06CED720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 xml:space="preserve">การตรวจสอบของข้าพเจ้ารวมถึงการประเมินการออกแบบการควบคุม ทดสอบการนำมาปฏิบัติ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ทดสอบประสิทธิผลของการควบคุมที่เกี่ยวข้อง ซึ่งได้แก่ การสอบทานสัญญา การประมาณการต้นทุน และ</w:t>
            </w:r>
            <w:r w:rsidR="00A73DB1" w:rsidRPr="002759E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ประมาณการผลขาดทุนที่อาจเกิดขึ้น ข้าพเจ้าสุ่มเลือกสัญญาซึ่งพิจารณาจากทั้งปัจจัยเชิงปริมาณและปัจจัยเชิงคุณภาพเพื่อที่จะประเมินและทดสอบสัญญาที่มี</w:t>
            </w:r>
            <w:r w:rsidR="00AF728B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นัย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สำคัญและมีความซับซ้อน เพื่อปฏิบัติงานตรวจสอบของข้าพเจ้าดังนี้</w:t>
            </w:r>
          </w:p>
          <w:p w14:paraId="1784DBF3" w14:textId="77777777" w:rsidR="001902A0" w:rsidRPr="002759E0" w:rsidRDefault="001902A0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ทดสอบรายละเอียดของต้นทุนที่เกิดขึ้นจริงโดยการตรวจสอบกับเอกสารประกอบที่เกี่ยวข้อง</w:t>
            </w:r>
          </w:p>
          <w:p w14:paraId="5EF6AB1A" w14:textId="77777777" w:rsidR="00D30571" w:rsidRPr="002759E0" w:rsidRDefault="00811A8F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วามรู้ความสามารถของวิศวกรของกลุ่มบริษัทในส่วนที่เกี่ยวกับการประมาณการขั้นความสำเร็จของแต่ละโครงการ</w:t>
            </w:r>
          </w:p>
          <w:p w14:paraId="380EFCA2" w14:textId="77777777" w:rsidR="00D30571" w:rsidRPr="002759E0" w:rsidRDefault="00824E4A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พิจารณา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เงื่อนไขที่สำคัญในสัญญาที่เกี่ยวข้องกับการจัดทำประมาณการและการรับรู้รายได้ในงบการเงิน </w:t>
            </w:r>
            <w:r w:rsidR="00D30571" w:rsidRPr="002759E0" w:rsidDel="007D06B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1FE93D1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ขอรายละเอียดประกอบการประมาณการ</w:t>
            </w:r>
            <w:r w:rsidR="001902A0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ต้นทุนทั้งสิ้นของสัญญาซึ่งรวมถึงผลขาดทุนที่อาจเกิดขึ้น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จากผู้บริหาร เพื่อประเมินความสมเหตุสมผลของการประมาณการ โดยพิจารณา</w:t>
            </w:r>
            <w:r w:rsidR="00824E4A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การประมาณการในอดีต</w:t>
            </w:r>
            <w:r w:rsidR="007A0039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และปัจจัยแวดล้อมในปัจจุบัน</w:t>
            </w:r>
          </w:p>
          <w:p w14:paraId="0E797EEA" w14:textId="0030DA4C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ทดสอบความถูกต้องของการคำนวณรายได้ตามสัญญาลูกหนี้ที่เกี่ยวข้อง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>งานโครงการ รวมถึงวิเคราะห์เปรียบเทียบขั้นความสำเร็จตามส่วนของต้นทุนที่เกิดขึ้นจริงจนถึงวันสิ้นรอ</w:t>
            </w:r>
            <w:r w:rsidR="0055194E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ระยะเวลารายงานกับประมาณการต้นทุนทั้งสิ้นเมื่อสิ้นสุดสัญญากับขั้นความสำเร็จที่ประเมินโดยวิศวกร</w:t>
            </w:r>
          </w:p>
          <w:p w14:paraId="66067D25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ประเมินความสามารถของกลุ่มบริษัทในการส่งมอบงานตามสัญญาว่าเป็นไปตามประมาณการ โดยวิเคราะห์ความสัมพันธ์ระหว่างต้นทุนกับการเรียกเก็บค่าบริการ</w:t>
            </w:r>
            <w:r w:rsidR="00755030" w:rsidRPr="002759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ตามสัญญา</w:t>
            </w:r>
          </w:p>
          <w:p w14:paraId="21FBDFBE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สำรวจทางกายภาพถึงความมีอยู่จริงและควา</w:t>
            </w:r>
            <w:r w:rsidR="00755030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สมเหตุสมผลของขั้นความสำเร็จของแต่ละโครงการ และ</w:t>
            </w:r>
          </w:p>
          <w:p w14:paraId="56C333B2" w14:textId="77777777" w:rsidR="00D30571" w:rsidRPr="002759E0" w:rsidRDefault="00B13E0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1F0D8241" w14:textId="77777777" w:rsidR="00D30571" w:rsidRPr="002759E0" w:rsidRDefault="00D30571" w:rsidP="00D30571">
      <w:pPr>
        <w:pStyle w:val="Defaul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23"/>
        <w:gridCol w:w="5130"/>
      </w:tblGrid>
      <w:tr w:rsidR="00D30571" w:rsidRPr="002759E0" w14:paraId="20F9B2DD" w14:textId="77777777" w:rsidTr="006C3BE5">
        <w:tc>
          <w:tcPr>
            <w:tcW w:w="9738" w:type="dxa"/>
            <w:gridSpan w:val="3"/>
            <w:shd w:val="clear" w:color="auto" w:fill="auto"/>
          </w:tcPr>
          <w:p w14:paraId="644AB474" w14:textId="4D31903D" w:rsidR="00D30571" w:rsidRPr="002759E0" w:rsidRDefault="00D30571" w:rsidP="00EA17F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มูลค่าของเงินลงทุนใน</w:t>
            </w:r>
            <w:r w:rsidR="004E680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="004E680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</w:tr>
      <w:tr w:rsidR="00D30571" w:rsidRPr="002759E0" w14:paraId="5584B465" w14:textId="77777777" w:rsidTr="006C3BE5">
        <w:tc>
          <w:tcPr>
            <w:tcW w:w="9738" w:type="dxa"/>
            <w:gridSpan w:val="3"/>
            <w:shd w:val="clear" w:color="auto" w:fill="auto"/>
          </w:tcPr>
          <w:p w14:paraId="264F9144" w14:textId="066F9DC6" w:rsidR="00D30571" w:rsidRPr="002759E0" w:rsidRDefault="00D30571" w:rsidP="00B50B3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0A8D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7D89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3E01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2759E0" w14:paraId="723540CC" w14:textId="77777777" w:rsidTr="006C3BE5">
        <w:tc>
          <w:tcPr>
            <w:tcW w:w="4585" w:type="dxa"/>
            <w:shd w:val="clear" w:color="auto" w:fill="auto"/>
          </w:tcPr>
          <w:p w14:paraId="5F096699" w14:textId="77777777" w:rsidR="00D30571" w:rsidRPr="002759E0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gridSpan w:val="2"/>
            <w:shd w:val="clear" w:color="auto" w:fill="auto"/>
          </w:tcPr>
          <w:p w14:paraId="06B1E89B" w14:textId="77777777" w:rsidR="00D30571" w:rsidRPr="002759E0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2759E0" w14:paraId="7FF68205" w14:textId="77777777" w:rsidTr="009A6453">
        <w:trPr>
          <w:trHeight w:val="1288"/>
        </w:trPr>
        <w:tc>
          <w:tcPr>
            <w:tcW w:w="4585" w:type="dxa"/>
            <w:shd w:val="clear" w:color="auto" w:fill="auto"/>
          </w:tcPr>
          <w:p w14:paraId="0003BEAF" w14:textId="77777777" w:rsidR="004E6808" w:rsidRPr="002759E0" w:rsidRDefault="004E6808" w:rsidP="00332A6C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กลุ่มบริษัทมีเงินลงทุนในบริษัทย่อย บริษัทร่วมและ</w:t>
            </w:r>
            <w:r w:rsidR="00EA17F9" w:rsidRPr="002759E0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การร่วมค้าหลายแห่ง ในการพิจารณาการลงทุนในแต่ละโครงการนั้น กลุ่มบริษัทมีนโยบายการพิจารณาความเป็นไปได้ของโครงการในอนาคต ผลตอบแทนที่คาดว่าจะได้รับคืนจากการลงทุน รวมถึงปัจจัยอื่นๆ ที่คาดว่าจะมีผลกระทบต่อการลงทุน อีกทั้งมีการทบทวนข้อบ่งชี้เรื่องการด้อยค่าของเงินลงทุนอย่างสม่ำเสมอ</w:t>
            </w:r>
            <w:r w:rsidR="00F9735A" w:rsidRPr="002759E0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F9735A"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ซึ่งการพิจารณาดังกล่าว ต้องใช้ดุลยพินิจของผู้บริหาร ข้าพเจ้าจึงให้ความสำคัญในการตรวจสอบ</w:t>
            </w:r>
          </w:p>
          <w:p w14:paraId="2AB6FAB2" w14:textId="77777777" w:rsidR="00D30571" w:rsidRPr="002759E0" w:rsidRDefault="00D30571" w:rsidP="004E6808">
            <w:pPr>
              <w:spacing w:after="2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3" w:type="dxa"/>
            <w:gridSpan w:val="2"/>
            <w:shd w:val="clear" w:color="auto" w:fill="auto"/>
          </w:tcPr>
          <w:p w14:paraId="48BC3E34" w14:textId="77777777" w:rsidR="00D30571" w:rsidRPr="002759E0" w:rsidRDefault="00D30571" w:rsidP="006C3BE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ตรวจสอบ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ของข้าพเจ้าประกอบด้วย </w:t>
            </w:r>
          </w:p>
          <w:p w14:paraId="78AB39C0" w14:textId="77777777" w:rsidR="00F9735A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การออกแบบการควบคุมที่เกี่ยวข้องและทดสอบกา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รนำมาปฏิบัติ</w:t>
            </w:r>
          </w:p>
          <w:p w14:paraId="5BD36FA3" w14:textId="77777777" w:rsidR="00D30571" w:rsidRPr="002759E0" w:rsidRDefault="00F9735A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การพิจารณาความสามารถในการทำกำไรของบริษัทที่ลงทุนจากผลการดำเนินงาน ข้อมูล</w:t>
            </w:r>
            <w:r w:rsidR="00F138C6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ทางการเงิน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ในอดีต รวมถึงข้อมูลอื่น เพื่อประเมินความเพียงพอของการตั้งค่าเผื่อการด้อยค่าของเงินลงทุน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96EA7D7" w14:textId="77777777" w:rsidR="00D30571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การประเมินกระบวนการในการจัดทำงบประมาณของบริษัท ซึ่งเป็นข้อมูลที่ใช้จัดทำแบบจำลองการคิดลดกระแสเงินสดในอนาคต  </w:t>
            </w:r>
          </w:p>
          <w:p w14:paraId="0529C4F7" w14:textId="77777777" w:rsidR="00D30571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การทดสอบความเหมาะสมของสมมติฐานที่สำคัญต่างๆ เช่น ประมาณการรายได้ ประมาณการต้นทุน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ประมาณการค่าใช้จ่ายทั้งค่าใช้จ่ายฝ่ายทุนและค่าใช้จ่ายในการบริหาร และอัตราคิดลด โดยเปรียบเทียบกับข้อมูลในอดีตของกลุ่มบริษัท รวมถึงข้อมูลภายนอก</w:t>
            </w:r>
          </w:p>
          <w:p w14:paraId="2E75F3C0" w14:textId="77777777" w:rsidR="00D30571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>การทดสอบความถูกต้องของการคำนวณ และ</w:t>
            </w:r>
          </w:p>
          <w:p w14:paraId="7E14D32E" w14:textId="77777777" w:rsidR="00D3057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  <w:tr w:rsidR="00DE2B56" w:rsidRPr="002759E0" w14:paraId="03FD7C86" w14:textId="77777777" w:rsidTr="00DE2B56">
        <w:trPr>
          <w:trHeight w:val="208"/>
        </w:trPr>
        <w:tc>
          <w:tcPr>
            <w:tcW w:w="4585" w:type="dxa"/>
            <w:tcBorders>
              <w:left w:val="nil"/>
              <w:right w:val="nil"/>
            </w:tcBorders>
            <w:shd w:val="clear" w:color="auto" w:fill="auto"/>
          </w:tcPr>
          <w:p w14:paraId="74875FAB" w14:textId="2E9EDAFA" w:rsidR="00DE2B56" w:rsidRPr="002759E0" w:rsidRDefault="00DE2B56" w:rsidP="00332A6C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6E213B" w14:textId="77777777" w:rsidR="00DE2B56" w:rsidRPr="002759E0" w:rsidRDefault="00DE2B56" w:rsidP="006C3B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3E01" w:rsidRPr="002759E0" w14:paraId="781AB62A" w14:textId="77777777" w:rsidTr="004E1888">
        <w:tc>
          <w:tcPr>
            <w:tcW w:w="9738" w:type="dxa"/>
            <w:gridSpan w:val="3"/>
            <w:shd w:val="clear" w:color="auto" w:fill="auto"/>
          </w:tcPr>
          <w:p w14:paraId="6CFE6FFA" w14:textId="5B9029CC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มูลค่าของลูกหนี้การค้า ลูกหนี้อื่นและลูกหนี้ตามสัญญาปรับโครงสร้างหนี้</w:t>
            </w:r>
          </w:p>
        </w:tc>
      </w:tr>
      <w:tr w:rsidR="00B13E01" w:rsidRPr="002759E0" w14:paraId="1B9FBC61" w14:textId="77777777" w:rsidTr="004E1888">
        <w:tc>
          <w:tcPr>
            <w:tcW w:w="9738" w:type="dxa"/>
            <w:gridSpan w:val="3"/>
            <w:shd w:val="clear" w:color="auto" w:fill="auto"/>
          </w:tcPr>
          <w:p w14:paraId="33CB5C46" w14:textId="58744E7D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7DA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13E01" w:rsidRPr="002759E0" w14:paraId="2F4C214B" w14:textId="77777777" w:rsidTr="004E1888">
        <w:tc>
          <w:tcPr>
            <w:tcW w:w="4608" w:type="dxa"/>
            <w:gridSpan w:val="2"/>
            <w:shd w:val="clear" w:color="auto" w:fill="auto"/>
          </w:tcPr>
          <w:p w14:paraId="5A0A8BA3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19BC11B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13E01" w:rsidRPr="002759E0" w14:paraId="21D302DD" w14:textId="77777777" w:rsidTr="00382C38">
        <w:trPr>
          <w:trHeight w:val="820"/>
        </w:trPr>
        <w:tc>
          <w:tcPr>
            <w:tcW w:w="4608" w:type="dxa"/>
            <w:gridSpan w:val="2"/>
            <w:shd w:val="clear" w:color="auto" w:fill="auto"/>
          </w:tcPr>
          <w:p w14:paraId="16A61716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ลูกหนี้ของกลุ่มบริษัทส่วนใหญ่ประกอบด้วยบริษัทเอกชน หน่วยงานราชการและรัฐวิสาหกิจ 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7CD05C7D" w14:textId="77777777" w:rsidR="00B13E01" w:rsidRPr="002759E0" w:rsidRDefault="00B13E01" w:rsidP="004E1888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60791BC6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 ลูกหนี้อื่นและลูกหนี้ตามสัญญาปรับโครงสร้างหนี้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จากการประมาณผลขาดทุนด้านเครดิตที่คาดว่าจะเกิดขึ้นตลอดอายุโดยผู้บริหาร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ซึ่งประมาณการโดยการใช้ข้อมูลด้านเครดิตในอดีต สภาวการณ์ของตลาดในปัจจุบันและอนาคต และข้อมูลเฉพาะเจาะจงของลูกค้า</w:t>
            </w:r>
          </w:p>
          <w:p w14:paraId="212B5838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4154B" w14:textId="2023F3B4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เป็นเรื่องสำคัญในการตรวจสอบเนื่องจากลูกหนี้มีสาระสำคัญต่อกลุ่มบริษัทและการรับรู้ผลขาดทุนด้านเครดิตที่คาดว่าจะเกิดขึ้นนั้นต้องใช้</w:t>
            </w:r>
            <w:r w:rsidR="0033639F"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ดุลยพินิจที่สำคัญของผู้บริหาร</w:t>
            </w:r>
          </w:p>
        </w:tc>
        <w:tc>
          <w:tcPr>
            <w:tcW w:w="5130" w:type="dxa"/>
            <w:shd w:val="clear" w:color="auto" w:fill="auto"/>
          </w:tcPr>
          <w:p w14:paraId="47119385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085534C7" w14:textId="0EA751B6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มินการออกแบบการควบคุมและทดสอบการนำมาปฏิบัติ และทดสอบประสิทธิผลของการควบคุมเกี่ยวกับกระบวนการอนุมัติเครดิต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7D67981" w14:textId="12DDA723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ข้อมูลการผิดนัดชำระหนี้ในอดีตด้วยการประเมินการจัดกลุ่มลูกหนี้ตามลักษณะของความเสี่ยงกับรายงานการวิเคราะห์ของฝ่ายบริหาร</w:t>
            </w:r>
            <w:r w:rsidR="0055194E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ประสบการณ์ในอดีตของกลุ่มบริษัท</w:t>
            </w:r>
          </w:p>
          <w:p w14:paraId="0A002115" w14:textId="720968EB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ทดสอบข้อมูลการผิดนัดชำระหนี้ด้วยการประเมินการจัดประเภทอายุลูกหนี้ในรายงานจำแนกอายุลูกหนี้ โดยการสุ่มตัวอย่างลูกหนี้เปรียบเทียบกับเอกสารที่เกี่ยวข้อง และสุ่มทดสอบรายการการรับเงินจากลูกหนี้ภายหลังวันที่ </w:t>
            </w:r>
            <w:r w:rsidR="006D00C9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6D00C9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  <w:p w14:paraId="4201E697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pacing w:val="-6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5DF7FF07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ัฒนาประมาณการของข้าพเจ้าสำหรับอัตราผลขาดทุนด้านเครดิตที่คาดว่าจะเกิดขึ้นโดยใช้การประมาณการตัวเลขสำหรับผลขาดทุนด้านเครดิตที่คาดว่าจะเกิดขึ้นและพิจารณาว่าการประมาณการตัวเลขสอดคล้องกับการประมาณการของผู้บริหารหรือไม่</w:t>
            </w:r>
          </w:p>
          <w:p w14:paraId="0DFF9706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>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4C120CEB" w14:textId="7217E5BC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 และ</w:t>
            </w:r>
          </w:p>
          <w:p w14:paraId="6B867F6A" w14:textId="5DC08915" w:rsidR="00382C38" w:rsidRPr="002759E0" w:rsidRDefault="00B13E01" w:rsidP="00382C38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right="-19" w:hanging="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690B9CAE" w14:textId="77777777" w:rsidR="00F11460" w:rsidRPr="002759E0" w:rsidRDefault="00F11460" w:rsidP="0012793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F2340E" w14:textId="77777777" w:rsidR="00E9334D" w:rsidRPr="002759E0" w:rsidRDefault="00E9334D" w:rsidP="00E9334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6C3E46A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41E7C90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09D9A25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92F64C4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79525B"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ความเชื่อมั่นต่อข้อมูลอื่น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143EA0C" w14:textId="77777777" w:rsidR="001A0124" w:rsidRPr="002759E0" w:rsidRDefault="001A0124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4A9481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FF6E6" w14:textId="77777777" w:rsidR="00BE4DA7" w:rsidRPr="002759E0" w:rsidRDefault="00BE4DA7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51FADD1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5C2A15" w14:textId="77777777" w:rsidR="00E9334D" w:rsidRPr="002759E0" w:rsidRDefault="00E9334D" w:rsidP="00E9334D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9C72478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7CEFC51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B27867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79525B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BC2047A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</w:rPr>
      </w:pPr>
    </w:p>
    <w:p w14:paraId="1398159F" w14:textId="77777777" w:rsidR="009A6453" w:rsidRPr="002759E0" w:rsidRDefault="009A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3E36C2E" w14:textId="26FB5928" w:rsidR="0079525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3DBAA0F" w14:textId="77777777" w:rsidR="00936FE1" w:rsidRPr="002759E0" w:rsidRDefault="00936FE1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6B9DB14" w14:textId="3A1C41C8" w:rsidR="005F51FB" w:rsidRPr="002759E0" w:rsidRDefault="005F51FB" w:rsidP="0006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2759E0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5074E" w:rsidRPr="002759E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กำกับ</w:t>
      </w:r>
      <w:r w:rsidRPr="002759E0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ษัท</w:t>
      </w:r>
    </w:p>
    <w:p w14:paraId="03167B37" w14:textId="77777777" w:rsidR="00BE4DA7" w:rsidRPr="002759E0" w:rsidRDefault="00BE4DA7" w:rsidP="005F51FB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081A481" w14:textId="28C37DD9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CEEFBC8" w14:textId="77777777" w:rsidR="00ED19D8" w:rsidRPr="002759E0" w:rsidRDefault="00ED19D8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23756D6" w14:textId="6BE5760F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</w:t>
      </w:r>
      <w:r w:rsidRPr="002759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C7655BD" w14:textId="77777777" w:rsidR="00ED19D8" w:rsidRPr="002759E0" w:rsidRDefault="005F51FB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  <w:r w:rsidRPr="002759E0">
        <w:rPr>
          <w:rFonts w:asciiTheme="majorBidi" w:eastAsia="Calibri" w:hAnsiTheme="majorBidi" w:cstheme="majorBidi"/>
          <w:sz w:val="24"/>
          <w:szCs w:val="24"/>
          <w:rtl/>
          <w:cs/>
        </w:rPr>
        <w:t xml:space="preserve"> </w:t>
      </w:r>
    </w:p>
    <w:p w14:paraId="55CFB884" w14:textId="00C90FF8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E6924C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759E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4872821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</w:t>
      </w:r>
      <w:r w:rsidRPr="002759E0">
        <w:rPr>
          <w:rFonts w:asciiTheme="majorBidi" w:hAnsiTheme="majorBidi" w:cstheme="majorBidi"/>
          <w:sz w:val="30"/>
          <w:szCs w:val="30"/>
          <w:cs/>
        </w:rPr>
        <w:t>ริษัท</w:t>
      </w:r>
    </w:p>
    <w:p w14:paraId="601B4E81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29FA6DF" w14:textId="57937EA3" w:rsidR="005F51FB" w:rsidRPr="002759E0" w:rsidRDefault="005F51FB" w:rsidP="000055F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</w:t>
      </w:r>
      <w:r w:rsidRPr="002759E0">
        <w:rPr>
          <w:rFonts w:asciiTheme="majorBidi" w:hAnsiTheme="majorBidi" w:cstheme="majorBidi"/>
          <w:sz w:val="30"/>
          <w:szCs w:val="30"/>
          <w:cs/>
        </w:rPr>
        <w:t>ความ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</w:t>
      </w:r>
      <w:r w:rsidR="009802AC" w:rsidRPr="002759E0">
        <w:rPr>
          <w:rFonts w:asciiTheme="majorBidi" w:eastAsia="Calibr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="009802AC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1D18418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ประเมินการนำเสน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อโครงสร้างและเนื้อหาของงบการเงินรวมและงบการเงินเฉพาะกิจการโดยรวม รวมถึง</w:t>
      </w:r>
      <w:r w:rsidR="007D724B" w:rsidRPr="002759E0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</w:t>
      </w:r>
      <w:r w:rsidRPr="002759E0">
        <w:rPr>
          <w:rFonts w:asciiTheme="majorBidi" w:hAnsiTheme="majorBidi" w:cstheme="majorBidi"/>
          <w:sz w:val="30"/>
          <w:szCs w:val="30"/>
          <w:cs/>
        </w:rPr>
        <w:t>องตามที่ควร</w:t>
      </w:r>
      <w:r w:rsidR="007D724B" w:rsidRPr="002759E0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2DC54059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ได้รับหลักฐานการสอบ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าเป็นผู้รับผิดชอบแต่เพียงผู้เดียวต่อความเห็นของข้าพเจ้า</w:t>
      </w:r>
    </w:p>
    <w:p w14:paraId="5F9D0C6D" w14:textId="77777777" w:rsidR="00ED19D8" w:rsidRPr="002759E0" w:rsidRDefault="00ED19D8" w:rsidP="005F51F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1F3B1EA" w14:textId="3B1DE9D0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D35F6" w:rsidRPr="002759E0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7D724B" w:rsidRPr="002759E0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724B" w:rsidRPr="002759E0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2759E0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59FA6F5" w14:textId="77777777" w:rsidR="00D87D89" w:rsidRPr="002759E0" w:rsidRDefault="00D87D89" w:rsidP="005F51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7B39B43" w14:textId="48F6227E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</w:t>
      </w:r>
      <w:r w:rsidR="00DC0477" w:rsidRPr="002759E0">
        <w:rPr>
          <w:rFonts w:asciiTheme="majorBidi" w:eastAsia="Calibri" w:hAnsiTheme="majorBidi" w:cstheme="majorBidi" w:hint="cs"/>
          <w:sz w:val="30"/>
          <w:szCs w:val="30"/>
          <w:cs/>
        </w:rPr>
        <w:t>ระและการดำเนินการเพื่อขจัดอุปสรรคหรือมาตรการป้องกันของข้าพเจ้า</w:t>
      </w:r>
    </w:p>
    <w:p w14:paraId="00581968" w14:textId="77777777" w:rsidR="00BE4DA7" w:rsidRPr="002759E0" w:rsidRDefault="00BE4DA7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EB86CC" w14:textId="77777777" w:rsidR="009A6453" w:rsidRPr="002759E0" w:rsidRDefault="009A6453" w:rsidP="00DC0477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ED369DF" w14:textId="04B28D83" w:rsidR="005F51FB" w:rsidRPr="002759E0" w:rsidRDefault="005F51FB" w:rsidP="00BA5F0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</w:t>
      </w:r>
      <w:r w:rsidR="00125BB1" w:rsidRPr="002759E0">
        <w:rPr>
          <w:rFonts w:asciiTheme="majorBidi" w:eastAsia="Calibri" w:hAnsiTheme="majorBidi" w:cstheme="majorBidi"/>
          <w:sz w:val="30"/>
          <w:szCs w:val="30"/>
          <w:cs/>
        </w:rPr>
        <w:t>แล ข้าพเจ้าได้พิจารณาเรื่องต่าง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F91679B" w14:textId="769F2064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1AA85D4" w14:textId="15DCE644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7A86C8" w14:textId="35919CD2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E39E8ED" w14:textId="7EA98E41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C362BA" w14:textId="77777777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42A1C8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>(</w:t>
      </w:r>
      <w:r w:rsidR="00A015A0" w:rsidRPr="002759E0">
        <w:rPr>
          <w:rFonts w:asciiTheme="majorBidi" w:hAnsiTheme="majorBidi" w:cstheme="majorBidi"/>
          <w:sz w:val="30"/>
          <w:szCs w:val="30"/>
          <w:cs/>
        </w:rPr>
        <w:t>มาริษา ธราธรบรรพกุล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)                             </w:t>
      </w:r>
    </w:p>
    <w:p w14:paraId="32455989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88BB7B" w14:textId="58B2E6F8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D00C9" w:rsidRPr="002759E0">
        <w:rPr>
          <w:rFonts w:asciiTheme="majorBidi" w:hAnsiTheme="majorBidi" w:cstheme="majorBidi"/>
          <w:sz w:val="30"/>
          <w:szCs w:val="30"/>
        </w:rPr>
        <w:t>5752</w:t>
      </w:r>
    </w:p>
    <w:p w14:paraId="57D2A9D6" w14:textId="77777777" w:rsidR="00701B80" w:rsidRPr="002759E0" w:rsidRDefault="00701B80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41FC41" w14:textId="5BB55D8C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D7709FB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C172CF9" w14:textId="138D259D" w:rsidR="00701B80" w:rsidRPr="002759E0" w:rsidRDefault="006D00C9" w:rsidP="004A3DDE">
      <w:pPr>
        <w:ind w:right="-43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</w:rPr>
        <w:t>28</w:t>
      </w:r>
      <w:r w:rsidR="00DC0477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D87D89" w:rsidRPr="002759E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2759E0">
        <w:rPr>
          <w:rFonts w:asciiTheme="majorBidi" w:hAnsiTheme="majorBidi" w:cstheme="majorBidi"/>
          <w:sz w:val="30"/>
          <w:szCs w:val="30"/>
        </w:rPr>
        <w:t>2566</w:t>
      </w:r>
    </w:p>
    <w:p w14:paraId="3CAD1F16" w14:textId="77777777" w:rsidR="00701B80" w:rsidRDefault="00701B80" w:rsidP="004A3DDE">
      <w:pPr>
        <w:ind w:right="-43"/>
        <w:rPr>
          <w:rFonts w:asciiTheme="majorBidi" w:hAnsiTheme="majorBidi" w:cstheme="majorBidi"/>
          <w:sz w:val="30"/>
          <w:szCs w:val="30"/>
        </w:rPr>
      </w:pPr>
    </w:p>
    <w:p w14:paraId="13DDA40F" w14:textId="77777777" w:rsidR="00200ACA" w:rsidRDefault="00200ACA" w:rsidP="004A3DDE">
      <w:pPr>
        <w:ind w:right="-43"/>
        <w:rPr>
          <w:rFonts w:asciiTheme="majorBidi" w:hAnsiTheme="majorBidi" w:cstheme="majorBidi"/>
          <w:sz w:val="30"/>
          <w:szCs w:val="30"/>
        </w:rPr>
      </w:pPr>
    </w:p>
    <w:p w14:paraId="3FEBB507" w14:textId="77777777" w:rsidR="00200ACA" w:rsidRDefault="00200ACA" w:rsidP="004A3DDE">
      <w:pPr>
        <w:ind w:right="-43"/>
        <w:rPr>
          <w:rFonts w:asciiTheme="majorBidi" w:hAnsiTheme="majorBidi" w:cstheme="majorBidi"/>
          <w:sz w:val="30"/>
          <w:szCs w:val="30"/>
        </w:rPr>
      </w:pPr>
    </w:p>
    <w:sectPr w:rsidR="00200ACA" w:rsidSect="00200ACA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2808" w14:textId="77777777" w:rsidR="0027096F" w:rsidRDefault="0027096F" w:rsidP="00900EE2">
      <w:r>
        <w:separator/>
      </w:r>
    </w:p>
  </w:endnote>
  <w:endnote w:type="continuationSeparator" w:id="0">
    <w:p w14:paraId="0E54CC49" w14:textId="77777777" w:rsidR="0027096F" w:rsidRDefault="0027096F" w:rsidP="00900EE2">
      <w:r>
        <w:continuationSeparator/>
      </w:r>
    </w:p>
  </w:endnote>
  <w:endnote w:type="continuationNotice" w:id="1">
    <w:p w14:paraId="035994C1" w14:textId="77777777" w:rsidR="0027096F" w:rsidRDefault="002709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BEE9" w14:textId="05243812" w:rsidR="00C60050" w:rsidRDefault="00C60050" w:rsidP="00FC68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="00121214" w:rsidRPr="00121214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087FF2CC" w14:textId="77777777" w:rsidR="00C60050" w:rsidRDefault="00C60050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97D49" w14:textId="7B7EBF97" w:rsidR="00C60050" w:rsidRPr="00EE2DC5" w:rsidRDefault="00C6005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6D00C9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67B80700" w14:textId="77777777" w:rsidR="00C60050" w:rsidRDefault="00C60050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EECD6" w14:textId="77777777" w:rsidR="00C60050" w:rsidRPr="000036F9" w:rsidRDefault="00C60050">
    <w:pPr>
      <w:pStyle w:val="Foo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C573" w14:textId="2A449A32" w:rsidR="00C60050" w:rsidRPr="00CA207C" w:rsidRDefault="00C60050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13</w:t>
    </w:r>
    <w:r w:rsidR="006D00C9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B93D6A6" w14:textId="77777777" w:rsidR="00C60050" w:rsidRPr="00821FCC" w:rsidRDefault="00C60050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919BD" w14:textId="77777777" w:rsidR="0027096F" w:rsidRDefault="0027096F" w:rsidP="00900EE2">
      <w:r>
        <w:separator/>
      </w:r>
    </w:p>
  </w:footnote>
  <w:footnote w:type="continuationSeparator" w:id="0">
    <w:p w14:paraId="04A1ECE6" w14:textId="77777777" w:rsidR="0027096F" w:rsidRDefault="0027096F" w:rsidP="00900EE2">
      <w:r>
        <w:continuationSeparator/>
      </w:r>
    </w:p>
  </w:footnote>
  <w:footnote w:type="continuationNotice" w:id="1">
    <w:p w14:paraId="3BCBE848" w14:textId="77777777" w:rsidR="0027096F" w:rsidRDefault="002709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D4BC" w14:textId="72D83962" w:rsidR="00C60050" w:rsidRDefault="00C60050" w:rsidP="00200ACA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C1E6AB9" w14:textId="65F11A70" w:rsidR="00200ACA" w:rsidRDefault="00200ACA" w:rsidP="00200ACA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D9035CB" w14:textId="506C974B" w:rsidR="00200ACA" w:rsidRDefault="00200ACA" w:rsidP="00200ACA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70F4FD79" w14:textId="77777777" w:rsidR="00200ACA" w:rsidRPr="00656B00" w:rsidRDefault="00200ACA" w:rsidP="00200ACA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0"/>
  </w:num>
  <w:num w:numId="14">
    <w:abstractNumId w:val="23"/>
  </w:num>
  <w:num w:numId="15">
    <w:abstractNumId w:val="26"/>
  </w:num>
  <w:num w:numId="16">
    <w:abstractNumId w:val="11"/>
  </w:num>
  <w:num w:numId="17">
    <w:abstractNumId w:val="31"/>
  </w:num>
  <w:num w:numId="18">
    <w:abstractNumId w:val="28"/>
  </w:num>
  <w:num w:numId="19">
    <w:abstractNumId w:val="17"/>
  </w:num>
  <w:num w:numId="20">
    <w:abstractNumId w:val="27"/>
  </w:num>
  <w:num w:numId="21">
    <w:abstractNumId w:val="21"/>
  </w:num>
  <w:num w:numId="22">
    <w:abstractNumId w:val="29"/>
  </w:num>
  <w:num w:numId="23">
    <w:abstractNumId w:val="12"/>
  </w:num>
  <w:num w:numId="24">
    <w:abstractNumId w:val="10"/>
  </w:num>
  <w:num w:numId="25">
    <w:abstractNumId w:val="33"/>
  </w:num>
  <w:num w:numId="26">
    <w:abstractNumId w:val="14"/>
  </w:num>
  <w:num w:numId="27">
    <w:abstractNumId w:val="22"/>
  </w:num>
  <w:num w:numId="28">
    <w:abstractNumId w:val="20"/>
  </w:num>
  <w:num w:numId="29">
    <w:abstractNumId w:val="15"/>
  </w:num>
  <w:num w:numId="30">
    <w:abstractNumId w:val="35"/>
  </w:num>
  <w:num w:numId="31">
    <w:abstractNumId w:val="32"/>
  </w:num>
  <w:num w:numId="32">
    <w:abstractNumId w:val="34"/>
  </w:num>
  <w:num w:numId="33">
    <w:abstractNumId w:val="24"/>
  </w:num>
  <w:num w:numId="34">
    <w:abstractNumId w:val="16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008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A22"/>
    <w:rsid w:val="00001EA8"/>
    <w:rsid w:val="00001F85"/>
    <w:rsid w:val="00001F9D"/>
    <w:rsid w:val="000025F0"/>
    <w:rsid w:val="00002620"/>
    <w:rsid w:val="00002AA6"/>
    <w:rsid w:val="00002B1F"/>
    <w:rsid w:val="00002E24"/>
    <w:rsid w:val="000035B4"/>
    <w:rsid w:val="000036F9"/>
    <w:rsid w:val="000037CE"/>
    <w:rsid w:val="00003877"/>
    <w:rsid w:val="00003A8F"/>
    <w:rsid w:val="00003ABD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9C9"/>
    <w:rsid w:val="00005B10"/>
    <w:rsid w:val="00005CF5"/>
    <w:rsid w:val="00005DB8"/>
    <w:rsid w:val="00005E3C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D2D"/>
    <w:rsid w:val="00007FA8"/>
    <w:rsid w:val="00007FC3"/>
    <w:rsid w:val="0001004E"/>
    <w:rsid w:val="0001035F"/>
    <w:rsid w:val="000103D9"/>
    <w:rsid w:val="00010959"/>
    <w:rsid w:val="00010E30"/>
    <w:rsid w:val="00010FA3"/>
    <w:rsid w:val="00011063"/>
    <w:rsid w:val="000112F7"/>
    <w:rsid w:val="000114BE"/>
    <w:rsid w:val="0001176F"/>
    <w:rsid w:val="00011A35"/>
    <w:rsid w:val="00011C53"/>
    <w:rsid w:val="00011EEB"/>
    <w:rsid w:val="00011FE4"/>
    <w:rsid w:val="0001260E"/>
    <w:rsid w:val="000127B6"/>
    <w:rsid w:val="00012D09"/>
    <w:rsid w:val="00012E67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5D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AAE"/>
    <w:rsid w:val="00015C25"/>
    <w:rsid w:val="00015E87"/>
    <w:rsid w:val="0001622C"/>
    <w:rsid w:val="0001637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708"/>
    <w:rsid w:val="00017AED"/>
    <w:rsid w:val="00017C33"/>
    <w:rsid w:val="00017C4A"/>
    <w:rsid w:val="00017F57"/>
    <w:rsid w:val="00020346"/>
    <w:rsid w:val="0002043E"/>
    <w:rsid w:val="000205F5"/>
    <w:rsid w:val="00020696"/>
    <w:rsid w:val="0002094A"/>
    <w:rsid w:val="00020CC4"/>
    <w:rsid w:val="00020CC8"/>
    <w:rsid w:val="00020D06"/>
    <w:rsid w:val="00020F79"/>
    <w:rsid w:val="000210EB"/>
    <w:rsid w:val="000214E7"/>
    <w:rsid w:val="000217C4"/>
    <w:rsid w:val="000217FD"/>
    <w:rsid w:val="0002198F"/>
    <w:rsid w:val="000219FD"/>
    <w:rsid w:val="00021AD4"/>
    <w:rsid w:val="00021D81"/>
    <w:rsid w:val="00021DE4"/>
    <w:rsid w:val="00021EA2"/>
    <w:rsid w:val="00022155"/>
    <w:rsid w:val="000222A2"/>
    <w:rsid w:val="00022437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73F"/>
    <w:rsid w:val="00023855"/>
    <w:rsid w:val="000239AD"/>
    <w:rsid w:val="00023AA2"/>
    <w:rsid w:val="00023ABD"/>
    <w:rsid w:val="00023AF7"/>
    <w:rsid w:val="00023C68"/>
    <w:rsid w:val="00023C6E"/>
    <w:rsid w:val="00023DB0"/>
    <w:rsid w:val="00023E09"/>
    <w:rsid w:val="0002435A"/>
    <w:rsid w:val="0002460F"/>
    <w:rsid w:val="000247AE"/>
    <w:rsid w:val="00024B56"/>
    <w:rsid w:val="0002509D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05"/>
    <w:rsid w:val="000264D2"/>
    <w:rsid w:val="000265A9"/>
    <w:rsid w:val="000265AC"/>
    <w:rsid w:val="0002664E"/>
    <w:rsid w:val="00026BEF"/>
    <w:rsid w:val="00026EF4"/>
    <w:rsid w:val="00026F6E"/>
    <w:rsid w:val="0002788B"/>
    <w:rsid w:val="00027EBF"/>
    <w:rsid w:val="00027F13"/>
    <w:rsid w:val="00027F49"/>
    <w:rsid w:val="00027FA8"/>
    <w:rsid w:val="0003016A"/>
    <w:rsid w:val="00030199"/>
    <w:rsid w:val="00030443"/>
    <w:rsid w:val="000304DD"/>
    <w:rsid w:val="0003063B"/>
    <w:rsid w:val="000308E6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BC2"/>
    <w:rsid w:val="00031C46"/>
    <w:rsid w:val="00031CD2"/>
    <w:rsid w:val="00031EF9"/>
    <w:rsid w:val="00031F99"/>
    <w:rsid w:val="00031FEA"/>
    <w:rsid w:val="000320AD"/>
    <w:rsid w:val="00032306"/>
    <w:rsid w:val="00032350"/>
    <w:rsid w:val="00032367"/>
    <w:rsid w:val="00032413"/>
    <w:rsid w:val="0003241F"/>
    <w:rsid w:val="000324CA"/>
    <w:rsid w:val="000324DE"/>
    <w:rsid w:val="000324EF"/>
    <w:rsid w:val="000325D0"/>
    <w:rsid w:val="0003265B"/>
    <w:rsid w:val="00032780"/>
    <w:rsid w:val="00032852"/>
    <w:rsid w:val="00032AC7"/>
    <w:rsid w:val="00032C93"/>
    <w:rsid w:val="00033026"/>
    <w:rsid w:val="000335B5"/>
    <w:rsid w:val="0003392B"/>
    <w:rsid w:val="00033B14"/>
    <w:rsid w:val="00033B45"/>
    <w:rsid w:val="00034195"/>
    <w:rsid w:val="0003433E"/>
    <w:rsid w:val="000344C1"/>
    <w:rsid w:val="00034522"/>
    <w:rsid w:val="00034B15"/>
    <w:rsid w:val="00034C7C"/>
    <w:rsid w:val="000351F1"/>
    <w:rsid w:val="000351F3"/>
    <w:rsid w:val="0003522F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AB7"/>
    <w:rsid w:val="00037B93"/>
    <w:rsid w:val="00037E82"/>
    <w:rsid w:val="00037FFB"/>
    <w:rsid w:val="000402BD"/>
    <w:rsid w:val="00040760"/>
    <w:rsid w:val="00040AAD"/>
    <w:rsid w:val="00040B06"/>
    <w:rsid w:val="00040B1A"/>
    <w:rsid w:val="00040B37"/>
    <w:rsid w:val="00040DC2"/>
    <w:rsid w:val="00040EA9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23E"/>
    <w:rsid w:val="000432C8"/>
    <w:rsid w:val="000433BF"/>
    <w:rsid w:val="000437DF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2F4"/>
    <w:rsid w:val="000453B4"/>
    <w:rsid w:val="000453EB"/>
    <w:rsid w:val="00045556"/>
    <w:rsid w:val="0004556F"/>
    <w:rsid w:val="00045616"/>
    <w:rsid w:val="000456D6"/>
    <w:rsid w:val="0004573E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583"/>
    <w:rsid w:val="000477E5"/>
    <w:rsid w:val="00047A85"/>
    <w:rsid w:val="00047C35"/>
    <w:rsid w:val="00047DD2"/>
    <w:rsid w:val="00047E21"/>
    <w:rsid w:val="00047EA2"/>
    <w:rsid w:val="000502ED"/>
    <w:rsid w:val="00050592"/>
    <w:rsid w:val="00050647"/>
    <w:rsid w:val="00050828"/>
    <w:rsid w:val="0005086B"/>
    <w:rsid w:val="00050AA0"/>
    <w:rsid w:val="00050C9A"/>
    <w:rsid w:val="0005103D"/>
    <w:rsid w:val="00051254"/>
    <w:rsid w:val="00051824"/>
    <w:rsid w:val="0005196C"/>
    <w:rsid w:val="00051994"/>
    <w:rsid w:val="00051D5F"/>
    <w:rsid w:val="00051E5C"/>
    <w:rsid w:val="00052113"/>
    <w:rsid w:val="000523FD"/>
    <w:rsid w:val="00052CC8"/>
    <w:rsid w:val="00052D5D"/>
    <w:rsid w:val="00052E75"/>
    <w:rsid w:val="00052FDC"/>
    <w:rsid w:val="00053079"/>
    <w:rsid w:val="00053186"/>
    <w:rsid w:val="000531CE"/>
    <w:rsid w:val="00053250"/>
    <w:rsid w:val="000534BE"/>
    <w:rsid w:val="0005355F"/>
    <w:rsid w:val="00053718"/>
    <w:rsid w:val="000537BC"/>
    <w:rsid w:val="00053877"/>
    <w:rsid w:val="00054213"/>
    <w:rsid w:val="00054350"/>
    <w:rsid w:val="0005457E"/>
    <w:rsid w:val="00054691"/>
    <w:rsid w:val="000547B0"/>
    <w:rsid w:val="00054A28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79"/>
    <w:rsid w:val="00057604"/>
    <w:rsid w:val="0005763B"/>
    <w:rsid w:val="00057C88"/>
    <w:rsid w:val="0006001A"/>
    <w:rsid w:val="000600D5"/>
    <w:rsid w:val="00060121"/>
    <w:rsid w:val="00060D66"/>
    <w:rsid w:val="000610AD"/>
    <w:rsid w:val="0006143C"/>
    <w:rsid w:val="0006158D"/>
    <w:rsid w:val="00061876"/>
    <w:rsid w:val="00061C2D"/>
    <w:rsid w:val="00061E63"/>
    <w:rsid w:val="00062202"/>
    <w:rsid w:val="00062455"/>
    <w:rsid w:val="000624ED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97"/>
    <w:rsid w:val="00065CD0"/>
    <w:rsid w:val="00065CF3"/>
    <w:rsid w:val="00065F11"/>
    <w:rsid w:val="00065FAD"/>
    <w:rsid w:val="000660BE"/>
    <w:rsid w:val="00066670"/>
    <w:rsid w:val="00066CE2"/>
    <w:rsid w:val="00066E12"/>
    <w:rsid w:val="00066EFC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3DB"/>
    <w:rsid w:val="0007067A"/>
    <w:rsid w:val="000708C1"/>
    <w:rsid w:val="00070FED"/>
    <w:rsid w:val="00071018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B8"/>
    <w:rsid w:val="000726C1"/>
    <w:rsid w:val="00072741"/>
    <w:rsid w:val="00072B79"/>
    <w:rsid w:val="00072BE3"/>
    <w:rsid w:val="00072C16"/>
    <w:rsid w:val="00072D9D"/>
    <w:rsid w:val="00072FDB"/>
    <w:rsid w:val="00073045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BA"/>
    <w:rsid w:val="000779D6"/>
    <w:rsid w:val="00077B8E"/>
    <w:rsid w:val="00077FB5"/>
    <w:rsid w:val="0008009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407"/>
    <w:rsid w:val="000817D7"/>
    <w:rsid w:val="00081898"/>
    <w:rsid w:val="000818D0"/>
    <w:rsid w:val="00081970"/>
    <w:rsid w:val="00081BBB"/>
    <w:rsid w:val="00081F29"/>
    <w:rsid w:val="00081FB0"/>
    <w:rsid w:val="00082152"/>
    <w:rsid w:val="000821F6"/>
    <w:rsid w:val="00082310"/>
    <w:rsid w:val="000823F5"/>
    <w:rsid w:val="0008241A"/>
    <w:rsid w:val="00082776"/>
    <w:rsid w:val="00082BA5"/>
    <w:rsid w:val="00082D5D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95A"/>
    <w:rsid w:val="00087CF3"/>
    <w:rsid w:val="00087EB9"/>
    <w:rsid w:val="00087F96"/>
    <w:rsid w:val="000901F2"/>
    <w:rsid w:val="00090290"/>
    <w:rsid w:val="00090406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00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06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12"/>
    <w:rsid w:val="00094772"/>
    <w:rsid w:val="00094A9C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D1"/>
    <w:rsid w:val="00095F00"/>
    <w:rsid w:val="00096028"/>
    <w:rsid w:val="000962D2"/>
    <w:rsid w:val="000962F0"/>
    <w:rsid w:val="00096740"/>
    <w:rsid w:val="00096A47"/>
    <w:rsid w:val="00096A5E"/>
    <w:rsid w:val="00096EF2"/>
    <w:rsid w:val="00096F16"/>
    <w:rsid w:val="00097182"/>
    <w:rsid w:val="0009734D"/>
    <w:rsid w:val="00097413"/>
    <w:rsid w:val="000976FF"/>
    <w:rsid w:val="00097CFD"/>
    <w:rsid w:val="00097E01"/>
    <w:rsid w:val="000A06A3"/>
    <w:rsid w:val="000A08CC"/>
    <w:rsid w:val="000A08D2"/>
    <w:rsid w:val="000A0D40"/>
    <w:rsid w:val="000A0F4D"/>
    <w:rsid w:val="000A117F"/>
    <w:rsid w:val="000A18A1"/>
    <w:rsid w:val="000A19F3"/>
    <w:rsid w:val="000A1BA6"/>
    <w:rsid w:val="000A1D46"/>
    <w:rsid w:val="000A2141"/>
    <w:rsid w:val="000A2516"/>
    <w:rsid w:val="000A2637"/>
    <w:rsid w:val="000A2A21"/>
    <w:rsid w:val="000A2AC3"/>
    <w:rsid w:val="000A3065"/>
    <w:rsid w:val="000A3104"/>
    <w:rsid w:val="000A31D7"/>
    <w:rsid w:val="000A3407"/>
    <w:rsid w:val="000A36C7"/>
    <w:rsid w:val="000A3970"/>
    <w:rsid w:val="000A3C04"/>
    <w:rsid w:val="000A3D75"/>
    <w:rsid w:val="000A409E"/>
    <w:rsid w:val="000A415F"/>
    <w:rsid w:val="000A43E1"/>
    <w:rsid w:val="000A44D6"/>
    <w:rsid w:val="000A47A5"/>
    <w:rsid w:val="000A49DA"/>
    <w:rsid w:val="000A4C35"/>
    <w:rsid w:val="000A4C61"/>
    <w:rsid w:val="000A4C67"/>
    <w:rsid w:val="000A4DB1"/>
    <w:rsid w:val="000A527F"/>
    <w:rsid w:val="000A5409"/>
    <w:rsid w:val="000A574D"/>
    <w:rsid w:val="000A574F"/>
    <w:rsid w:val="000A57A9"/>
    <w:rsid w:val="000A599A"/>
    <w:rsid w:val="000A5C7B"/>
    <w:rsid w:val="000A5C83"/>
    <w:rsid w:val="000A5D1B"/>
    <w:rsid w:val="000A5F01"/>
    <w:rsid w:val="000A6270"/>
    <w:rsid w:val="000A64F5"/>
    <w:rsid w:val="000A6A00"/>
    <w:rsid w:val="000A6BF8"/>
    <w:rsid w:val="000A6CAF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9D2"/>
    <w:rsid w:val="000B1A60"/>
    <w:rsid w:val="000B1BC3"/>
    <w:rsid w:val="000B1C13"/>
    <w:rsid w:val="000B1C9C"/>
    <w:rsid w:val="000B1E77"/>
    <w:rsid w:val="000B1F7D"/>
    <w:rsid w:val="000B2057"/>
    <w:rsid w:val="000B21EE"/>
    <w:rsid w:val="000B2444"/>
    <w:rsid w:val="000B27B5"/>
    <w:rsid w:val="000B2885"/>
    <w:rsid w:val="000B2A77"/>
    <w:rsid w:val="000B2AC0"/>
    <w:rsid w:val="000B2D57"/>
    <w:rsid w:val="000B2FF3"/>
    <w:rsid w:val="000B30AE"/>
    <w:rsid w:val="000B336B"/>
    <w:rsid w:val="000B3469"/>
    <w:rsid w:val="000B36CA"/>
    <w:rsid w:val="000B3A97"/>
    <w:rsid w:val="000B3ABE"/>
    <w:rsid w:val="000B4141"/>
    <w:rsid w:val="000B446A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A72"/>
    <w:rsid w:val="000B5B41"/>
    <w:rsid w:val="000B5B72"/>
    <w:rsid w:val="000B5D3A"/>
    <w:rsid w:val="000B5D80"/>
    <w:rsid w:val="000B5F86"/>
    <w:rsid w:val="000B6104"/>
    <w:rsid w:val="000B640B"/>
    <w:rsid w:val="000B64BB"/>
    <w:rsid w:val="000B65A9"/>
    <w:rsid w:val="000B6607"/>
    <w:rsid w:val="000B68B2"/>
    <w:rsid w:val="000B6B51"/>
    <w:rsid w:val="000B6E36"/>
    <w:rsid w:val="000B7072"/>
    <w:rsid w:val="000B7293"/>
    <w:rsid w:val="000B7595"/>
    <w:rsid w:val="000B7A44"/>
    <w:rsid w:val="000B7C8F"/>
    <w:rsid w:val="000C024F"/>
    <w:rsid w:val="000C035B"/>
    <w:rsid w:val="000C0455"/>
    <w:rsid w:val="000C09B2"/>
    <w:rsid w:val="000C0B99"/>
    <w:rsid w:val="000C0C7D"/>
    <w:rsid w:val="000C0EFF"/>
    <w:rsid w:val="000C12A9"/>
    <w:rsid w:val="000C1526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734"/>
    <w:rsid w:val="000C2888"/>
    <w:rsid w:val="000C2910"/>
    <w:rsid w:val="000C2A19"/>
    <w:rsid w:val="000C33F8"/>
    <w:rsid w:val="000C3510"/>
    <w:rsid w:val="000C3733"/>
    <w:rsid w:val="000C395F"/>
    <w:rsid w:val="000C39B3"/>
    <w:rsid w:val="000C3A6C"/>
    <w:rsid w:val="000C3AD4"/>
    <w:rsid w:val="000C3BA8"/>
    <w:rsid w:val="000C43F9"/>
    <w:rsid w:val="000C4506"/>
    <w:rsid w:val="000C4647"/>
    <w:rsid w:val="000C48E8"/>
    <w:rsid w:val="000C4F69"/>
    <w:rsid w:val="000C5239"/>
    <w:rsid w:val="000C524C"/>
    <w:rsid w:val="000C53F0"/>
    <w:rsid w:val="000C55AB"/>
    <w:rsid w:val="000C5EF3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415"/>
    <w:rsid w:val="000D075B"/>
    <w:rsid w:val="000D0A50"/>
    <w:rsid w:val="000D0A81"/>
    <w:rsid w:val="000D0B19"/>
    <w:rsid w:val="000D0B43"/>
    <w:rsid w:val="000D0D83"/>
    <w:rsid w:val="000D0DA2"/>
    <w:rsid w:val="000D13CE"/>
    <w:rsid w:val="000D1494"/>
    <w:rsid w:val="000D1761"/>
    <w:rsid w:val="000D1825"/>
    <w:rsid w:val="000D198F"/>
    <w:rsid w:val="000D1A98"/>
    <w:rsid w:val="000D1B35"/>
    <w:rsid w:val="000D1CCF"/>
    <w:rsid w:val="000D1D89"/>
    <w:rsid w:val="000D1D8F"/>
    <w:rsid w:val="000D1E97"/>
    <w:rsid w:val="000D2162"/>
    <w:rsid w:val="000D2274"/>
    <w:rsid w:val="000D2462"/>
    <w:rsid w:val="000D24F3"/>
    <w:rsid w:val="000D2697"/>
    <w:rsid w:val="000D2781"/>
    <w:rsid w:val="000D27CB"/>
    <w:rsid w:val="000D29C3"/>
    <w:rsid w:val="000D2A07"/>
    <w:rsid w:val="000D2A2E"/>
    <w:rsid w:val="000D2C67"/>
    <w:rsid w:val="000D2CD8"/>
    <w:rsid w:val="000D2E4F"/>
    <w:rsid w:val="000D2F92"/>
    <w:rsid w:val="000D303F"/>
    <w:rsid w:val="000D3240"/>
    <w:rsid w:val="000D3540"/>
    <w:rsid w:val="000D3605"/>
    <w:rsid w:val="000D36D4"/>
    <w:rsid w:val="000D36FB"/>
    <w:rsid w:val="000D37EE"/>
    <w:rsid w:val="000D3919"/>
    <w:rsid w:val="000D3A9E"/>
    <w:rsid w:val="000D3CB1"/>
    <w:rsid w:val="000D3E47"/>
    <w:rsid w:val="000D4190"/>
    <w:rsid w:val="000D4634"/>
    <w:rsid w:val="000D48A0"/>
    <w:rsid w:val="000D4AAE"/>
    <w:rsid w:val="000D4B1C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6B10"/>
    <w:rsid w:val="000D705E"/>
    <w:rsid w:val="000D769C"/>
    <w:rsid w:val="000D7774"/>
    <w:rsid w:val="000D79C7"/>
    <w:rsid w:val="000D7BFE"/>
    <w:rsid w:val="000D7C4F"/>
    <w:rsid w:val="000D7C80"/>
    <w:rsid w:val="000D7FD2"/>
    <w:rsid w:val="000E00E0"/>
    <w:rsid w:val="000E0323"/>
    <w:rsid w:val="000E03F3"/>
    <w:rsid w:val="000E0555"/>
    <w:rsid w:val="000E0642"/>
    <w:rsid w:val="000E072E"/>
    <w:rsid w:val="000E0807"/>
    <w:rsid w:val="000E08BE"/>
    <w:rsid w:val="000E0AE9"/>
    <w:rsid w:val="000E0B4B"/>
    <w:rsid w:val="000E0C90"/>
    <w:rsid w:val="000E0D1A"/>
    <w:rsid w:val="000E0FE3"/>
    <w:rsid w:val="000E131E"/>
    <w:rsid w:val="000E19D6"/>
    <w:rsid w:val="000E1E18"/>
    <w:rsid w:val="000E1ED8"/>
    <w:rsid w:val="000E201C"/>
    <w:rsid w:val="000E2384"/>
    <w:rsid w:val="000E2761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71E"/>
    <w:rsid w:val="000E482F"/>
    <w:rsid w:val="000E4DBE"/>
    <w:rsid w:val="000E4E0B"/>
    <w:rsid w:val="000E4E7C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A69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E7E18"/>
    <w:rsid w:val="000E7EA6"/>
    <w:rsid w:val="000F0021"/>
    <w:rsid w:val="000F050C"/>
    <w:rsid w:val="000F06C7"/>
    <w:rsid w:val="000F093B"/>
    <w:rsid w:val="000F0C8C"/>
    <w:rsid w:val="000F14CD"/>
    <w:rsid w:val="000F14D0"/>
    <w:rsid w:val="000F18AE"/>
    <w:rsid w:val="000F1F5D"/>
    <w:rsid w:val="000F1FF3"/>
    <w:rsid w:val="000F20EF"/>
    <w:rsid w:val="000F22D0"/>
    <w:rsid w:val="000F2471"/>
    <w:rsid w:val="000F2480"/>
    <w:rsid w:val="000F2EC5"/>
    <w:rsid w:val="000F2F2E"/>
    <w:rsid w:val="000F3200"/>
    <w:rsid w:val="000F327B"/>
    <w:rsid w:val="000F3422"/>
    <w:rsid w:val="000F3577"/>
    <w:rsid w:val="000F35CB"/>
    <w:rsid w:val="000F35F1"/>
    <w:rsid w:val="000F37CA"/>
    <w:rsid w:val="000F37ED"/>
    <w:rsid w:val="000F39DC"/>
    <w:rsid w:val="000F3DA3"/>
    <w:rsid w:val="000F3E09"/>
    <w:rsid w:val="000F3FAA"/>
    <w:rsid w:val="000F4174"/>
    <w:rsid w:val="000F4283"/>
    <w:rsid w:val="000F4617"/>
    <w:rsid w:val="000F467F"/>
    <w:rsid w:val="000F46C7"/>
    <w:rsid w:val="000F475D"/>
    <w:rsid w:val="000F4ED4"/>
    <w:rsid w:val="000F5155"/>
    <w:rsid w:val="000F5191"/>
    <w:rsid w:val="000F5BFE"/>
    <w:rsid w:val="000F5CDD"/>
    <w:rsid w:val="000F5D33"/>
    <w:rsid w:val="000F5D4C"/>
    <w:rsid w:val="000F5E4A"/>
    <w:rsid w:val="000F5EED"/>
    <w:rsid w:val="000F644E"/>
    <w:rsid w:val="000F6776"/>
    <w:rsid w:val="000F680B"/>
    <w:rsid w:val="000F6881"/>
    <w:rsid w:val="000F6A63"/>
    <w:rsid w:val="000F6CC1"/>
    <w:rsid w:val="000F6FAE"/>
    <w:rsid w:val="000F6FAF"/>
    <w:rsid w:val="000F73C7"/>
    <w:rsid w:val="000F75D4"/>
    <w:rsid w:val="000F79D7"/>
    <w:rsid w:val="000F7B19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1F9"/>
    <w:rsid w:val="001013AD"/>
    <w:rsid w:val="0010140E"/>
    <w:rsid w:val="00101513"/>
    <w:rsid w:val="00101739"/>
    <w:rsid w:val="00101B95"/>
    <w:rsid w:val="00101DB0"/>
    <w:rsid w:val="0010204A"/>
    <w:rsid w:val="001022FC"/>
    <w:rsid w:val="001027DF"/>
    <w:rsid w:val="0010280E"/>
    <w:rsid w:val="001029C6"/>
    <w:rsid w:val="00102BF1"/>
    <w:rsid w:val="00102E7B"/>
    <w:rsid w:val="00102F12"/>
    <w:rsid w:val="00102F31"/>
    <w:rsid w:val="001033B9"/>
    <w:rsid w:val="0010344B"/>
    <w:rsid w:val="0010346F"/>
    <w:rsid w:val="001034C5"/>
    <w:rsid w:val="00103548"/>
    <w:rsid w:val="00103C3B"/>
    <w:rsid w:val="00103C91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A7A"/>
    <w:rsid w:val="00104D62"/>
    <w:rsid w:val="00104DA4"/>
    <w:rsid w:val="00104FD4"/>
    <w:rsid w:val="0010531C"/>
    <w:rsid w:val="00105653"/>
    <w:rsid w:val="001056B4"/>
    <w:rsid w:val="0010578E"/>
    <w:rsid w:val="0010580C"/>
    <w:rsid w:val="00105AEB"/>
    <w:rsid w:val="00105BB0"/>
    <w:rsid w:val="00106050"/>
    <w:rsid w:val="001060C6"/>
    <w:rsid w:val="001066DB"/>
    <w:rsid w:val="00106A46"/>
    <w:rsid w:val="00106A77"/>
    <w:rsid w:val="00107286"/>
    <w:rsid w:val="00107300"/>
    <w:rsid w:val="00107334"/>
    <w:rsid w:val="0010741E"/>
    <w:rsid w:val="0010753D"/>
    <w:rsid w:val="001075B1"/>
    <w:rsid w:val="001075BD"/>
    <w:rsid w:val="00107774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15F"/>
    <w:rsid w:val="001113AB"/>
    <w:rsid w:val="001114B4"/>
    <w:rsid w:val="00111532"/>
    <w:rsid w:val="00111550"/>
    <w:rsid w:val="00111571"/>
    <w:rsid w:val="001118F6"/>
    <w:rsid w:val="00111C1D"/>
    <w:rsid w:val="00111CA6"/>
    <w:rsid w:val="00112128"/>
    <w:rsid w:val="0011221C"/>
    <w:rsid w:val="001123C4"/>
    <w:rsid w:val="001125DE"/>
    <w:rsid w:val="00112751"/>
    <w:rsid w:val="00112805"/>
    <w:rsid w:val="00112A0D"/>
    <w:rsid w:val="00112A49"/>
    <w:rsid w:val="00112B86"/>
    <w:rsid w:val="00112C27"/>
    <w:rsid w:val="00112C41"/>
    <w:rsid w:val="00112C51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4EEB"/>
    <w:rsid w:val="001150A6"/>
    <w:rsid w:val="00115347"/>
    <w:rsid w:val="001158BE"/>
    <w:rsid w:val="00115A91"/>
    <w:rsid w:val="00115A9A"/>
    <w:rsid w:val="00115B38"/>
    <w:rsid w:val="00115D8E"/>
    <w:rsid w:val="00115F69"/>
    <w:rsid w:val="001165B2"/>
    <w:rsid w:val="00116708"/>
    <w:rsid w:val="00116838"/>
    <w:rsid w:val="00116BFD"/>
    <w:rsid w:val="00116BFE"/>
    <w:rsid w:val="001171F4"/>
    <w:rsid w:val="00117290"/>
    <w:rsid w:val="001174EA"/>
    <w:rsid w:val="00117716"/>
    <w:rsid w:val="00117776"/>
    <w:rsid w:val="001177A4"/>
    <w:rsid w:val="00117BEA"/>
    <w:rsid w:val="00117D98"/>
    <w:rsid w:val="00117DF1"/>
    <w:rsid w:val="001203DF"/>
    <w:rsid w:val="0012054F"/>
    <w:rsid w:val="001207E1"/>
    <w:rsid w:val="0012093D"/>
    <w:rsid w:val="00120A11"/>
    <w:rsid w:val="00120ABB"/>
    <w:rsid w:val="00120CF4"/>
    <w:rsid w:val="00120D6A"/>
    <w:rsid w:val="00120EC7"/>
    <w:rsid w:val="0012107D"/>
    <w:rsid w:val="00121214"/>
    <w:rsid w:val="0012125E"/>
    <w:rsid w:val="001215B0"/>
    <w:rsid w:val="001218BC"/>
    <w:rsid w:val="0012228D"/>
    <w:rsid w:val="001223D5"/>
    <w:rsid w:val="0012280E"/>
    <w:rsid w:val="00122A6E"/>
    <w:rsid w:val="00122B7B"/>
    <w:rsid w:val="00122C0A"/>
    <w:rsid w:val="0012315E"/>
    <w:rsid w:val="00123264"/>
    <w:rsid w:val="001232F8"/>
    <w:rsid w:val="00123577"/>
    <w:rsid w:val="0012382C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297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D16"/>
    <w:rsid w:val="00126D3F"/>
    <w:rsid w:val="00126E89"/>
    <w:rsid w:val="00126E95"/>
    <w:rsid w:val="0012793D"/>
    <w:rsid w:val="00127A90"/>
    <w:rsid w:val="00127ABB"/>
    <w:rsid w:val="00127B2C"/>
    <w:rsid w:val="0013000F"/>
    <w:rsid w:val="0013034C"/>
    <w:rsid w:val="00130370"/>
    <w:rsid w:val="001304AC"/>
    <w:rsid w:val="00130797"/>
    <w:rsid w:val="00130975"/>
    <w:rsid w:val="001309B4"/>
    <w:rsid w:val="00130CDA"/>
    <w:rsid w:val="00130D24"/>
    <w:rsid w:val="00130F30"/>
    <w:rsid w:val="00131432"/>
    <w:rsid w:val="001316C2"/>
    <w:rsid w:val="001316F2"/>
    <w:rsid w:val="0013175C"/>
    <w:rsid w:val="00131B3F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4B0"/>
    <w:rsid w:val="0013268A"/>
    <w:rsid w:val="001326C3"/>
    <w:rsid w:val="0013293B"/>
    <w:rsid w:val="00132D6B"/>
    <w:rsid w:val="001332AA"/>
    <w:rsid w:val="001332DC"/>
    <w:rsid w:val="001334AF"/>
    <w:rsid w:val="0013354B"/>
    <w:rsid w:val="0013355F"/>
    <w:rsid w:val="00133A9C"/>
    <w:rsid w:val="00133C46"/>
    <w:rsid w:val="0013413D"/>
    <w:rsid w:val="001342CB"/>
    <w:rsid w:val="0013464F"/>
    <w:rsid w:val="00134EC6"/>
    <w:rsid w:val="00134F42"/>
    <w:rsid w:val="0013502D"/>
    <w:rsid w:val="0013502E"/>
    <w:rsid w:val="001352AD"/>
    <w:rsid w:val="001352F4"/>
    <w:rsid w:val="00135612"/>
    <w:rsid w:val="00135F16"/>
    <w:rsid w:val="0013608B"/>
    <w:rsid w:val="0013622E"/>
    <w:rsid w:val="001363B4"/>
    <w:rsid w:val="0013645B"/>
    <w:rsid w:val="00136DC2"/>
    <w:rsid w:val="0013710D"/>
    <w:rsid w:val="001374D1"/>
    <w:rsid w:val="00137593"/>
    <w:rsid w:val="00137605"/>
    <w:rsid w:val="00137664"/>
    <w:rsid w:val="00137B6A"/>
    <w:rsid w:val="00137B74"/>
    <w:rsid w:val="00137C01"/>
    <w:rsid w:val="00137DA8"/>
    <w:rsid w:val="00137E46"/>
    <w:rsid w:val="00140077"/>
    <w:rsid w:val="001400D9"/>
    <w:rsid w:val="00140327"/>
    <w:rsid w:val="001403D1"/>
    <w:rsid w:val="0014040D"/>
    <w:rsid w:val="001404CA"/>
    <w:rsid w:val="00140508"/>
    <w:rsid w:val="00140670"/>
    <w:rsid w:val="00140760"/>
    <w:rsid w:val="00140792"/>
    <w:rsid w:val="00140996"/>
    <w:rsid w:val="001409E3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0CA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E77"/>
    <w:rsid w:val="00144FA6"/>
    <w:rsid w:val="00145062"/>
    <w:rsid w:val="001453F9"/>
    <w:rsid w:val="0014564F"/>
    <w:rsid w:val="001456E4"/>
    <w:rsid w:val="00145A0F"/>
    <w:rsid w:val="00145B81"/>
    <w:rsid w:val="00145BB9"/>
    <w:rsid w:val="00145D9B"/>
    <w:rsid w:val="00145F55"/>
    <w:rsid w:val="0014630F"/>
    <w:rsid w:val="001463EB"/>
    <w:rsid w:val="001464D7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50076"/>
    <w:rsid w:val="001502F2"/>
    <w:rsid w:val="001504B0"/>
    <w:rsid w:val="001504E2"/>
    <w:rsid w:val="001506B9"/>
    <w:rsid w:val="001509B4"/>
    <w:rsid w:val="001509EE"/>
    <w:rsid w:val="00150B86"/>
    <w:rsid w:val="00150D96"/>
    <w:rsid w:val="001512A4"/>
    <w:rsid w:val="001516A2"/>
    <w:rsid w:val="00151732"/>
    <w:rsid w:val="001519D8"/>
    <w:rsid w:val="00151D08"/>
    <w:rsid w:val="00151F36"/>
    <w:rsid w:val="00152012"/>
    <w:rsid w:val="001520DD"/>
    <w:rsid w:val="001521A1"/>
    <w:rsid w:val="001522BA"/>
    <w:rsid w:val="0015263C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68"/>
    <w:rsid w:val="001540AA"/>
    <w:rsid w:val="001541B6"/>
    <w:rsid w:val="001542F8"/>
    <w:rsid w:val="00154340"/>
    <w:rsid w:val="00154696"/>
    <w:rsid w:val="00154A86"/>
    <w:rsid w:val="00154C0F"/>
    <w:rsid w:val="00154F49"/>
    <w:rsid w:val="001550A7"/>
    <w:rsid w:val="001552D1"/>
    <w:rsid w:val="001553CC"/>
    <w:rsid w:val="0015544E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306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45"/>
    <w:rsid w:val="001603F3"/>
    <w:rsid w:val="001605B9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0D6"/>
    <w:rsid w:val="00162593"/>
    <w:rsid w:val="00162716"/>
    <w:rsid w:val="00162830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B31"/>
    <w:rsid w:val="00164B9F"/>
    <w:rsid w:val="00164D16"/>
    <w:rsid w:val="00164E37"/>
    <w:rsid w:val="00164E55"/>
    <w:rsid w:val="0016507A"/>
    <w:rsid w:val="0016519A"/>
    <w:rsid w:val="001656DE"/>
    <w:rsid w:val="001657F4"/>
    <w:rsid w:val="00165AFE"/>
    <w:rsid w:val="00165DBD"/>
    <w:rsid w:val="00165DE9"/>
    <w:rsid w:val="0016607F"/>
    <w:rsid w:val="0016610F"/>
    <w:rsid w:val="0016611D"/>
    <w:rsid w:val="0016644B"/>
    <w:rsid w:val="00166559"/>
    <w:rsid w:val="00166567"/>
    <w:rsid w:val="0016656E"/>
    <w:rsid w:val="001668F4"/>
    <w:rsid w:val="00166CA9"/>
    <w:rsid w:val="00166F45"/>
    <w:rsid w:val="00167018"/>
    <w:rsid w:val="0016702D"/>
    <w:rsid w:val="00167072"/>
    <w:rsid w:val="001670B6"/>
    <w:rsid w:val="001673D2"/>
    <w:rsid w:val="0016759C"/>
    <w:rsid w:val="00167649"/>
    <w:rsid w:val="001678CD"/>
    <w:rsid w:val="00167960"/>
    <w:rsid w:val="0016797E"/>
    <w:rsid w:val="00167A58"/>
    <w:rsid w:val="00167C2B"/>
    <w:rsid w:val="00167C33"/>
    <w:rsid w:val="00167D1F"/>
    <w:rsid w:val="00167E69"/>
    <w:rsid w:val="00170478"/>
    <w:rsid w:val="00170498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5C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4A98"/>
    <w:rsid w:val="00175464"/>
    <w:rsid w:val="001755AD"/>
    <w:rsid w:val="00175956"/>
    <w:rsid w:val="00175A42"/>
    <w:rsid w:val="00175C26"/>
    <w:rsid w:val="00175E8A"/>
    <w:rsid w:val="00175F8B"/>
    <w:rsid w:val="00176184"/>
    <w:rsid w:val="001763C2"/>
    <w:rsid w:val="001765A6"/>
    <w:rsid w:val="0017668B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BF4"/>
    <w:rsid w:val="00177C02"/>
    <w:rsid w:val="00177E1E"/>
    <w:rsid w:val="0018029B"/>
    <w:rsid w:val="001803BC"/>
    <w:rsid w:val="001803FB"/>
    <w:rsid w:val="00180AA2"/>
    <w:rsid w:val="00180ABD"/>
    <w:rsid w:val="00180B3A"/>
    <w:rsid w:val="001810CE"/>
    <w:rsid w:val="00181101"/>
    <w:rsid w:val="00181107"/>
    <w:rsid w:val="00181357"/>
    <w:rsid w:val="00181370"/>
    <w:rsid w:val="001813DE"/>
    <w:rsid w:val="00181D2E"/>
    <w:rsid w:val="00182057"/>
    <w:rsid w:val="0018219C"/>
    <w:rsid w:val="0018223A"/>
    <w:rsid w:val="00182277"/>
    <w:rsid w:val="001823F9"/>
    <w:rsid w:val="00182473"/>
    <w:rsid w:val="001825DB"/>
    <w:rsid w:val="00182604"/>
    <w:rsid w:val="00182706"/>
    <w:rsid w:val="00182997"/>
    <w:rsid w:val="00182DE7"/>
    <w:rsid w:val="00182ED6"/>
    <w:rsid w:val="001830EB"/>
    <w:rsid w:val="0018312F"/>
    <w:rsid w:val="00183198"/>
    <w:rsid w:val="001831B4"/>
    <w:rsid w:val="00183954"/>
    <w:rsid w:val="00183DC0"/>
    <w:rsid w:val="00183EC6"/>
    <w:rsid w:val="00184086"/>
    <w:rsid w:val="00184132"/>
    <w:rsid w:val="001841EB"/>
    <w:rsid w:val="00184434"/>
    <w:rsid w:val="00184463"/>
    <w:rsid w:val="00184476"/>
    <w:rsid w:val="001844FF"/>
    <w:rsid w:val="00184501"/>
    <w:rsid w:val="001847F7"/>
    <w:rsid w:val="00184A1F"/>
    <w:rsid w:val="00184E26"/>
    <w:rsid w:val="00184F8D"/>
    <w:rsid w:val="00185363"/>
    <w:rsid w:val="0018540F"/>
    <w:rsid w:val="0018542F"/>
    <w:rsid w:val="001854CE"/>
    <w:rsid w:val="0018565D"/>
    <w:rsid w:val="0018575D"/>
    <w:rsid w:val="0018577A"/>
    <w:rsid w:val="001857BB"/>
    <w:rsid w:val="00185DFD"/>
    <w:rsid w:val="00185F8B"/>
    <w:rsid w:val="00185FAC"/>
    <w:rsid w:val="00186091"/>
    <w:rsid w:val="001861DF"/>
    <w:rsid w:val="00186257"/>
    <w:rsid w:val="00186565"/>
    <w:rsid w:val="0018656B"/>
    <w:rsid w:val="00186EC7"/>
    <w:rsid w:val="00187056"/>
    <w:rsid w:val="00187387"/>
    <w:rsid w:val="001873D4"/>
    <w:rsid w:val="001874EF"/>
    <w:rsid w:val="001875A7"/>
    <w:rsid w:val="001877D0"/>
    <w:rsid w:val="00187805"/>
    <w:rsid w:val="00187AAE"/>
    <w:rsid w:val="00187B6F"/>
    <w:rsid w:val="00187C4C"/>
    <w:rsid w:val="00187D2B"/>
    <w:rsid w:val="00187FC5"/>
    <w:rsid w:val="0019001F"/>
    <w:rsid w:val="001902A0"/>
    <w:rsid w:val="0019031E"/>
    <w:rsid w:val="00190331"/>
    <w:rsid w:val="0019039C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AF4"/>
    <w:rsid w:val="00191CD7"/>
    <w:rsid w:val="00191F96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104"/>
    <w:rsid w:val="0019336B"/>
    <w:rsid w:val="00193420"/>
    <w:rsid w:val="00193559"/>
    <w:rsid w:val="00193B7D"/>
    <w:rsid w:val="00193C7B"/>
    <w:rsid w:val="00193EFF"/>
    <w:rsid w:val="00193F01"/>
    <w:rsid w:val="00193F97"/>
    <w:rsid w:val="001941A1"/>
    <w:rsid w:val="00194313"/>
    <w:rsid w:val="001943EE"/>
    <w:rsid w:val="001947FC"/>
    <w:rsid w:val="00194845"/>
    <w:rsid w:val="0019489D"/>
    <w:rsid w:val="001953DA"/>
    <w:rsid w:val="00195525"/>
    <w:rsid w:val="001957EB"/>
    <w:rsid w:val="00195A31"/>
    <w:rsid w:val="00195BD1"/>
    <w:rsid w:val="00195CDD"/>
    <w:rsid w:val="00195E78"/>
    <w:rsid w:val="00196012"/>
    <w:rsid w:val="001960A8"/>
    <w:rsid w:val="0019629B"/>
    <w:rsid w:val="00196599"/>
    <w:rsid w:val="00196A3F"/>
    <w:rsid w:val="00196D26"/>
    <w:rsid w:val="00196DF5"/>
    <w:rsid w:val="00196F13"/>
    <w:rsid w:val="001976C9"/>
    <w:rsid w:val="00197851"/>
    <w:rsid w:val="001979F4"/>
    <w:rsid w:val="00197BF0"/>
    <w:rsid w:val="00197CA4"/>
    <w:rsid w:val="00197DFA"/>
    <w:rsid w:val="00197F6B"/>
    <w:rsid w:val="001A0124"/>
    <w:rsid w:val="001A03A1"/>
    <w:rsid w:val="001A0473"/>
    <w:rsid w:val="001A0532"/>
    <w:rsid w:val="001A06CD"/>
    <w:rsid w:val="001A07A7"/>
    <w:rsid w:val="001A0802"/>
    <w:rsid w:val="001A092F"/>
    <w:rsid w:val="001A0B03"/>
    <w:rsid w:val="001A0B3C"/>
    <w:rsid w:val="001A0E69"/>
    <w:rsid w:val="001A11D9"/>
    <w:rsid w:val="001A13B8"/>
    <w:rsid w:val="001A1410"/>
    <w:rsid w:val="001A16FC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773"/>
    <w:rsid w:val="001A29AA"/>
    <w:rsid w:val="001A29F0"/>
    <w:rsid w:val="001A2B0B"/>
    <w:rsid w:val="001A2B5E"/>
    <w:rsid w:val="001A2BC4"/>
    <w:rsid w:val="001A31D6"/>
    <w:rsid w:val="001A3436"/>
    <w:rsid w:val="001A3A76"/>
    <w:rsid w:val="001A3BEE"/>
    <w:rsid w:val="001A4036"/>
    <w:rsid w:val="001A419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6F3B"/>
    <w:rsid w:val="001A7447"/>
    <w:rsid w:val="001A7528"/>
    <w:rsid w:val="001A7C8A"/>
    <w:rsid w:val="001A7CC5"/>
    <w:rsid w:val="001A7D31"/>
    <w:rsid w:val="001A7F1F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BED"/>
    <w:rsid w:val="001B2E69"/>
    <w:rsid w:val="001B308F"/>
    <w:rsid w:val="001B313F"/>
    <w:rsid w:val="001B375E"/>
    <w:rsid w:val="001B3855"/>
    <w:rsid w:val="001B3A0E"/>
    <w:rsid w:val="001B3A45"/>
    <w:rsid w:val="001B3BDD"/>
    <w:rsid w:val="001B3E02"/>
    <w:rsid w:val="001B3ED2"/>
    <w:rsid w:val="001B4399"/>
    <w:rsid w:val="001B4445"/>
    <w:rsid w:val="001B451C"/>
    <w:rsid w:val="001B46FA"/>
    <w:rsid w:val="001B47ED"/>
    <w:rsid w:val="001B5022"/>
    <w:rsid w:val="001B54B6"/>
    <w:rsid w:val="001B5591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40C"/>
    <w:rsid w:val="001B7AED"/>
    <w:rsid w:val="001B7CE5"/>
    <w:rsid w:val="001B7CF7"/>
    <w:rsid w:val="001C0269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775"/>
    <w:rsid w:val="001C1A27"/>
    <w:rsid w:val="001C1F52"/>
    <w:rsid w:val="001C23A7"/>
    <w:rsid w:val="001C2541"/>
    <w:rsid w:val="001C258D"/>
    <w:rsid w:val="001C29F2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961"/>
    <w:rsid w:val="001C4C2D"/>
    <w:rsid w:val="001C5356"/>
    <w:rsid w:val="001C5774"/>
    <w:rsid w:val="001C5BE1"/>
    <w:rsid w:val="001C5E46"/>
    <w:rsid w:val="001C5EFB"/>
    <w:rsid w:val="001C6451"/>
    <w:rsid w:val="001C6A29"/>
    <w:rsid w:val="001C6AE4"/>
    <w:rsid w:val="001C6B34"/>
    <w:rsid w:val="001C6D65"/>
    <w:rsid w:val="001C6E38"/>
    <w:rsid w:val="001C6FFD"/>
    <w:rsid w:val="001C7034"/>
    <w:rsid w:val="001C7089"/>
    <w:rsid w:val="001C71EA"/>
    <w:rsid w:val="001C79BA"/>
    <w:rsid w:val="001C7D4B"/>
    <w:rsid w:val="001D00D7"/>
    <w:rsid w:val="001D0146"/>
    <w:rsid w:val="001D0168"/>
    <w:rsid w:val="001D016C"/>
    <w:rsid w:val="001D0198"/>
    <w:rsid w:val="001D0414"/>
    <w:rsid w:val="001D084E"/>
    <w:rsid w:val="001D09BD"/>
    <w:rsid w:val="001D09E8"/>
    <w:rsid w:val="001D1004"/>
    <w:rsid w:val="001D10C9"/>
    <w:rsid w:val="001D10F3"/>
    <w:rsid w:val="001D1102"/>
    <w:rsid w:val="001D11D1"/>
    <w:rsid w:val="001D1609"/>
    <w:rsid w:val="001D174A"/>
    <w:rsid w:val="001D179F"/>
    <w:rsid w:val="001D1852"/>
    <w:rsid w:val="001D1971"/>
    <w:rsid w:val="001D1BD8"/>
    <w:rsid w:val="001D1E8C"/>
    <w:rsid w:val="001D1F2C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3145"/>
    <w:rsid w:val="001D334D"/>
    <w:rsid w:val="001D34F0"/>
    <w:rsid w:val="001D356F"/>
    <w:rsid w:val="001D37C7"/>
    <w:rsid w:val="001D40A9"/>
    <w:rsid w:val="001D4892"/>
    <w:rsid w:val="001D4C8D"/>
    <w:rsid w:val="001D5365"/>
    <w:rsid w:val="001D5588"/>
    <w:rsid w:val="001D5655"/>
    <w:rsid w:val="001D5B82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398"/>
    <w:rsid w:val="001E23E0"/>
    <w:rsid w:val="001E261D"/>
    <w:rsid w:val="001E27A1"/>
    <w:rsid w:val="001E2D5A"/>
    <w:rsid w:val="001E33FE"/>
    <w:rsid w:val="001E3464"/>
    <w:rsid w:val="001E3BAB"/>
    <w:rsid w:val="001E3CCE"/>
    <w:rsid w:val="001E3DE1"/>
    <w:rsid w:val="001E3EE6"/>
    <w:rsid w:val="001E413D"/>
    <w:rsid w:val="001E4174"/>
    <w:rsid w:val="001E465C"/>
    <w:rsid w:val="001E4728"/>
    <w:rsid w:val="001E4ACC"/>
    <w:rsid w:val="001E4B4F"/>
    <w:rsid w:val="001E4B62"/>
    <w:rsid w:val="001E4CB5"/>
    <w:rsid w:val="001E4DA7"/>
    <w:rsid w:val="001E4E69"/>
    <w:rsid w:val="001E4EAF"/>
    <w:rsid w:val="001E5061"/>
    <w:rsid w:val="001E506F"/>
    <w:rsid w:val="001E5207"/>
    <w:rsid w:val="001E538C"/>
    <w:rsid w:val="001E5508"/>
    <w:rsid w:val="001E561F"/>
    <w:rsid w:val="001E5736"/>
    <w:rsid w:val="001E58DB"/>
    <w:rsid w:val="001E59DC"/>
    <w:rsid w:val="001E5BDA"/>
    <w:rsid w:val="001E5D96"/>
    <w:rsid w:val="001E66ED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1AC"/>
    <w:rsid w:val="001F0240"/>
    <w:rsid w:val="001F0555"/>
    <w:rsid w:val="001F06BF"/>
    <w:rsid w:val="001F07D0"/>
    <w:rsid w:val="001F080B"/>
    <w:rsid w:val="001F0AF2"/>
    <w:rsid w:val="001F0BD7"/>
    <w:rsid w:val="001F0C48"/>
    <w:rsid w:val="001F0C72"/>
    <w:rsid w:val="001F0EB6"/>
    <w:rsid w:val="001F1082"/>
    <w:rsid w:val="001F1E12"/>
    <w:rsid w:val="001F1E37"/>
    <w:rsid w:val="001F1E51"/>
    <w:rsid w:val="001F1E89"/>
    <w:rsid w:val="001F1EA1"/>
    <w:rsid w:val="001F204B"/>
    <w:rsid w:val="001F20FE"/>
    <w:rsid w:val="001F218C"/>
    <w:rsid w:val="001F2696"/>
    <w:rsid w:val="001F2726"/>
    <w:rsid w:val="001F2743"/>
    <w:rsid w:val="001F2794"/>
    <w:rsid w:val="001F27F5"/>
    <w:rsid w:val="001F2D70"/>
    <w:rsid w:val="001F2F27"/>
    <w:rsid w:val="001F31D7"/>
    <w:rsid w:val="001F3372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4DDF"/>
    <w:rsid w:val="001F54E4"/>
    <w:rsid w:val="001F54E8"/>
    <w:rsid w:val="001F54EF"/>
    <w:rsid w:val="001F57FF"/>
    <w:rsid w:val="001F592C"/>
    <w:rsid w:val="001F5D01"/>
    <w:rsid w:val="001F6059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E54"/>
    <w:rsid w:val="001F6E8A"/>
    <w:rsid w:val="001F74FD"/>
    <w:rsid w:val="001F76BC"/>
    <w:rsid w:val="001F78CE"/>
    <w:rsid w:val="001F7C2B"/>
    <w:rsid w:val="001F7C66"/>
    <w:rsid w:val="001F7CE8"/>
    <w:rsid w:val="001F7D44"/>
    <w:rsid w:val="001F7FC2"/>
    <w:rsid w:val="00200173"/>
    <w:rsid w:val="00200537"/>
    <w:rsid w:val="00200603"/>
    <w:rsid w:val="00200ACA"/>
    <w:rsid w:val="00200B4E"/>
    <w:rsid w:val="00200B90"/>
    <w:rsid w:val="00200FA4"/>
    <w:rsid w:val="0020101A"/>
    <w:rsid w:val="002012A1"/>
    <w:rsid w:val="002013A1"/>
    <w:rsid w:val="0020146E"/>
    <w:rsid w:val="00201658"/>
    <w:rsid w:val="0020182F"/>
    <w:rsid w:val="00201976"/>
    <w:rsid w:val="00201B6C"/>
    <w:rsid w:val="00201C7A"/>
    <w:rsid w:val="002020C9"/>
    <w:rsid w:val="002021A7"/>
    <w:rsid w:val="00202249"/>
    <w:rsid w:val="00202357"/>
    <w:rsid w:val="00202559"/>
    <w:rsid w:val="0020266B"/>
    <w:rsid w:val="002029A1"/>
    <w:rsid w:val="00202A7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5E92"/>
    <w:rsid w:val="002063E3"/>
    <w:rsid w:val="002064E9"/>
    <w:rsid w:val="002064F5"/>
    <w:rsid w:val="00206750"/>
    <w:rsid w:val="0020696D"/>
    <w:rsid w:val="00206A08"/>
    <w:rsid w:val="00206C9A"/>
    <w:rsid w:val="00206FB3"/>
    <w:rsid w:val="002073C7"/>
    <w:rsid w:val="00207679"/>
    <w:rsid w:val="00207CAC"/>
    <w:rsid w:val="00207D75"/>
    <w:rsid w:val="00210095"/>
    <w:rsid w:val="00210270"/>
    <w:rsid w:val="00210396"/>
    <w:rsid w:val="00210400"/>
    <w:rsid w:val="002105D2"/>
    <w:rsid w:val="00210892"/>
    <w:rsid w:val="00210939"/>
    <w:rsid w:val="00210A96"/>
    <w:rsid w:val="00210CF3"/>
    <w:rsid w:val="00210EFC"/>
    <w:rsid w:val="0021110D"/>
    <w:rsid w:val="002111CC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238"/>
    <w:rsid w:val="0021254B"/>
    <w:rsid w:val="00212590"/>
    <w:rsid w:val="002125C8"/>
    <w:rsid w:val="002128CC"/>
    <w:rsid w:val="00212915"/>
    <w:rsid w:val="002129A2"/>
    <w:rsid w:val="00212ABF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3F82"/>
    <w:rsid w:val="0021417A"/>
    <w:rsid w:val="002141AF"/>
    <w:rsid w:val="0021420C"/>
    <w:rsid w:val="0021425A"/>
    <w:rsid w:val="00214434"/>
    <w:rsid w:val="0021454A"/>
    <w:rsid w:val="0021454D"/>
    <w:rsid w:val="002149E7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2B"/>
    <w:rsid w:val="00216E53"/>
    <w:rsid w:val="00217034"/>
    <w:rsid w:val="0021713D"/>
    <w:rsid w:val="00217166"/>
    <w:rsid w:val="002172D9"/>
    <w:rsid w:val="002172F4"/>
    <w:rsid w:val="002174CB"/>
    <w:rsid w:val="00217A85"/>
    <w:rsid w:val="00217B13"/>
    <w:rsid w:val="00217C08"/>
    <w:rsid w:val="00217D68"/>
    <w:rsid w:val="00217DBD"/>
    <w:rsid w:val="00217ECF"/>
    <w:rsid w:val="00220975"/>
    <w:rsid w:val="00220AAB"/>
    <w:rsid w:val="00220DEF"/>
    <w:rsid w:val="00220ED1"/>
    <w:rsid w:val="0022101F"/>
    <w:rsid w:val="002210B5"/>
    <w:rsid w:val="002212F4"/>
    <w:rsid w:val="00221432"/>
    <w:rsid w:val="0022194A"/>
    <w:rsid w:val="0022197F"/>
    <w:rsid w:val="00221F10"/>
    <w:rsid w:val="00222095"/>
    <w:rsid w:val="002220FC"/>
    <w:rsid w:val="00222154"/>
    <w:rsid w:val="002223AC"/>
    <w:rsid w:val="0022288B"/>
    <w:rsid w:val="00222976"/>
    <w:rsid w:val="00222AEC"/>
    <w:rsid w:val="0022309E"/>
    <w:rsid w:val="00223279"/>
    <w:rsid w:val="002232C9"/>
    <w:rsid w:val="002233B1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802"/>
    <w:rsid w:val="00224873"/>
    <w:rsid w:val="00224A10"/>
    <w:rsid w:val="00224BB5"/>
    <w:rsid w:val="00224CB1"/>
    <w:rsid w:val="00224E93"/>
    <w:rsid w:val="00225004"/>
    <w:rsid w:val="00225047"/>
    <w:rsid w:val="0022538C"/>
    <w:rsid w:val="0022550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22"/>
    <w:rsid w:val="00231B41"/>
    <w:rsid w:val="00231CC7"/>
    <w:rsid w:val="00231D15"/>
    <w:rsid w:val="00231DDB"/>
    <w:rsid w:val="00231F31"/>
    <w:rsid w:val="00231FC0"/>
    <w:rsid w:val="00231FE5"/>
    <w:rsid w:val="0023206C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3FE7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AE5"/>
    <w:rsid w:val="00235C3E"/>
    <w:rsid w:val="00235FBC"/>
    <w:rsid w:val="0023610A"/>
    <w:rsid w:val="002361E9"/>
    <w:rsid w:val="00236585"/>
    <w:rsid w:val="00236623"/>
    <w:rsid w:val="002366A9"/>
    <w:rsid w:val="00236832"/>
    <w:rsid w:val="00236834"/>
    <w:rsid w:val="00236863"/>
    <w:rsid w:val="0023721F"/>
    <w:rsid w:val="002372C6"/>
    <w:rsid w:val="0023735A"/>
    <w:rsid w:val="00237965"/>
    <w:rsid w:val="00237B6C"/>
    <w:rsid w:val="00237CAE"/>
    <w:rsid w:val="00237CE9"/>
    <w:rsid w:val="00237D92"/>
    <w:rsid w:val="00237E32"/>
    <w:rsid w:val="00237E65"/>
    <w:rsid w:val="00237E6A"/>
    <w:rsid w:val="00240179"/>
    <w:rsid w:val="00240330"/>
    <w:rsid w:val="00240783"/>
    <w:rsid w:val="00240D72"/>
    <w:rsid w:val="00240E3A"/>
    <w:rsid w:val="00240EE7"/>
    <w:rsid w:val="002410B0"/>
    <w:rsid w:val="00241625"/>
    <w:rsid w:val="00241681"/>
    <w:rsid w:val="002417DD"/>
    <w:rsid w:val="00241840"/>
    <w:rsid w:val="00241862"/>
    <w:rsid w:val="002418BA"/>
    <w:rsid w:val="00241D66"/>
    <w:rsid w:val="002420E9"/>
    <w:rsid w:val="0024223C"/>
    <w:rsid w:val="00242573"/>
    <w:rsid w:val="00242656"/>
    <w:rsid w:val="002429C1"/>
    <w:rsid w:val="00243291"/>
    <w:rsid w:val="0024390E"/>
    <w:rsid w:val="00243AAB"/>
    <w:rsid w:val="00243E02"/>
    <w:rsid w:val="00243E96"/>
    <w:rsid w:val="002441FF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31C"/>
    <w:rsid w:val="00245743"/>
    <w:rsid w:val="00245DC2"/>
    <w:rsid w:val="00245E8D"/>
    <w:rsid w:val="00245FC4"/>
    <w:rsid w:val="00246137"/>
    <w:rsid w:val="002462D3"/>
    <w:rsid w:val="002462D5"/>
    <w:rsid w:val="00246426"/>
    <w:rsid w:val="00246894"/>
    <w:rsid w:val="0024694A"/>
    <w:rsid w:val="00246BAE"/>
    <w:rsid w:val="00246D50"/>
    <w:rsid w:val="00247626"/>
    <w:rsid w:val="0024777D"/>
    <w:rsid w:val="002477AE"/>
    <w:rsid w:val="00247AB0"/>
    <w:rsid w:val="00247BCC"/>
    <w:rsid w:val="00247C3D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D6"/>
    <w:rsid w:val="002511FB"/>
    <w:rsid w:val="00251208"/>
    <w:rsid w:val="00251241"/>
    <w:rsid w:val="0025133F"/>
    <w:rsid w:val="00251444"/>
    <w:rsid w:val="00251657"/>
    <w:rsid w:val="002516A0"/>
    <w:rsid w:val="00251C18"/>
    <w:rsid w:val="00251CA4"/>
    <w:rsid w:val="00251CBD"/>
    <w:rsid w:val="00251E77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25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C78"/>
    <w:rsid w:val="00254DA5"/>
    <w:rsid w:val="00254E22"/>
    <w:rsid w:val="00255205"/>
    <w:rsid w:val="00255482"/>
    <w:rsid w:val="0025577E"/>
    <w:rsid w:val="00255894"/>
    <w:rsid w:val="00255984"/>
    <w:rsid w:val="0025598F"/>
    <w:rsid w:val="00255B60"/>
    <w:rsid w:val="00255C78"/>
    <w:rsid w:val="00255E7D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579B3"/>
    <w:rsid w:val="0026001A"/>
    <w:rsid w:val="0026020D"/>
    <w:rsid w:val="0026055B"/>
    <w:rsid w:val="00260889"/>
    <w:rsid w:val="002609A8"/>
    <w:rsid w:val="00260C34"/>
    <w:rsid w:val="00261326"/>
    <w:rsid w:val="002614E4"/>
    <w:rsid w:val="0026164F"/>
    <w:rsid w:val="0026186A"/>
    <w:rsid w:val="00261C7F"/>
    <w:rsid w:val="00262891"/>
    <w:rsid w:val="00262903"/>
    <w:rsid w:val="00262A58"/>
    <w:rsid w:val="00262F00"/>
    <w:rsid w:val="00262F15"/>
    <w:rsid w:val="0026305C"/>
    <w:rsid w:val="002631D7"/>
    <w:rsid w:val="00263930"/>
    <w:rsid w:val="00263931"/>
    <w:rsid w:val="002639A7"/>
    <w:rsid w:val="00263C1E"/>
    <w:rsid w:val="00263E17"/>
    <w:rsid w:val="00263F35"/>
    <w:rsid w:val="00264297"/>
    <w:rsid w:val="002644C5"/>
    <w:rsid w:val="00264A04"/>
    <w:rsid w:val="00264A25"/>
    <w:rsid w:val="00264A4B"/>
    <w:rsid w:val="00264A90"/>
    <w:rsid w:val="00264CF9"/>
    <w:rsid w:val="00264D9A"/>
    <w:rsid w:val="00265012"/>
    <w:rsid w:val="00265029"/>
    <w:rsid w:val="00265097"/>
    <w:rsid w:val="002651F2"/>
    <w:rsid w:val="002654D9"/>
    <w:rsid w:val="0026560E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78"/>
    <w:rsid w:val="002706AA"/>
    <w:rsid w:val="00270771"/>
    <w:rsid w:val="00270820"/>
    <w:rsid w:val="0027096F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EF8"/>
    <w:rsid w:val="00271FFE"/>
    <w:rsid w:val="0027212C"/>
    <w:rsid w:val="0027221B"/>
    <w:rsid w:val="00272A86"/>
    <w:rsid w:val="00272C9B"/>
    <w:rsid w:val="00273691"/>
    <w:rsid w:val="002736DB"/>
    <w:rsid w:val="002738A9"/>
    <w:rsid w:val="00273D4B"/>
    <w:rsid w:val="00273F92"/>
    <w:rsid w:val="002742AF"/>
    <w:rsid w:val="00274610"/>
    <w:rsid w:val="0027483A"/>
    <w:rsid w:val="00274A14"/>
    <w:rsid w:val="00274A55"/>
    <w:rsid w:val="00275421"/>
    <w:rsid w:val="0027585D"/>
    <w:rsid w:val="002759E0"/>
    <w:rsid w:val="00275CA6"/>
    <w:rsid w:val="00275F01"/>
    <w:rsid w:val="0027625B"/>
    <w:rsid w:val="00276307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42B"/>
    <w:rsid w:val="00277F64"/>
    <w:rsid w:val="0028009E"/>
    <w:rsid w:val="002802ED"/>
    <w:rsid w:val="00280580"/>
    <w:rsid w:val="002808E9"/>
    <w:rsid w:val="0028095E"/>
    <w:rsid w:val="00280F69"/>
    <w:rsid w:val="0028134A"/>
    <w:rsid w:val="00281373"/>
    <w:rsid w:val="0028143F"/>
    <w:rsid w:val="00281631"/>
    <w:rsid w:val="0028185C"/>
    <w:rsid w:val="00281AF4"/>
    <w:rsid w:val="00281B26"/>
    <w:rsid w:val="00281BFF"/>
    <w:rsid w:val="00281C31"/>
    <w:rsid w:val="002820BE"/>
    <w:rsid w:val="00282118"/>
    <w:rsid w:val="0028225E"/>
    <w:rsid w:val="002822C8"/>
    <w:rsid w:val="002827AE"/>
    <w:rsid w:val="002827DB"/>
    <w:rsid w:val="002829FF"/>
    <w:rsid w:val="00282A4B"/>
    <w:rsid w:val="00282C01"/>
    <w:rsid w:val="00282CFA"/>
    <w:rsid w:val="00282D74"/>
    <w:rsid w:val="00282E83"/>
    <w:rsid w:val="00282EDC"/>
    <w:rsid w:val="002835F9"/>
    <w:rsid w:val="002838BB"/>
    <w:rsid w:val="00283BF2"/>
    <w:rsid w:val="00283D49"/>
    <w:rsid w:val="00284092"/>
    <w:rsid w:val="00284113"/>
    <w:rsid w:val="002842A3"/>
    <w:rsid w:val="002848E1"/>
    <w:rsid w:val="0028497D"/>
    <w:rsid w:val="00284986"/>
    <w:rsid w:val="00284B99"/>
    <w:rsid w:val="00284CBF"/>
    <w:rsid w:val="002850CD"/>
    <w:rsid w:val="002852B0"/>
    <w:rsid w:val="002856C4"/>
    <w:rsid w:val="00285714"/>
    <w:rsid w:val="0028588F"/>
    <w:rsid w:val="00285A30"/>
    <w:rsid w:val="00285C9A"/>
    <w:rsid w:val="00285DE4"/>
    <w:rsid w:val="00285E2C"/>
    <w:rsid w:val="002860DA"/>
    <w:rsid w:val="00286428"/>
    <w:rsid w:val="002864FC"/>
    <w:rsid w:val="00286E01"/>
    <w:rsid w:val="002870B6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BFB"/>
    <w:rsid w:val="00290C76"/>
    <w:rsid w:val="00290CFB"/>
    <w:rsid w:val="00290DD9"/>
    <w:rsid w:val="00290E59"/>
    <w:rsid w:val="00291127"/>
    <w:rsid w:val="00291238"/>
    <w:rsid w:val="002915E0"/>
    <w:rsid w:val="0029181D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76B"/>
    <w:rsid w:val="00292B9E"/>
    <w:rsid w:val="00292BA7"/>
    <w:rsid w:val="00292BDD"/>
    <w:rsid w:val="00292C4E"/>
    <w:rsid w:val="00293001"/>
    <w:rsid w:val="002931F8"/>
    <w:rsid w:val="0029323A"/>
    <w:rsid w:val="002934D1"/>
    <w:rsid w:val="0029361D"/>
    <w:rsid w:val="0029391B"/>
    <w:rsid w:val="0029395D"/>
    <w:rsid w:val="00293A0A"/>
    <w:rsid w:val="00293C67"/>
    <w:rsid w:val="00293DF2"/>
    <w:rsid w:val="00293E79"/>
    <w:rsid w:val="00293F9F"/>
    <w:rsid w:val="00294496"/>
    <w:rsid w:val="0029474F"/>
    <w:rsid w:val="00294AD1"/>
    <w:rsid w:val="00294EB0"/>
    <w:rsid w:val="00294FE9"/>
    <w:rsid w:val="00295011"/>
    <w:rsid w:val="0029525F"/>
    <w:rsid w:val="00295489"/>
    <w:rsid w:val="0029549E"/>
    <w:rsid w:val="002954A6"/>
    <w:rsid w:val="00295555"/>
    <w:rsid w:val="002957FB"/>
    <w:rsid w:val="00295941"/>
    <w:rsid w:val="00295ACD"/>
    <w:rsid w:val="00295E25"/>
    <w:rsid w:val="0029608C"/>
    <w:rsid w:val="0029618F"/>
    <w:rsid w:val="00296585"/>
    <w:rsid w:val="00296797"/>
    <w:rsid w:val="00296B2D"/>
    <w:rsid w:val="00296D14"/>
    <w:rsid w:val="00296D2A"/>
    <w:rsid w:val="00296D45"/>
    <w:rsid w:val="0029702E"/>
    <w:rsid w:val="00297207"/>
    <w:rsid w:val="00297356"/>
    <w:rsid w:val="002979A7"/>
    <w:rsid w:val="00297A19"/>
    <w:rsid w:val="00297B25"/>
    <w:rsid w:val="00297E3B"/>
    <w:rsid w:val="00297E63"/>
    <w:rsid w:val="002A030F"/>
    <w:rsid w:val="002A0336"/>
    <w:rsid w:val="002A0346"/>
    <w:rsid w:val="002A0530"/>
    <w:rsid w:val="002A071D"/>
    <w:rsid w:val="002A0754"/>
    <w:rsid w:val="002A0928"/>
    <w:rsid w:val="002A0E3D"/>
    <w:rsid w:val="002A0F92"/>
    <w:rsid w:val="002A1324"/>
    <w:rsid w:val="002A1592"/>
    <w:rsid w:val="002A1594"/>
    <w:rsid w:val="002A161C"/>
    <w:rsid w:val="002A1739"/>
    <w:rsid w:val="002A18EE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70"/>
    <w:rsid w:val="002A30E8"/>
    <w:rsid w:val="002A384B"/>
    <w:rsid w:val="002A391D"/>
    <w:rsid w:val="002A3923"/>
    <w:rsid w:val="002A3B27"/>
    <w:rsid w:val="002A42A4"/>
    <w:rsid w:val="002A436D"/>
    <w:rsid w:val="002A4399"/>
    <w:rsid w:val="002A44E9"/>
    <w:rsid w:val="002A4993"/>
    <w:rsid w:val="002A4B37"/>
    <w:rsid w:val="002A4B96"/>
    <w:rsid w:val="002A4ED6"/>
    <w:rsid w:val="002A4FFC"/>
    <w:rsid w:val="002A5046"/>
    <w:rsid w:val="002A5061"/>
    <w:rsid w:val="002A5145"/>
    <w:rsid w:val="002A5162"/>
    <w:rsid w:val="002A5365"/>
    <w:rsid w:val="002A58AE"/>
    <w:rsid w:val="002A58CA"/>
    <w:rsid w:val="002A5A43"/>
    <w:rsid w:val="002A5E82"/>
    <w:rsid w:val="002A5EF7"/>
    <w:rsid w:val="002A63C2"/>
    <w:rsid w:val="002A655C"/>
    <w:rsid w:val="002A6581"/>
    <w:rsid w:val="002A688C"/>
    <w:rsid w:val="002A6A4A"/>
    <w:rsid w:val="002A6C19"/>
    <w:rsid w:val="002A6CBB"/>
    <w:rsid w:val="002A6F08"/>
    <w:rsid w:val="002A70D5"/>
    <w:rsid w:val="002A739C"/>
    <w:rsid w:val="002A75BD"/>
    <w:rsid w:val="002A75D3"/>
    <w:rsid w:val="002A763C"/>
    <w:rsid w:val="002A7951"/>
    <w:rsid w:val="002A7D86"/>
    <w:rsid w:val="002B021F"/>
    <w:rsid w:val="002B0A07"/>
    <w:rsid w:val="002B0C4A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6A7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1C0"/>
    <w:rsid w:val="002B6450"/>
    <w:rsid w:val="002B6658"/>
    <w:rsid w:val="002B6685"/>
    <w:rsid w:val="002B67B9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5E"/>
    <w:rsid w:val="002C0520"/>
    <w:rsid w:val="002C07DA"/>
    <w:rsid w:val="002C08BF"/>
    <w:rsid w:val="002C0B87"/>
    <w:rsid w:val="002C0BCC"/>
    <w:rsid w:val="002C1465"/>
    <w:rsid w:val="002C15F2"/>
    <w:rsid w:val="002C1678"/>
    <w:rsid w:val="002C179A"/>
    <w:rsid w:val="002C1A74"/>
    <w:rsid w:val="002C22B7"/>
    <w:rsid w:val="002C233B"/>
    <w:rsid w:val="002C2615"/>
    <w:rsid w:val="002C2992"/>
    <w:rsid w:val="002C299E"/>
    <w:rsid w:val="002C2A09"/>
    <w:rsid w:val="002C2AD2"/>
    <w:rsid w:val="002C2B3B"/>
    <w:rsid w:val="002C320F"/>
    <w:rsid w:val="002C340D"/>
    <w:rsid w:val="002C382A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26"/>
    <w:rsid w:val="002C4757"/>
    <w:rsid w:val="002C4A05"/>
    <w:rsid w:val="002C4BC1"/>
    <w:rsid w:val="002C4E04"/>
    <w:rsid w:val="002C4FBD"/>
    <w:rsid w:val="002C51A7"/>
    <w:rsid w:val="002C51DF"/>
    <w:rsid w:val="002C54F6"/>
    <w:rsid w:val="002C5749"/>
    <w:rsid w:val="002C5844"/>
    <w:rsid w:val="002C59C4"/>
    <w:rsid w:val="002C5A5F"/>
    <w:rsid w:val="002C5A97"/>
    <w:rsid w:val="002C5A98"/>
    <w:rsid w:val="002C5BC1"/>
    <w:rsid w:val="002C5C3C"/>
    <w:rsid w:val="002C5C5B"/>
    <w:rsid w:val="002C5FC0"/>
    <w:rsid w:val="002C648C"/>
    <w:rsid w:val="002C64A1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6B5"/>
    <w:rsid w:val="002D07DE"/>
    <w:rsid w:val="002D0819"/>
    <w:rsid w:val="002D08D5"/>
    <w:rsid w:val="002D09D0"/>
    <w:rsid w:val="002D0FDC"/>
    <w:rsid w:val="002D106A"/>
    <w:rsid w:val="002D1590"/>
    <w:rsid w:val="002D1E38"/>
    <w:rsid w:val="002D27B7"/>
    <w:rsid w:val="002D27F2"/>
    <w:rsid w:val="002D28C2"/>
    <w:rsid w:val="002D2975"/>
    <w:rsid w:val="002D2A92"/>
    <w:rsid w:val="002D2B57"/>
    <w:rsid w:val="002D2EFA"/>
    <w:rsid w:val="002D2F18"/>
    <w:rsid w:val="002D2F9D"/>
    <w:rsid w:val="002D332D"/>
    <w:rsid w:val="002D3992"/>
    <w:rsid w:val="002D3A4D"/>
    <w:rsid w:val="002D3CBB"/>
    <w:rsid w:val="002D3DE7"/>
    <w:rsid w:val="002D3F6F"/>
    <w:rsid w:val="002D3FCF"/>
    <w:rsid w:val="002D41DE"/>
    <w:rsid w:val="002D4344"/>
    <w:rsid w:val="002D4450"/>
    <w:rsid w:val="002D450D"/>
    <w:rsid w:val="002D4731"/>
    <w:rsid w:val="002D47D4"/>
    <w:rsid w:val="002D507E"/>
    <w:rsid w:val="002D5213"/>
    <w:rsid w:val="002D53D1"/>
    <w:rsid w:val="002D55E9"/>
    <w:rsid w:val="002D56C8"/>
    <w:rsid w:val="002D5C49"/>
    <w:rsid w:val="002D5D70"/>
    <w:rsid w:val="002D62D1"/>
    <w:rsid w:val="002D63F1"/>
    <w:rsid w:val="002D665E"/>
    <w:rsid w:val="002D6847"/>
    <w:rsid w:val="002D6AC6"/>
    <w:rsid w:val="002D7315"/>
    <w:rsid w:val="002D77ED"/>
    <w:rsid w:val="002D79C5"/>
    <w:rsid w:val="002D7A71"/>
    <w:rsid w:val="002D7D64"/>
    <w:rsid w:val="002D7E53"/>
    <w:rsid w:val="002D7EB4"/>
    <w:rsid w:val="002E0414"/>
    <w:rsid w:val="002E1016"/>
    <w:rsid w:val="002E142E"/>
    <w:rsid w:val="002E1767"/>
    <w:rsid w:val="002E1A9B"/>
    <w:rsid w:val="002E1BDB"/>
    <w:rsid w:val="002E1C51"/>
    <w:rsid w:val="002E1D7A"/>
    <w:rsid w:val="002E24E3"/>
    <w:rsid w:val="002E2692"/>
    <w:rsid w:val="002E2840"/>
    <w:rsid w:val="002E2A77"/>
    <w:rsid w:val="002E2C55"/>
    <w:rsid w:val="002E30EA"/>
    <w:rsid w:val="002E3AFC"/>
    <w:rsid w:val="002E3BD3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29C"/>
    <w:rsid w:val="002E54EF"/>
    <w:rsid w:val="002E5524"/>
    <w:rsid w:val="002E595D"/>
    <w:rsid w:val="002E5966"/>
    <w:rsid w:val="002E596E"/>
    <w:rsid w:val="002E5AFA"/>
    <w:rsid w:val="002E5B75"/>
    <w:rsid w:val="002E5C8F"/>
    <w:rsid w:val="002E5D6E"/>
    <w:rsid w:val="002E6040"/>
    <w:rsid w:val="002E6057"/>
    <w:rsid w:val="002E6121"/>
    <w:rsid w:val="002E62C2"/>
    <w:rsid w:val="002E635A"/>
    <w:rsid w:val="002E688F"/>
    <w:rsid w:val="002E69B9"/>
    <w:rsid w:val="002E6FE2"/>
    <w:rsid w:val="002E788A"/>
    <w:rsid w:val="002E78A1"/>
    <w:rsid w:val="002E7D3B"/>
    <w:rsid w:val="002E7E84"/>
    <w:rsid w:val="002F008F"/>
    <w:rsid w:val="002F00F0"/>
    <w:rsid w:val="002F0435"/>
    <w:rsid w:val="002F04D0"/>
    <w:rsid w:val="002F04D7"/>
    <w:rsid w:val="002F055E"/>
    <w:rsid w:val="002F07A1"/>
    <w:rsid w:val="002F0A57"/>
    <w:rsid w:val="002F0A9F"/>
    <w:rsid w:val="002F0BA9"/>
    <w:rsid w:val="002F0C4D"/>
    <w:rsid w:val="002F0F66"/>
    <w:rsid w:val="002F102B"/>
    <w:rsid w:val="002F104A"/>
    <w:rsid w:val="002F10B6"/>
    <w:rsid w:val="002F11D8"/>
    <w:rsid w:val="002F1235"/>
    <w:rsid w:val="002F124B"/>
    <w:rsid w:val="002F15D3"/>
    <w:rsid w:val="002F176A"/>
    <w:rsid w:val="002F189B"/>
    <w:rsid w:val="002F18AA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95D"/>
    <w:rsid w:val="002F3CAD"/>
    <w:rsid w:val="002F3EAD"/>
    <w:rsid w:val="002F3F2E"/>
    <w:rsid w:val="002F403D"/>
    <w:rsid w:val="002F4814"/>
    <w:rsid w:val="002F497A"/>
    <w:rsid w:val="002F4A05"/>
    <w:rsid w:val="002F4A8B"/>
    <w:rsid w:val="002F4DAB"/>
    <w:rsid w:val="002F50E7"/>
    <w:rsid w:val="002F5BE3"/>
    <w:rsid w:val="002F5C29"/>
    <w:rsid w:val="002F5C6A"/>
    <w:rsid w:val="002F5EBE"/>
    <w:rsid w:val="002F5EE4"/>
    <w:rsid w:val="002F5EF0"/>
    <w:rsid w:val="002F5F7E"/>
    <w:rsid w:val="002F6200"/>
    <w:rsid w:val="002F620D"/>
    <w:rsid w:val="002F624F"/>
    <w:rsid w:val="002F62A2"/>
    <w:rsid w:val="002F62DA"/>
    <w:rsid w:val="002F6865"/>
    <w:rsid w:val="002F6919"/>
    <w:rsid w:val="002F6B9C"/>
    <w:rsid w:val="002F6BA4"/>
    <w:rsid w:val="002F6C3C"/>
    <w:rsid w:val="002F6D6E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C3C"/>
    <w:rsid w:val="002F7EBF"/>
    <w:rsid w:val="00300077"/>
    <w:rsid w:val="00300183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B7A"/>
    <w:rsid w:val="00302D67"/>
    <w:rsid w:val="00302E08"/>
    <w:rsid w:val="00303134"/>
    <w:rsid w:val="0030386D"/>
    <w:rsid w:val="003039F5"/>
    <w:rsid w:val="00303DAA"/>
    <w:rsid w:val="00304678"/>
    <w:rsid w:val="00304772"/>
    <w:rsid w:val="00304873"/>
    <w:rsid w:val="00304903"/>
    <w:rsid w:val="003049B8"/>
    <w:rsid w:val="003049E5"/>
    <w:rsid w:val="00304ADE"/>
    <w:rsid w:val="00304BF7"/>
    <w:rsid w:val="00304E04"/>
    <w:rsid w:val="00304FAE"/>
    <w:rsid w:val="00305315"/>
    <w:rsid w:val="0030537D"/>
    <w:rsid w:val="0030541B"/>
    <w:rsid w:val="003055AC"/>
    <w:rsid w:val="00305B3A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7080"/>
    <w:rsid w:val="00307353"/>
    <w:rsid w:val="0030765C"/>
    <w:rsid w:val="003076DC"/>
    <w:rsid w:val="003077C3"/>
    <w:rsid w:val="00307C8D"/>
    <w:rsid w:val="00307DA4"/>
    <w:rsid w:val="00307E1E"/>
    <w:rsid w:val="00307EB6"/>
    <w:rsid w:val="0031017C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C8"/>
    <w:rsid w:val="00311AA2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3A83"/>
    <w:rsid w:val="003143F8"/>
    <w:rsid w:val="003144E0"/>
    <w:rsid w:val="00314542"/>
    <w:rsid w:val="0031481F"/>
    <w:rsid w:val="0031483C"/>
    <w:rsid w:val="003149FA"/>
    <w:rsid w:val="00314B8D"/>
    <w:rsid w:val="00314E0A"/>
    <w:rsid w:val="0031510A"/>
    <w:rsid w:val="003152B1"/>
    <w:rsid w:val="00315C55"/>
    <w:rsid w:val="00315C62"/>
    <w:rsid w:val="00316126"/>
    <w:rsid w:val="00316272"/>
    <w:rsid w:val="00316396"/>
    <w:rsid w:val="003163B5"/>
    <w:rsid w:val="00316476"/>
    <w:rsid w:val="0031674D"/>
    <w:rsid w:val="003168A9"/>
    <w:rsid w:val="003168C6"/>
    <w:rsid w:val="00316903"/>
    <w:rsid w:val="00316A42"/>
    <w:rsid w:val="00316FE3"/>
    <w:rsid w:val="00317311"/>
    <w:rsid w:val="00317393"/>
    <w:rsid w:val="003176BE"/>
    <w:rsid w:val="00317946"/>
    <w:rsid w:val="00317B37"/>
    <w:rsid w:val="00317BED"/>
    <w:rsid w:val="00320189"/>
    <w:rsid w:val="0032050F"/>
    <w:rsid w:val="00320728"/>
    <w:rsid w:val="00320934"/>
    <w:rsid w:val="00320998"/>
    <w:rsid w:val="003209B8"/>
    <w:rsid w:val="00320AA1"/>
    <w:rsid w:val="00320ADD"/>
    <w:rsid w:val="00320B0F"/>
    <w:rsid w:val="00320F19"/>
    <w:rsid w:val="003215EF"/>
    <w:rsid w:val="00321A57"/>
    <w:rsid w:val="00321BD5"/>
    <w:rsid w:val="00321BEF"/>
    <w:rsid w:val="00321C3C"/>
    <w:rsid w:val="00322477"/>
    <w:rsid w:val="003224AB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4C9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A06"/>
    <w:rsid w:val="00325C26"/>
    <w:rsid w:val="00325EB5"/>
    <w:rsid w:val="003263B6"/>
    <w:rsid w:val="00326473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48B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4F5"/>
    <w:rsid w:val="00330513"/>
    <w:rsid w:val="0033089A"/>
    <w:rsid w:val="0033097F"/>
    <w:rsid w:val="00330BD9"/>
    <w:rsid w:val="00330CF2"/>
    <w:rsid w:val="00330E82"/>
    <w:rsid w:val="00330F1A"/>
    <w:rsid w:val="00331147"/>
    <w:rsid w:val="00331292"/>
    <w:rsid w:val="003314EC"/>
    <w:rsid w:val="00331A2C"/>
    <w:rsid w:val="00331E20"/>
    <w:rsid w:val="00331FA8"/>
    <w:rsid w:val="003321DD"/>
    <w:rsid w:val="0033233E"/>
    <w:rsid w:val="00332408"/>
    <w:rsid w:val="00332420"/>
    <w:rsid w:val="003324FF"/>
    <w:rsid w:val="003327C4"/>
    <w:rsid w:val="003329E7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EE3"/>
    <w:rsid w:val="00334F4D"/>
    <w:rsid w:val="00334F80"/>
    <w:rsid w:val="00335262"/>
    <w:rsid w:val="00335314"/>
    <w:rsid w:val="003353DF"/>
    <w:rsid w:val="003358B4"/>
    <w:rsid w:val="00335CF7"/>
    <w:rsid w:val="00335FEB"/>
    <w:rsid w:val="0033617A"/>
    <w:rsid w:val="00336187"/>
    <w:rsid w:val="0033639F"/>
    <w:rsid w:val="0033644F"/>
    <w:rsid w:val="00336895"/>
    <w:rsid w:val="00336A4A"/>
    <w:rsid w:val="00336A7F"/>
    <w:rsid w:val="003374CE"/>
    <w:rsid w:val="00337534"/>
    <w:rsid w:val="003375E6"/>
    <w:rsid w:val="003376A1"/>
    <w:rsid w:val="00337A4B"/>
    <w:rsid w:val="00337F4C"/>
    <w:rsid w:val="00337F6B"/>
    <w:rsid w:val="0034041A"/>
    <w:rsid w:val="003405BC"/>
    <w:rsid w:val="0034069D"/>
    <w:rsid w:val="0034070C"/>
    <w:rsid w:val="00340C07"/>
    <w:rsid w:val="003410FB"/>
    <w:rsid w:val="00341190"/>
    <w:rsid w:val="003411C0"/>
    <w:rsid w:val="0034147E"/>
    <w:rsid w:val="00341506"/>
    <w:rsid w:val="0034181E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4F9"/>
    <w:rsid w:val="00343623"/>
    <w:rsid w:val="0034380E"/>
    <w:rsid w:val="003438BA"/>
    <w:rsid w:val="00343972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123"/>
    <w:rsid w:val="00345717"/>
    <w:rsid w:val="00345847"/>
    <w:rsid w:val="00345A12"/>
    <w:rsid w:val="00345AF7"/>
    <w:rsid w:val="00345C6B"/>
    <w:rsid w:val="00346063"/>
    <w:rsid w:val="00346124"/>
    <w:rsid w:val="003461BB"/>
    <w:rsid w:val="00346400"/>
    <w:rsid w:val="0034678A"/>
    <w:rsid w:val="003467EE"/>
    <w:rsid w:val="00346863"/>
    <w:rsid w:val="00346AC9"/>
    <w:rsid w:val="00346D15"/>
    <w:rsid w:val="00346D98"/>
    <w:rsid w:val="00346EA2"/>
    <w:rsid w:val="00347297"/>
    <w:rsid w:val="0034733B"/>
    <w:rsid w:val="003475DC"/>
    <w:rsid w:val="003477F6"/>
    <w:rsid w:val="00347AD3"/>
    <w:rsid w:val="00347CE9"/>
    <w:rsid w:val="00350058"/>
    <w:rsid w:val="0035013E"/>
    <w:rsid w:val="00350158"/>
    <w:rsid w:val="00350192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7C"/>
    <w:rsid w:val="003511B6"/>
    <w:rsid w:val="00351315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53"/>
    <w:rsid w:val="00352788"/>
    <w:rsid w:val="003527BA"/>
    <w:rsid w:val="00352888"/>
    <w:rsid w:val="003528AE"/>
    <w:rsid w:val="003529FD"/>
    <w:rsid w:val="00352B96"/>
    <w:rsid w:val="00352BA1"/>
    <w:rsid w:val="00352CC4"/>
    <w:rsid w:val="00352D17"/>
    <w:rsid w:val="0035330B"/>
    <w:rsid w:val="0035347B"/>
    <w:rsid w:val="003535D5"/>
    <w:rsid w:val="00353651"/>
    <w:rsid w:val="00353728"/>
    <w:rsid w:val="00353780"/>
    <w:rsid w:val="00353782"/>
    <w:rsid w:val="003538FD"/>
    <w:rsid w:val="00353BCD"/>
    <w:rsid w:val="00353D9F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517F"/>
    <w:rsid w:val="003551D0"/>
    <w:rsid w:val="00355274"/>
    <w:rsid w:val="00355706"/>
    <w:rsid w:val="00355771"/>
    <w:rsid w:val="0035593B"/>
    <w:rsid w:val="0035597C"/>
    <w:rsid w:val="00355A85"/>
    <w:rsid w:val="00355DF8"/>
    <w:rsid w:val="00356038"/>
    <w:rsid w:val="00356252"/>
    <w:rsid w:val="00356440"/>
    <w:rsid w:val="003565B1"/>
    <w:rsid w:val="00356638"/>
    <w:rsid w:val="0035677D"/>
    <w:rsid w:val="00356821"/>
    <w:rsid w:val="00356A25"/>
    <w:rsid w:val="003570FB"/>
    <w:rsid w:val="003571EE"/>
    <w:rsid w:val="003577A2"/>
    <w:rsid w:val="00357A40"/>
    <w:rsid w:val="00357BFA"/>
    <w:rsid w:val="00357DB7"/>
    <w:rsid w:val="00357DD3"/>
    <w:rsid w:val="00360150"/>
    <w:rsid w:val="00360252"/>
    <w:rsid w:val="00360767"/>
    <w:rsid w:val="003608BA"/>
    <w:rsid w:val="00360BB2"/>
    <w:rsid w:val="00360EBD"/>
    <w:rsid w:val="003610EA"/>
    <w:rsid w:val="00361114"/>
    <w:rsid w:val="0036149D"/>
    <w:rsid w:val="00361531"/>
    <w:rsid w:val="003618D9"/>
    <w:rsid w:val="00361A20"/>
    <w:rsid w:val="00361BD9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2FE2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52A"/>
    <w:rsid w:val="00364621"/>
    <w:rsid w:val="00364871"/>
    <w:rsid w:val="003649C6"/>
    <w:rsid w:val="00365231"/>
    <w:rsid w:val="003653EE"/>
    <w:rsid w:val="003655FB"/>
    <w:rsid w:val="0036589E"/>
    <w:rsid w:val="0036589F"/>
    <w:rsid w:val="00365C46"/>
    <w:rsid w:val="00365FA7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933"/>
    <w:rsid w:val="00371AB6"/>
    <w:rsid w:val="00371CE2"/>
    <w:rsid w:val="0037231B"/>
    <w:rsid w:val="003723D0"/>
    <w:rsid w:val="00372684"/>
    <w:rsid w:val="00372809"/>
    <w:rsid w:val="003729B2"/>
    <w:rsid w:val="00372B68"/>
    <w:rsid w:val="00372BF3"/>
    <w:rsid w:val="003731FB"/>
    <w:rsid w:val="003733B8"/>
    <w:rsid w:val="00373654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5F6"/>
    <w:rsid w:val="0037564C"/>
    <w:rsid w:val="0037585C"/>
    <w:rsid w:val="00375A52"/>
    <w:rsid w:val="00375EE7"/>
    <w:rsid w:val="00375F56"/>
    <w:rsid w:val="00376007"/>
    <w:rsid w:val="00376257"/>
    <w:rsid w:val="003762DC"/>
    <w:rsid w:val="003765E7"/>
    <w:rsid w:val="00376657"/>
    <w:rsid w:val="003767F1"/>
    <w:rsid w:val="003768F8"/>
    <w:rsid w:val="003768FD"/>
    <w:rsid w:val="00376971"/>
    <w:rsid w:val="00376A59"/>
    <w:rsid w:val="00376A9B"/>
    <w:rsid w:val="00376B5D"/>
    <w:rsid w:val="00376D51"/>
    <w:rsid w:val="00376DA0"/>
    <w:rsid w:val="00376DC8"/>
    <w:rsid w:val="00377137"/>
    <w:rsid w:val="00377153"/>
    <w:rsid w:val="0037748E"/>
    <w:rsid w:val="00377886"/>
    <w:rsid w:val="00377966"/>
    <w:rsid w:val="00377A11"/>
    <w:rsid w:val="00377B15"/>
    <w:rsid w:val="00377F43"/>
    <w:rsid w:val="00377F75"/>
    <w:rsid w:val="00380339"/>
    <w:rsid w:val="00380A75"/>
    <w:rsid w:val="0038105E"/>
    <w:rsid w:val="003812A1"/>
    <w:rsid w:val="003812AF"/>
    <w:rsid w:val="003812C8"/>
    <w:rsid w:val="003813E8"/>
    <w:rsid w:val="0038141B"/>
    <w:rsid w:val="00381420"/>
    <w:rsid w:val="00381714"/>
    <w:rsid w:val="003817F4"/>
    <w:rsid w:val="00381A63"/>
    <w:rsid w:val="00381C7F"/>
    <w:rsid w:val="00381E46"/>
    <w:rsid w:val="00381FB1"/>
    <w:rsid w:val="00381FE9"/>
    <w:rsid w:val="0038201E"/>
    <w:rsid w:val="003821B0"/>
    <w:rsid w:val="00382523"/>
    <w:rsid w:val="0038258F"/>
    <w:rsid w:val="00382880"/>
    <w:rsid w:val="00382919"/>
    <w:rsid w:val="00382AD8"/>
    <w:rsid w:val="00382C38"/>
    <w:rsid w:val="00382C70"/>
    <w:rsid w:val="00382CDF"/>
    <w:rsid w:val="00382D5C"/>
    <w:rsid w:val="00382DD9"/>
    <w:rsid w:val="003830D8"/>
    <w:rsid w:val="0038339F"/>
    <w:rsid w:val="00383AC0"/>
    <w:rsid w:val="00383BDB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03"/>
    <w:rsid w:val="0038558A"/>
    <w:rsid w:val="003855E5"/>
    <w:rsid w:val="0038565D"/>
    <w:rsid w:val="00385861"/>
    <w:rsid w:val="00385959"/>
    <w:rsid w:val="00385EFA"/>
    <w:rsid w:val="00386296"/>
    <w:rsid w:val="003863AB"/>
    <w:rsid w:val="00386A26"/>
    <w:rsid w:val="00386B84"/>
    <w:rsid w:val="00386DF6"/>
    <w:rsid w:val="00387009"/>
    <w:rsid w:val="003870CB"/>
    <w:rsid w:val="003871AD"/>
    <w:rsid w:val="003875EE"/>
    <w:rsid w:val="00387640"/>
    <w:rsid w:val="00387678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EE1"/>
    <w:rsid w:val="00392631"/>
    <w:rsid w:val="00392A8D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E84"/>
    <w:rsid w:val="00393F67"/>
    <w:rsid w:val="003943BD"/>
    <w:rsid w:val="00394523"/>
    <w:rsid w:val="00394712"/>
    <w:rsid w:val="00394949"/>
    <w:rsid w:val="00394ADB"/>
    <w:rsid w:val="00394B62"/>
    <w:rsid w:val="00394C15"/>
    <w:rsid w:val="0039510E"/>
    <w:rsid w:val="00395193"/>
    <w:rsid w:val="003953FF"/>
    <w:rsid w:val="0039546B"/>
    <w:rsid w:val="00395504"/>
    <w:rsid w:val="00395727"/>
    <w:rsid w:val="00395AEF"/>
    <w:rsid w:val="00395C06"/>
    <w:rsid w:val="003968EB"/>
    <w:rsid w:val="003968F9"/>
    <w:rsid w:val="00396C07"/>
    <w:rsid w:val="00396C69"/>
    <w:rsid w:val="00396C97"/>
    <w:rsid w:val="00396EC5"/>
    <w:rsid w:val="0039700D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09"/>
    <w:rsid w:val="00397EB2"/>
    <w:rsid w:val="00397F32"/>
    <w:rsid w:val="003A01AC"/>
    <w:rsid w:val="003A01FC"/>
    <w:rsid w:val="003A0450"/>
    <w:rsid w:val="003A05A0"/>
    <w:rsid w:val="003A0662"/>
    <w:rsid w:val="003A110D"/>
    <w:rsid w:val="003A17D0"/>
    <w:rsid w:val="003A1A11"/>
    <w:rsid w:val="003A1C59"/>
    <w:rsid w:val="003A1DBA"/>
    <w:rsid w:val="003A203A"/>
    <w:rsid w:val="003A219B"/>
    <w:rsid w:val="003A245A"/>
    <w:rsid w:val="003A25D8"/>
    <w:rsid w:val="003A2846"/>
    <w:rsid w:val="003A2951"/>
    <w:rsid w:val="003A2BAA"/>
    <w:rsid w:val="003A2C9A"/>
    <w:rsid w:val="003A2E06"/>
    <w:rsid w:val="003A2E9C"/>
    <w:rsid w:val="003A2F2C"/>
    <w:rsid w:val="003A33D9"/>
    <w:rsid w:val="003A3682"/>
    <w:rsid w:val="003A38F9"/>
    <w:rsid w:val="003A3C37"/>
    <w:rsid w:val="003A3DCB"/>
    <w:rsid w:val="003A3EE6"/>
    <w:rsid w:val="003A42A6"/>
    <w:rsid w:val="003A4383"/>
    <w:rsid w:val="003A450F"/>
    <w:rsid w:val="003A4555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36A"/>
    <w:rsid w:val="003A66C1"/>
    <w:rsid w:val="003A67E1"/>
    <w:rsid w:val="003A67F2"/>
    <w:rsid w:val="003A67F9"/>
    <w:rsid w:val="003A69B6"/>
    <w:rsid w:val="003A6B2C"/>
    <w:rsid w:val="003A6C73"/>
    <w:rsid w:val="003A6D0F"/>
    <w:rsid w:val="003A6F6B"/>
    <w:rsid w:val="003A7255"/>
    <w:rsid w:val="003A7364"/>
    <w:rsid w:val="003A74FA"/>
    <w:rsid w:val="003A756B"/>
    <w:rsid w:val="003A758C"/>
    <w:rsid w:val="003A75C6"/>
    <w:rsid w:val="003A7618"/>
    <w:rsid w:val="003A7655"/>
    <w:rsid w:val="003A7770"/>
    <w:rsid w:val="003A78F8"/>
    <w:rsid w:val="003A7D9F"/>
    <w:rsid w:val="003A7DD6"/>
    <w:rsid w:val="003A7E0D"/>
    <w:rsid w:val="003A7E57"/>
    <w:rsid w:val="003B00E4"/>
    <w:rsid w:val="003B0118"/>
    <w:rsid w:val="003B017D"/>
    <w:rsid w:val="003B02F7"/>
    <w:rsid w:val="003B032E"/>
    <w:rsid w:val="003B044C"/>
    <w:rsid w:val="003B0527"/>
    <w:rsid w:val="003B0765"/>
    <w:rsid w:val="003B08A4"/>
    <w:rsid w:val="003B0B01"/>
    <w:rsid w:val="003B0B96"/>
    <w:rsid w:val="003B0BC6"/>
    <w:rsid w:val="003B0D44"/>
    <w:rsid w:val="003B0DC3"/>
    <w:rsid w:val="003B0F52"/>
    <w:rsid w:val="003B1233"/>
    <w:rsid w:val="003B1267"/>
    <w:rsid w:val="003B186D"/>
    <w:rsid w:val="003B192A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77"/>
    <w:rsid w:val="003B67F7"/>
    <w:rsid w:val="003B68B9"/>
    <w:rsid w:val="003B6A5C"/>
    <w:rsid w:val="003B6B5D"/>
    <w:rsid w:val="003B6B74"/>
    <w:rsid w:val="003B6EBF"/>
    <w:rsid w:val="003B704F"/>
    <w:rsid w:val="003B7327"/>
    <w:rsid w:val="003B7539"/>
    <w:rsid w:val="003B7573"/>
    <w:rsid w:val="003B7749"/>
    <w:rsid w:val="003B778F"/>
    <w:rsid w:val="003B78DA"/>
    <w:rsid w:val="003B7B84"/>
    <w:rsid w:val="003B7BC3"/>
    <w:rsid w:val="003C0034"/>
    <w:rsid w:val="003C0128"/>
    <w:rsid w:val="003C02D7"/>
    <w:rsid w:val="003C088D"/>
    <w:rsid w:val="003C092E"/>
    <w:rsid w:val="003C0AC7"/>
    <w:rsid w:val="003C0FA9"/>
    <w:rsid w:val="003C1155"/>
    <w:rsid w:val="003C15D8"/>
    <w:rsid w:val="003C18C6"/>
    <w:rsid w:val="003C19D1"/>
    <w:rsid w:val="003C1A98"/>
    <w:rsid w:val="003C1AFF"/>
    <w:rsid w:val="003C1F57"/>
    <w:rsid w:val="003C2017"/>
    <w:rsid w:val="003C242A"/>
    <w:rsid w:val="003C245F"/>
    <w:rsid w:val="003C25B0"/>
    <w:rsid w:val="003C26BD"/>
    <w:rsid w:val="003C26F0"/>
    <w:rsid w:val="003C2860"/>
    <w:rsid w:val="003C28A3"/>
    <w:rsid w:val="003C2917"/>
    <w:rsid w:val="003C2923"/>
    <w:rsid w:val="003C2A3B"/>
    <w:rsid w:val="003C2A91"/>
    <w:rsid w:val="003C2BE8"/>
    <w:rsid w:val="003C307C"/>
    <w:rsid w:val="003C392A"/>
    <w:rsid w:val="003C3981"/>
    <w:rsid w:val="003C3C0C"/>
    <w:rsid w:val="003C4792"/>
    <w:rsid w:val="003C482D"/>
    <w:rsid w:val="003C49D6"/>
    <w:rsid w:val="003C4B79"/>
    <w:rsid w:val="003C4D92"/>
    <w:rsid w:val="003C4E84"/>
    <w:rsid w:val="003C57DE"/>
    <w:rsid w:val="003C57F5"/>
    <w:rsid w:val="003C5AFE"/>
    <w:rsid w:val="003C5BD8"/>
    <w:rsid w:val="003C6628"/>
    <w:rsid w:val="003C69E5"/>
    <w:rsid w:val="003C6A3B"/>
    <w:rsid w:val="003C6B36"/>
    <w:rsid w:val="003C6B9A"/>
    <w:rsid w:val="003C6BF6"/>
    <w:rsid w:val="003C6E08"/>
    <w:rsid w:val="003C7270"/>
    <w:rsid w:val="003C74A0"/>
    <w:rsid w:val="003C76F6"/>
    <w:rsid w:val="003C7895"/>
    <w:rsid w:val="003C7A22"/>
    <w:rsid w:val="003C7B41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1F7C"/>
    <w:rsid w:val="003D21AD"/>
    <w:rsid w:val="003D229A"/>
    <w:rsid w:val="003D2494"/>
    <w:rsid w:val="003D27FF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125"/>
    <w:rsid w:val="003D4466"/>
    <w:rsid w:val="003D44B6"/>
    <w:rsid w:val="003D47D1"/>
    <w:rsid w:val="003D48EC"/>
    <w:rsid w:val="003D49F8"/>
    <w:rsid w:val="003D4C8A"/>
    <w:rsid w:val="003D4D1E"/>
    <w:rsid w:val="003D5176"/>
    <w:rsid w:val="003D5271"/>
    <w:rsid w:val="003D5364"/>
    <w:rsid w:val="003D59A3"/>
    <w:rsid w:val="003D5A65"/>
    <w:rsid w:val="003D5B65"/>
    <w:rsid w:val="003D5C7C"/>
    <w:rsid w:val="003D5D3F"/>
    <w:rsid w:val="003D6214"/>
    <w:rsid w:val="003D6377"/>
    <w:rsid w:val="003D6AA9"/>
    <w:rsid w:val="003D6E61"/>
    <w:rsid w:val="003D6EF5"/>
    <w:rsid w:val="003D74A8"/>
    <w:rsid w:val="003D7760"/>
    <w:rsid w:val="003D7BC9"/>
    <w:rsid w:val="003D7D18"/>
    <w:rsid w:val="003D7E43"/>
    <w:rsid w:val="003D7FA1"/>
    <w:rsid w:val="003E02A4"/>
    <w:rsid w:val="003E0335"/>
    <w:rsid w:val="003E057F"/>
    <w:rsid w:val="003E07AF"/>
    <w:rsid w:val="003E084D"/>
    <w:rsid w:val="003E0C65"/>
    <w:rsid w:val="003E0DC9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59"/>
    <w:rsid w:val="003E27DB"/>
    <w:rsid w:val="003E28A3"/>
    <w:rsid w:val="003E2964"/>
    <w:rsid w:val="003E2C27"/>
    <w:rsid w:val="003E2DE9"/>
    <w:rsid w:val="003E2E30"/>
    <w:rsid w:val="003E3053"/>
    <w:rsid w:val="003E3342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8F9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095"/>
    <w:rsid w:val="003E722E"/>
    <w:rsid w:val="003E7251"/>
    <w:rsid w:val="003E7338"/>
    <w:rsid w:val="003E7386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3DE"/>
    <w:rsid w:val="003F16EA"/>
    <w:rsid w:val="003F1713"/>
    <w:rsid w:val="003F1764"/>
    <w:rsid w:val="003F17AD"/>
    <w:rsid w:val="003F221E"/>
    <w:rsid w:val="003F25D3"/>
    <w:rsid w:val="003F2963"/>
    <w:rsid w:val="003F2A86"/>
    <w:rsid w:val="003F2A95"/>
    <w:rsid w:val="003F2C31"/>
    <w:rsid w:val="003F3205"/>
    <w:rsid w:val="003F33C8"/>
    <w:rsid w:val="003F3648"/>
    <w:rsid w:val="003F3789"/>
    <w:rsid w:val="003F387B"/>
    <w:rsid w:val="003F3A2E"/>
    <w:rsid w:val="003F3DD2"/>
    <w:rsid w:val="003F3EF1"/>
    <w:rsid w:val="003F40CC"/>
    <w:rsid w:val="003F40E6"/>
    <w:rsid w:val="003F4211"/>
    <w:rsid w:val="003F4508"/>
    <w:rsid w:val="003F457C"/>
    <w:rsid w:val="003F48DC"/>
    <w:rsid w:val="003F4A24"/>
    <w:rsid w:val="003F4C92"/>
    <w:rsid w:val="003F4D90"/>
    <w:rsid w:val="003F4EE6"/>
    <w:rsid w:val="003F4F00"/>
    <w:rsid w:val="003F4F48"/>
    <w:rsid w:val="003F550F"/>
    <w:rsid w:val="003F5708"/>
    <w:rsid w:val="003F57BE"/>
    <w:rsid w:val="003F584D"/>
    <w:rsid w:val="003F5878"/>
    <w:rsid w:val="003F5935"/>
    <w:rsid w:val="003F5960"/>
    <w:rsid w:val="003F5E88"/>
    <w:rsid w:val="003F5F5F"/>
    <w:rsid w:val="003F60B7"/>
    <w:rsid w:val="003F6717"/>
    <w:rsid w:val="003F6955"/>
    <w:rsid w:val="003F69BE"/>
    <w:rsid w:val="003F6B4C"/>
    <w:rsid w:val="003F6B56"/>
    <w:rsid w:val="003F6B62"/>
    <w:rsid w:val="003F6CAC"/>
    <w:rsid w:val="003F6F81"/>
    <w:rsid w:val="003F6F84"/>
    <w:rsid w:val="003F7000"/>
    <w:rsid w:val="003F716B"/>
    <w:rsid w:val="003F7329"/>
    <w:rsid w:val="003F79C9"/>
    <w:rsid w:val="003F7A19"/>
    <w:rsid w:val="003F7C6D"/>
    <w:rsid w:val="003F7D1C"/>
    <w:rsid w:val="003F7D2D"/>
    <w:rsid w:val="003F7F4B"/>
    <w:rsid w:val="0040017C"/>
    <w:rsid w:val="0040075E"/>
    <w:rsid w:val="004008E7"/>
    <w:rsid w:val="00400A54"/>
    <w:rsid w:val="00400AFE"/>
    <w:rsid w:val="00400D27"/>
    <w:rsid w:val="00401019"/>
    <w:rsid w:val="00401126"/>
    <w:rsid w:val="004012C9"/>
    <w:rsid w:val="00401753"/>
    <w:rsid w:val="00401D57"/>
    <w:rsid w:val="004022AE"/>
    <w:rsid w:val="00402321"/>
    <w:rsid w:val="0040233E"/>
    <w:rsid w:val="00402720"/>
    <w:rsid w:val="00402788"/>
    <w:rsid w:val="00402813"/>
    <w:rsid w:val="00402882"/>
    <w:rsid w:val="00402B70"/>
    <w:rsid w:val="00402F2A"/>
    <w:rsid w:val="0040301F"/>
    <w:rsid w:val="004030B9"/>
    <w:rsid w:val="004030F8"/>
    <w:rsid w:val="00403158"/>
    <w:rsid w:val="00403183"/>
    <w:rsid w:val="00403283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EC"/>
    <w:rsid w:val="00406806"/>
    <w:rsid w:val="00406A4E"/>
    <w:rsid w:val="00406CC6"/>
    <w:rsid w:val="00406E1B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542"/>
    <w:rsid w:val="00410820"/>
    <w:rsid w:val="00410A84"/>
    <w:rsid w:val="00410BB0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AB1"/>
    <w:rsid w:val="00413BE9"/>
    <w:rsid w:val="004140BE"/>
    <w:rsid w:val="004141C9"/>
    <w:rsid w:val="00414352"/>
    <w:rsid w:val="0041442C"/>
    <w:rsid w:val="0041462A"/>
    <w:rsid w:val="004148CD"/>
    <w:rsid w:val="004149D8"/>
    <w:rsid w:val="00414B8E"/>
    <w:rsid w:val="00414BC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71E"/>
    <w:rsid w:val="00415769"/>
    <w:rsid w:val="0041577B"/>
    <w:rsid w:val="00415B1E"/>
    <w:rsid w:val="00415C3B"/>
    <w:rsid w:val="00415CB6"/>
    <w:rsid w:val="00415CFD"/>
    <w:rsid w:val="00415E6D"/>
    <w:rsid w:val="00415E85"/>
    <w:rsid w:val="004161F1"/>
    <w:rsid w:val="0041626A"/>
    <w:rsid w:val="004163B4"/>
    <w:rsid w:val="00416500"/>
    <w:rsid w:val="00416890"/>
    <w:rsid w:val="004168F2"/>
    <w:rsid w:val="00416EF7"/>
    <w:rsid w:val="0041733A"/>
    <w:rsid w:val="00417411"/>
    <w:rsid w:val="0041742F"/>
    <w:rsid w:val="00417552"/>
    <w:rsid w:val="00417744"/>
    <w:rsid w:val="00417CE0"/>
    <w:rsid w:val="00417EEF"/>
    <w:rsid w:val="00417FA9"/>
    <w:rsid w:val="00417FEE"/>
    <w:rsid w:val="004201FD"/>
    <w:rsid w:val="004204EC"/>
    <w:rsid w:val="0042070F"/>
    <w:rsid w:val="0042079F"/>
    <w:rsid w:val="004210EA"/>
    <w:rsid w:val="0042124F"/>
    <w:rsid w:val="0042161E"/>
    <w:rsid w:val="004216B7"/>
    <w:rsid w:val="00421720"/>
    <w:rsid w:val="004219D5"/>
    <w:rsid w:val="00421AC4"/>
    <w:rsid w:val="00421ACE"/>
    <w:rsid w:val="00421B26"/>
    <w:rsid w:val="00421C12"/>
    <w:rsid w:val="00421C1F"/>
    <w:rsid w:val="00421DEC"/>
    <w:rsid w:val="00421EB2"/>
    <w:rsid w:val="0042226C"/>
    <w:rsid w:val="0042247A"/>
    <w:rsid w:val="004227A6"/>
    <w:rsid w:val="004228B0"/>
    <w:rsid w:val="0042291E"/>
    <w:rsid w:val="0042297E"/>
    <w:rsid w:val="00422C18"/>
    <w:rsid w:val="00422CB0"/>
    <w:rsid w:val="00422FAB"/>
    <w:rsid w:val="0042317A"/>
    <w:rsid w:val="00423278"/>
    <w:rsid w:val="0042344D"/>
    <w:rsid w:val="00423611"/>
    <w:rsid w:val="00423688"/>
    <w:rsid w:val="00423919"/>
    <w:rsid w:val="00423C17"/>
    <w:rsid w:val="00423D93"/>
    <w:rsid w:val="00423DC4"/>
    <w:rsid w:val="00423E2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5"/>
    <w:rsid w:val="00425A56"/>
    <w:rsid w:val="00425A92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84A"/>
    <w:rsid w:val="00426923"/>
    <w:rsid w:val="0042699C"/>
    <w:rsid w:val="00426C3A"/>
    <w:rsid w:val="00426CE9"/>
    <w:rsid w:val="00426CF3"/>
    <w:rsid w:val="0042707C"/>
    <w:rsid w:val="004273BB"/>
    <w:rsid w:val="00427806"/>
    <w:rsid w:val="004278D2"/>
    <w:rsid w:val="004279FC"/>
    <w:rsid w:val="00427C3A"/>
    <w:rsid w:val="00427C89"/>
    <w:rsid w:val="00427D9A"/>
    <w:rsid w:val="00427F85"/>
    <w:rsid w:val="00427FA5"/>
    <w:rsid w:val="00430259"/>
    <w:rsid w:val="004302D7"/>
    <w:rsid w:val="00430356"/>
    <w:rsid w:val="00430840"/>
    <w:rsid w:val="004308ED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F50"/>
    <w:rsid w:val="0043208B"/>
    <w:rsid w:val="004322AA"/>
    <w:rsid w:val="00432353"/>
    <w:rsid w:val="004323CB"/>
    <w:rsid w:val="0043256B"/>
    <w:rsid w:val="004328ED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B6D"/>
    <w:rsid w:val="00433E4E"/>
    <w:rsid w:val="00434192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325"/>
    <w:rsid w:val="0043549E"/>
    <w:rsid w:val="0043582A"/>
    <w:rsid w:val="00435F20"/>
    <w:rsid w:val="004361DA"/>
    <w:rsid w:val="004364B7"/>
    <w:rsid w:val="00436B77"/>
    <w:rsid w:val="0043709E"/>
    <w:rsid w:val="004370E4"/>
    <w:rsid w:val="004373D1"/>
    <w:rsid w:val="0043747D"/>
    <w:rsid w:val="004379E9"/>
    <w:rsid w:val="00437A00"/>
    <w:rsid w:val="00437BBC"/>
    <w:rsid w:val="00437D3E"/>
    <w:rsid w:val="00437DE2"/>
    <w:rsid w:val="0044065B"/>
    <w:rsid w:val="00440864"/>
    <w:rsid w:val="00440B73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8B8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4DCE"/>
    <w:rsid w:val="00444FDE"/>
    <w:rsid w:val="00445315"/>
    <w:rsid w:val="0044574E"/>
    <w:rsid w:val="0044581A"/>
    <w:rsid w:val="004458A4"/>
    <w:rsid w:val="00445A01"/>
    <w:rsid w:val="00445CC9"/>
    <w:rsid w:val="00445D0C"/>
    <w:rsid w:val="00445E7E"/>
    <w:rsid w:val="004460F3"/>
    <w:rsid w:val="00446102"/>
    <w:rsid w:val="0044653F"/>
    <w:rsid w:val="004465EA"/>
    <w:rsid w:val="00446733"/>
    <w:rsid w:val="004467F1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307"/>
    <w:rsid w:val="004515CB"/>
    <w:rsid w:val="0045183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B1D"/>
    <w:rsid w:val="00452D15"/>
    <w:rsid w:val="00452E59"/>
    <w:rsid w:val="00452F51"/>
    <w:rsid w:val="00452FB4"/>
    <w:rsid w:val="00453131"/>
    <w:rsid w:val="00453283"/>
    <w:rsid w:val="00453F19"/>
    <w:rsid w:val="00453F89"/>
    <w:rsid w:val="00454107"/>
    <w:rsid w:val="00454300"/>
    <w:rsid w:val="00454501"/>
    <w:rsid w:val="00454520"/>
    <w:rsid w:val="00454847"/>
    <w:rsid w:val="00454A63"/>
    <w:rsid w:val="00454D4F"/>
    <w:rsid w:val="00454D88"/>
    <w:rsid w:val="00455057"/>
    <w:rsid w:val="004551DF"/>
    <w:rsid w:val="00455263"/>
    <w:rsid w:val="00455415"/>
    <w:rsid w:val="004557E6"/>
    <w:rsid w:val="004557EA"/>
    <w:rsid w:val="00455873"/>
    <w:rsid w:val="004558CA"/>
    <w:rsid w:val="00455906"/>
    <w:rsid w:val="00455A40"/>
    <w:rsid w:val="00455AD1"/>
    <w:rsid w:val="00455E8E"/>
    <w:rsid w:val="00456073"/>
    <w:rsid w:val="004562A2"/>
    <w:rsid w:val="0045653F"/>
    <w:rsid w:val="004568A2"/>
    <w:rsid w:val="0045721D"/>
    <w:rsid w:val="0045753B"/>
    <w:rsid w:val="00457586"/>
    <w:rsid w:val="004577CB"/>
    <w:rsid w:val="00457847"/>
    <w:rsid w:val="00457903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371"/>
    <w:rsid w:val="0046164E"/>
    <w:rsid w:val="00461743"/>
    <w:rsid w:val="00461B30"/>
    <w:rsid w:val="00461CCB"/>
    <w:rsid w:val="00461CD6"/>
    <w:rsid w:val="00461EF7"/>
    <w:rsid w:val="00461F13"/>
    <w:rsid w:val="0046231C"/>
    <w:rsid w:val="00462477"/>
    <w:rsid w:val="004625E1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7D1"/>
    <w:rsid w:val="0046382B"/>
    <w:rsid w:val="00463A8C"/>
    <w:rsid w:val="00463B22"/>
    <w:rsid w:val="00463B62"/>
    <w:rsid w:val="00463DC0"/>
    <w:rsid w:val="004645DC"/>
    <w:rsid w:val="004647DE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D4E"/>
    <w:rsid w:val="00466048"/>
    <w:rsid w:val="004661E0"/>
    <w:rsid w:val="004662C0"/>
    <w:rsid w:val="00466700"/>
    <w:rsid w:val="00466B53"/>
    <w:rsid w:val="00466C16"/>
    <w:rsid w:val="00466D9D"/>
    <w:rsid w:val="0046700D"/>
    <w:rsid w:val="00467029"/>
    <w:rsid w:val="004673CC"/>
    <w:rsid w:val="004676A6"/>
    <w:rsid w:val="0046783C"/>
    <w:rsid w:val="00467AB7"/>
    <w:rsid w:val="004701A5"/>
    <w:rsid w:val="004701FE"/>
    <w:rsid w:val="00470391"/>
    <w:rsid w:val="0047049B"/>
    <w:rsid w:val="00470878"/>
    <w:rsid w:val="00470A0C"/>
    <w:rsid w:val="00471061"/>
    <w:rsid w:val="00471169"/>
    <w:rsid w:val="0047142E"/>
    <w:rsid w:val="0047178F"/>
    <w:rsid w:val="0047181B"/>
    <w:rsid w:val="00471864"/>
    <w:rsid w:val="00471A1E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83"/>
    <w:rsid w:val="00475178"/>
    <w:rsid w:val="004751F4"/>
    <w:rsid w:val="004752A5"/>
    <w:rsid w:val="00475361"/>
    <w:rsid w:val="0047564C"/>
    <w:rsid w:val="00475827"/>
    <w:rsid w:val="004758DA"/>
    <w:rsid w:val="00475A4A"/>
    <w:rsid w:val="00475B27"/>
    <w:rsid w:val="00475B70"/>
    <w:rsid w:val="00475F7E"/>
    <w:rsid w:val="004760D0"/>
    <w:rsid w:val="00476395"/>
    <w:rsid w:val="00476423"/>
    <w:rsid w:val="00476584"/>
    <w:rsid w:val="00476715"/>
    <w:rsid w:val="00476764"/>
    <w:rsid w:val="00476A60"/>
    <w:rsid w:val="00476A62"/>
    <w:rsid w:val="00476B2A"/>
    <w:rsid w:val="00476B7C"/>
    <w:rsid w:val="00476D31"/>
    <w:rsid w:val="0047710B"/>
    <w:rsid w:val="00477290"/>
    <w:rsid w:val="004775A7"/>
    <w:rsid w:val="004775FF"/>
    <w:rsid w:val="00477C6E"/>
    <w:rsid w:val="004800FF"/>
    <w:rsid w:val="0048046B"/>
    <w:rsid w:val="004805F8"/>
    <w:rsid w:val="0048076D"/>
    <w:rsid w:val="00480890"/>
    <w:rsid w:val="004808E2"/>
    <w:rsid w:val="00480A58"/>
    <w:rsid w:val="00480C54"/>
    <w:rsid w:val="00481114"/>
    <w:rsid w:val="00481274"/>
    <w:rsid w:val="0048129F"/>
    <w:rsid w:val="004813AF"/>
    <w:rsid w:val="004814E6"/>
    <w:rsid w:val="00481573"/>
    <w:rsid w:val="0048162C"/>
    <w:rsid w:val="004819F3"/>
    <w:rsid w:val="00481D22"/>
    <w:rsid w:val="00481FE0"/>
    <w:rsid w:val="00482176"/>
    <w:rsid w:val="00482266"/>
    <w:rsid w:val="00482267"/>
    <w:rsid w:val="004825C5"/>
    <w:rsid w:val="0048272A"/>
    <w:rsid w:val="0048273A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BBF"/>
    <w:rsid w:val="00483CEA"/>
    <w:rsid w:val="00483E98"/>
    <w:rsid w:val="00483F57"/>
    <w:rsid w:val="0048423E"/>
    <w:rsid w:val="00484316"/>
    <w:rsid w:val="004844E1"/>
    <w:rsid w:val="004849EF"/>
    <w:rsid w:val="00484A02"/>
    <w:rsid w:val="00484BA0"/>
    <w:rsid w:val="00484BBF"/>
    <w:rsid w:val="00484C7D"/>
    <w:rsid w:val="0048523A"/>
    <w:rsid w:val="00485247"/>
    <w:rsid w:val="0048542E"/>
    <w:rsid w:val="004854E7"/>
    <w:rsid w:val="004855C9"/>
    <w:rsid w:val="0048568C"/>
    <w:rsid w:val="0048574B"/>
    <w:rsid w:val="00485E87"/>
    <w:rsid w:val="00486087"/>
    <w:rsid w:val="0048610C"/>
    <w:rsid w:val="00486747"/>
    <w:rsid w:val="004869E0"/>
    <w:rsid w:val="00486A86"/>
    <w:rsid w:val="00486AC1"/>
    <w:rsid w:val="00487091"/>
    <w:rsid w:val="004870D9"/>
    <w:rsid w:val="0048750F"/>
    <w:rsid w:val="0048752D"/>
    <w:rsid w:val="00487574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09C9"/>
    <w:rsid w:val="004913A4"/>
    <w:rsid w:val="00491858"/>
    <w:rsid w:val="004918A2"/>
    <w:rsid w:val="004919CB"/>
    <w:rsid w:val="00491B98"/>
    <w:rsid w:val="00491CEF"/>
    <w:rsid w:val="00491D16"/>
    <w:rsid w:val="00491DF3"/>
    <w:rsid w:val="00491F31"/>
    <w:rsid w:val="0049217A"/>
    <w:rsid w:val="00492280"/>
    <w:rsid w:val="004923FD"/>
    <w:rsid w:val="00492C06"/>
    <w:rsid w:val="00492D7E"/>
    <w:rsid w:val="00493521"/>
    <w:rsid w:val="00493626"/>
    <w:rsid w:val="00493707"/>
    <w:rsid w:val="004938FC"/>
    <w:rsid w:val="00493AA4"/>
    <w:rsid w:val="00493B2B"/>
    <w:rsid w:val="00493B4F"/>
    <w:rsid w:val="00493C20"/>
    <w:rsid w:val="00493C93"/>
    <w:rsid w:val="00493D22"/>
    <w:rsid w:val="00493EE4"/>
    <w:rsid w:val="00494305"/>
    <w:rsid w:val="004943C4"/>
    <w:rsid w:val="004946EF"/>
    <w:rsid w:val="004948F7"/>
    <w:rsid w:val="00494A82"/>
    <w:rsid w:val="00494C4F"/>
    <w:rsid w:val="0049511D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566"/>
    <w:rsid w:val="0049664B"/>
    <w:rsid w:val="00496731"/>
    <w:rsid w:val="004968A2"/>
    <w:rsid w:val="00496B64"/>
    <w:rsid w:val="00496C7A"/>
    <w:rsid w:val="00497191"/>
    <w:rsid w:val="004973B7"/>
    <w:rsid w:val="004975F5"/>
    <w:rsid w:val="004977C7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4DB"/>
    <w:rsid w:val="004A161F"/>
    <w:rsid w:val="004A196A"/>
    <w:rsid w:val="004A1A4B"/>
    <w:rsid w:val="004A1A99"/>
    <w:rsid w:val="004A1B60"/>
    <w:rsid w:val="004A1C33"/>
    <w:rsid w:val="004A1E9E"/>
    <w:rsid w:val="004A1EEB"/>
    <w:rsid w:val="004A247D"/>
    <w:rsid w:val="004A2819"/>
    <w:rsid w:val="004A2846"/>
    <w:rsid w:val="004A28E3"/>
    <w:rsid w:val="004A2954"/>
    <w:rsid w:val="004A2C12"/>
    <w:rsid w:val="004A32B5"/>
    <w:rsid w:val="004A338D"/>
    <w:rsid w:val="004A35FE"/>
    <w:rsid w:val="004A37D4"/>
    <w:rsid w:val="004A37F2"/>
    <w:rsid w:val="004A3845"/>
    <w:rsid w:val="004A3895"/>
    <w:rsid w:val="004A3AEB"/>
    <w:rsid w:val="004A3AF3"/>
    <w:rsid w:val="004A3B8F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4E6C"/>
    <w:rsid w:val="004A4F7C"/>
    <w:rsid w:val="004A501A"/>
    <w:rsid w:val="004A51B8"/>
    <w:rsid w:val="004A5404"/>
    <w:rsid w:val="004A57C3"/>
    <w:rsid w:val="004A5883"/>
    <w:rsid w:val="004A5AE5"/>
    <w:rsid w:val="004A5CC2"/>
    <w:rsid w:val="004A5DDE"/>
    <w:rsid w:val="004A5E0F"/>
    <w:rsid w:val="004A60E6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65B"/>
    <w:rsid w:val="004B0B2D"/>
    <w:rsid w:val="004B0CEA"/>
    <w:rsid w:val="004B0E48"/>
    <w:rsid w:val="004B118E"/>
    <w:rsid w:val="004B11D6"/>
    <w:rsid w:val="004B1318"/>
    <w:rsid w:val="004B1356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688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4F1"/>
    <w:rsid w:val="004B4687"/>
    <w:rsid w:val="004B487A"/>
    <w:rsid w:val="004B4892"/>
    <w:rsid w:val="004B4D23"/>
    <w:rsid w:val="004B4D50"/>
    <w:rsid w:val="004B4E74"/>
    <w:rsid w:val="004B4F5E"/>
    <w:rsid w:val="004B508F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4F9"/>
    <w:rsid w:val="004B653C"/>
    <w:rsid w:val="004B66CF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30C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A3D"/>
    <w:rsid w:val="004C2DEC"/>
    <w:rsid w:val="004C2E0D"/>
    <w:rsid w:val="004C3125"/>
    <w:rsid w:val="004C3297"/>
    <w:rsid w:val="004C3592"/>
    <w:rsid w:val="004C3671"/>
    <w:rsid w:val="004C391B"/>
    <w:rsid w:val="004C3990"/>
    <w:rsid w:val="004C3A24"/>
    <w:rsid w:val="004C3AB5"/>
    <w:rsid w:val="004C3E1F"/>
    <w:rsid w:val="004C4539"/>
    <w:rsid w:val="004C4869"/>
    <w:rsid w:val="004C4B1E"/>
    <w:rsid w:val="004C4B45"/>
    <w:rsid w:val="004C4C84"/>
    <w:rsid w:val="004C4D75"/>
    <w:rsid w:val="004C4E09"/>
    <w:rsid w:val="004C5449"/>
    <w:rsid w:val="004C5A77"/>
    <w:rsid w:val="004C5AD4"/>
    <w:rsid w:val="004C634B"/>
    <w:rsid w:val="004C670F"/>
    <w:rsid w:val="004C6755"/>
    <w:rsid w:val="004C6795"/>
    <w:rsid w:val="004C683E"/>
    <w:rsid w:val="004C68B2"/>
    <w:rsid w:val="004C69BD"/>
    <w:rsid w:val="004C6CD4"/>
    <w:rsid w:val="004C6D2E"/>
    <w:rsid w:val="004C6E3E"/>
    <w:rsid w:val="004C747A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1ED3"/>
    <w:rsid w:val="004D20AB"/>
    <w:rsid w:val="004D213F"/>
    <w:rsid w:val="004D22C8"/>
    <w:rsid w:val="004D2582"/>
    <w:rsid w:val="004D2699"/>
    <w:rsid w:val="004D2716"/>
    <w:rsid w:val="004D28C9"/>
    <w:rsid w:val="004D2A6C"/>
    <w:rsid w:val="004D2ADD"/>
    <w:rsid w:val="004D2B49"/>
    <w:rsid w:val="004D2B4A"/>
    <w:rsid w:val="004D2BD9"/>
    <w:rsid w:val="004D2EDD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963"/>
    <w:rsid w:val="004D5BA0"/>
    <w:rsid w:val="004D5BC9"/>
    <w:rsid w:val="004D5BDD"/>
    <w:rsid w:val="004D5FED"/>
    <w:rsid w:val="004D618E"/>
    <w:rsid w:val="004D6232"/>
    <w:rsid w:val="004D6345"/>
    <w:rsid w:val="004D63BA"/>
    <w:rsid w:val="004D64E2"/>
    <w:rsid w:val="004D68C3"/>
    <w:rsid w:val="004D6F1B"/>
    <w:rsid w:val="004D721D"/>
    <w:rsid w:val="004D75AA"/>
    <w:rsid w:val="004D7AAE"/>
    <w:rsid w:val="004D7AF7"/>
    <w:rsid w:val="004D7EBF"/>
    <w:rsid w:val="004E07ED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9AC"/>
    <w:rsid w:val="004E3A91"/>
    <w:rsid w:val="004E3A98"/>
    <w:rsid w:val="004E3B3E"/>
    <w:rsid w:val="004E3D2C"/>
    <w:rsid w:val="004E40B4"/>
    <w:rsid w:val="004E4257"/>
    <w:rsid w:val="004E47FA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698"/>
    <w:rsid w:val="004E67F9"/>
    <w:rsid w:val="004E6808"/>
    <w:rsid w:val="004E6877"/>
    <w:rsid w:val="004E6C27"/>
    <w:rsid w:val="004E6CDD"/>
    <w:rsid w:val="004E6FE2"/>
    <w:rsid w:val="004E722A"/>
    <w:rsid w:val="004E72D8"/>
    <w:rsid w:val="004E7505"/>
    <w:rsid w:val="004E751D"/>
    <w:rsid w:val="004E75B8"/>
    <w:rsid w:val="004E7810"/>
    <w:rsid w:val="004E7BEA"/>
    <w:rsid w:val="004E7BF4"/>
    <w:rsid w:val="004E7D11"/>
    <w:rsid w:val="004E7D9E"/>
    <w:rsid w:val="004E7EA8"/>
    <w:rsid w:val="004F001A"/>
    <w:rsid w:val="004F0335"/>
    <w:rsid w:val="004F039F"/>
    <w:rsid w:val="004F04BB"/>
    <w:rsid w:val="004F04FC"/>
    <w:rsid w:val="004F0AD2"/>
    <w:rsid w:val="004F0C46"/>
    <w:rsid w:val="004F0D24"/>
    <w:rsid w:val="004F0E69"/>
    <w:rsid w:val="004F106C"/>
    <w:rsid w:val="004F1090"/>
    <w:rsid w:val="004F12D6"/>
    <w:rsid w:val="004F1501"/>
    <w:rsid w:val="004F15C6"/>
    <w:rsid w:val="004F162B"/>
    <w:rsid w:val="004F1846"/>
    <w:rsid w:val="004F186E"/>
    <w:rsid w:val="004F1B29"/>
    <w:rsid w:val="004F1CAA"/>
    <w:rsid w:val="004F1D64"/>
    <w:rsid w:val="004F2186"/>
    <w:rsid w:val="004F2216"/>
    <w:rsid w:val="004F237C"/>
    <w:rsid w:val="004F23B0"/>
    <w:rsid w:val="004F2500"/>
    <w:rsid w:val="004F2ADD"/>
    <w:rsid w:val="004F2B80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BEB"/>
    <w:rsid w:val="004F5C4F"/>
    <w:rsid w:val="004F5CA4"/>
    <w:rsid w:val="004F5CEE"/>
    <w:rsid w:val="004F5DDE"/>
    <w:rsid w:val="004F6266"/>
    <w:rsid w:val="004F6646"/>
    <w:rsid w:val="004F6A95"/>
    <w:rsid w:val="004F6BFC"/>
    <w:rsid w:val="004F6C41"/>
    <w:rsid w:val="004F6D9A"/>
    <w:rsid w:val="004F6DF9"/>
    <w:rsid w:val="004F7018"/>
    <w:rsid w:val="004F7057"/>
    <w:rsid w:val="004F754E"/>
    <w:rsid w:val="004F756C"/>
    <w:rsid w:val="004F7928"/>
    <w:rsid w:val="004F79BA"/>
    <w:rsid w:val="004F7C94"/>
    <w:rsid w:val="0050045D"/>
    <w:rsid w:val="00500869"/>
    <w:rsid w:val="00501050"/>
    <w:rsid w:val="00501261"/>
    <w:rsid w:val="00501297"/>
    <w:rsid w:val="0050156A"/>
    <w:rsid w:val="00501690"/>
    <w:rsid w:val="005017D2"/>
    <w:rsid w:val="00501C74"/>
    <w:rsid w:val="00501D3A"/>
    <w:rsid w:val="00501E23"/>
    <w:rsid w:val="00501EC9"/>
    <w:rsid w:val="00502914"/>
    <w:rsid w:val="00502BAC"/>
    <w:rsid w:val="00502CA0"/>
    <w:rsid w:val="00502EDC"/>
    <w:rsid w:val="0050334C"/>
    <w:rsid w:val="005034F9"/>
    <w:rsid w:val="0050367E"/>
    <w:rsid w:val="00503753"/>
    <w:rsid w:val="00503D30"/>
    <w:rsid w:val="00503E75"/>
    <w:rsid w:val="00503F22"/>
    <w:rsid w:val="00504167"/>
    <w:rsid w:val="0050417B"/>
    <w:rsid w:val="0050422F"/>
    <w:rsid w:val="00504293"/>
    <w:rsid w:val="00504517"/>
    <w:rsid w:val="00504754"/>
    <w:rsid w:val="0050475B"/>
    <w:rsid w:val="005047B2"/>
    <w:rsid w:val="00504C80"/>
    <w:rsid w:val="00505266"/>
    <w:rsid w:val="0050537B"/>
    <w:rsid w:val="00505470"/>
    <w:rsid w:val="0050567B"/>
    <w:rsid w:val="00505843"/>
    <w:rsid w:val="005059ED"/>
    <w:rsid w:val="00505B55"/>
    <w:rsid w:val="00505BE9"/>
    <w:rsid w:val="00506060"/>
    <w:rsid w:val="005060CA"/>
    <w:rsid w:val="005062F4"/>
    <w:rsid w:val="005064B8"/>
    <w:rsid w:val="005064C6"/>
    <w:rsid w:val="005067CB"/>
    <w:rsid w:val="00506BB4"/>
    <w:rsid w:val="00506BD8"/>
    <w:rsid w:val="00506F58"/>
    <w:rsid w:val="00506F78"/>
    <w:rsid w:val="005071E6"/>
    <w:rsid w:val="00507385"/>
    <w:rsid w:val="005073E7"/>
    <w:rsid w:val="00507700"/>
    <w:rsid w:val="005078F2"/>
    <w:rsid w:val="00507B39"/>
    <w:rsid w:val="00507BD9"/>
    <w:rsid w:val="00507D3E"/>
    <w:rsid w:val="00507FE2"/>
    <w:rsid w:val="005104B3"/>
    <w:rsid w:val="0051058B"/>
    <w:rsid w:val="005106D5"/>
    <w:rsid w:val="00510746"/>
    <w:rsid w:val="0051108F"/>
    <w:rsid w:val="00511143"/>
    <w:rsid w:val="00511561"/>
    <w:rsid w:val="005116FF"/>
    <w:rsid w:val="00511711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D8D"/>
    <w:rsid w:val="0051302E"/>
    <w:rsid w:val="00513228"/>
    <w:rsid w:val="0051359E"/>
    <w:rsid w:val="005136E2"/>
    <w:rsid w:val="0051374B"/>
    <w:rsid w:val="00513983"/>
    <w:rsid w:val="00513A58"/>
    <w:rsid w:val="00513B8E"/>
    <w:rsid w:val="00513F85"/>
    <w:rsid w:val="00514253"/>
    <w:rsid w:val="00514365"/>
    <w:rsid w:val="005143F3"/>
    <w:rsid w:val="00514699"/>
    <w:rsid w:val="00514B35"/>
    <w:rsid w:val="00514BC5"/>
    <w:rsid w:val="00514C31"/>
    <w:rsid w:val="00515193"/>
    <w:rsid w:val="0051523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787"/>
    <w:rsid w:val="005168AA"/>
    <w:rsid w:val="005169F7"/>
    <w:rsid w:val="00516AA4"/>
    <w:rsid w:val="00516AD0"/>
    <w:rsid w:val="00516D4A"/>
    <w:rsid w:val="00516D91"/>
    <w:rsid w:val="00516F1D"/>
    <w:rsid w:val="00516FD4"/>
    <w:rsid w:val="005171FC"/>
    <w:rsid w:val="00517326"/>
    <w:rsid w:val="0051787D"/>
    <w:rsid w:val="005178C7"/>
    <w:rsid w:val="005179D2"/>
    <w:rsid w:val="00517C89"/>
    <w:rsid w:val="00517EB9"/>
    <w:rsid w:val="00517EDD"/>
    <w:rsid w:val="00520093"/>
    <w:rsid w:val="005203F9"/>
    <w:rsid w:val="0052061E"/>
    <w:rsid w:val="00520670"/>
    <w:rsid w:val="0052096B"/>
    <w:rsid w:val="00520BB6"/>
    <w:rsid w:val="00520EA3"/>
    <w:rsid w:val="00520EB6"/>
    <w:rsid w:val="00520F92"/>
    <w:rsid w:val="0052118E"/>
    <w:rsid w:val="005211A0"/>
    <w:rsid w:val="005213E6"/>
    <w:rsid w:val="005213E8"/>
    <w:rsid w:val="00521517"/>
    <w:rsid w:val="00521575"/>
    <w:rsid w:val="005216A8"/>
    <w:rsid w:val="005219EF"/>
    <w:rsid w:val="00521A24"/>
    <w:rsid w:val="00521EF3"/>
    <w:rsid w:val="00521F45"/>
    <w:rsid w:val="0052209E"/>
    <w:rsid w:val="005222E9"/>
    <w:rsid w:val="00522689"/>
    <w:rsid w:val="005226F7"/>
    <w:rsid w:val="00522890"/>
    <w:rsid w:val="005230A4"/>
    <w:rsid w:val="0052323B"/>
    <w:rsid w:val="0052324C"/>
    <w:rsid w:val="00523325"/>
    <w:rsid w:val="00523379"/>
    <w:rsid w:val="00523423"/>
    <w:rsid w:val="00523468"/>
    <w:rsid w:val="00523CB1"/>
    <w:rsid w:val="00523E6B"/>
    <w:rsid w:val="00524043"/>
    <w:rsid w:val="0052419A"/>
    <w:rsid w:val="00524200"/>
    <w:rsid w:val="00524632"/>
    <w:rsid w:val="0052486E"/>
    <w:rsid w:val="00524CBE"/>
    <w:rsid w:val="00524D24"/>
    <w:rsid w:val="00524D37"/>
    <w:rsid w:val="00524F75"/>
    <w:rsid w:val="00525038"/>
    <w:rsid w:val="00525062"/>
    <w:rsid w:val="0052525F"/>
    <w:rsid w:val="00525405"/>
    <w:rsid w:val="005256BF"/>
    <w:rsid w:val="00525780"/>
    <w:rsid w:val="0052590A"/>
    <w:rsid w:val="00525D10"/>
    <w:rsid w:val="00525DE3"/>
    <w:rsid w:val="005260A0"/>
    <w:rsid w:val="0052614B"/>
    <w:rsid w:val="0052633A"/>
    <w:rsid w:val="00526951"/>
    <w:rsid w:val="00526F9F"/>
    <w:rsid w:val="005270D3"/>
    <w:rsid w:val="00527597"/>
    <w:rsid w:val="00527799"/>
    <w:rsid w:val="00527D55"/>
    <w:rsid w:val="00530095"/>
    <w:rsid w:val="00530717"/>
    <w:rsid w:val="00530FDF"/>
    <w:rsid w:val="00531011"/>
    <w:rsid w:val="00531065"/>
    <w:rsid w:val="00531373"/>
    <w:rsid w:val="00531430"/>
    <w:rsid w:val="0053143B"/>
    <w:rsid w:val="00531478"/>
    <w:rsid w:val="005314F2"/>
    <w:rsid w:val="00531671"/>
    <w:rsid w:val="005316FD"/>
    <w:rsid w:val="00531749"/>
    <w:rsid w:val="0053184F"/>
    <w:rsid w:val="00531E1D"/>
    <w:rsid w:val="005321B6"/>
    <w:rsid w:val="00532276"/>
    <w:rsid w:val="00532338"/>
    <w:rsid w:val="00532528"/>
    <w:rsid w:val="0053263A"/>
    <w:rsid w:val="0053271F"/>
    <w:rsid w:val="00532872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2F"/>
    <w:rsid w:val="005369FF"/>
    <w:rsid w:val="00536A00"/>
    <w:rsid w:val="005370EA"/>
    <w:rsid w:val="00537199"/>
    <w:rsid w:val="005371A5"/>
    <w:rsid w:val="005377C1"/>
    <w:rsid w:val="0053790B"/>
    <w:rsid w:val="00537A63"/>
    <w:rsid w:val="00537CEA"/>
    <w:rsid w:val="00540151"/>
    <w:rsid w:val="005401E4"/>
    <w:rsid w:val="005403B8"/>
    <w:rsid w:val="00540491"/>
    <w:rsid w:val="0054052D"/>
    <w:rsid w:val="00540564"/>
    <w:rsid w:val="005406E0"/>
    <w:rsid w:val="005408F0"/>
    <w:rsid w:val="00540F88"/>
    <w:rsid w:val="0054134C"/>
    <w:rsid w:val="00541477"/>
    <w:rsid w:val="00541574"/>
    <w:rsid w:val="005415A4"/>
    <w:rsid w:val="00541719"/>
    <w:rsid w:val="005419E2"/>
    <w:rsid w:val="00541F96"/>
    <w:rsid w:val="00542221"/>
    <w:rsid w:val="00542690"/>
    <w:rsid w:val="005427D9"/>
    <w:rsid w:val="00542899"/>
    <w:rsid w:val="00542B7A"/>
    <w:rsid w:val="00542D68"/>
    <w:rsid w:val="00542FF0"/>
    <w:rsid w:val="005432E7"/>
    <w:rsid w:val="0054383D"/>
    <w:rsid w:val="00543B61"/>
    <w:rsid w:val="00543B9B"/>
    <w:rsid w:val="00543D82"/>
    <w:rsid w:val="00543E6A"/>
    <w:rsid w:val="00543E7E"/>
    <w:rsid w:val="00544018"/>
    <w:rsid w:val="00544148"/>
    <w:rsid w:val="00544229"/>
    <w:rsid w:val="0054447D"/>
    <w:rsid w:val="00544515"/>
    <w:rsid w:val="00544913"/>
    <w:rsid w:val="00544A58"/>
    <w:rsid w:val="00544D83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CC"/>
    <w:rsid w:val="00546235"/>
    <w:rsid w:val="00546B01"/>
    <w:rsid w:val="00546B29"/>
    <w:rsid w:val="00546EF2"/>
    <w:rsid w:val="00546FA6"/>
    <w:rsid w:val="0054744A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59D"/>
    <w:rsid w:val="00551725"/>
    <w:rsid w:val="005517C1"/>
    <w:rsid w:val="0055194E"/>
    <w:rsid w:val="00551D04"/>
    <w:rsid w:val="00551F1E"/>
    <w:rsid w:val="00551F35"/>
    <w:rsid w:val="005520FA"/>
    <w:rsid w:val="00552639"/>
    <w:rsid w:val="005526E8"/>
    <w:rsid w:val="0055286B"/>
    <w:rsid w:val="00552C5E"/>
    <w:rsid w:val="0055300C"/>
    <w:rsid w:val="00553019"/>
    <w:rsid w:val="00553394"/>
    <w:rsid w:val="00553397"/>
    <w:rsid w:val="005536D5"/>
    <w:rsid w:val="00553D84"/>
    <w:rsid w:val="005542B7"/>
    <w:rsid w:val="00554454"/>
    <w:rsid w:val="0055445F"/>
    <w:rsid w:val="00554469"/>
    <w:rsid w:val="00554568"/>
    <w:rsid w:val="00554789"/>
    <w:rsid w:val="0055495C"/>
    <w:rsid w:val="00554B23"/>
    <w:rsid w:val="00554CF7"/>
    <w:rsid w:val="00554D53"/>
    <w:rsid w:val="00554DA1"/>
    <w:rsid w:val="00554EA8"/>
    <w:rsid w:val="00554FFE"/>
    <w:rsid w:val="005551BC"/>
    <w:rsid w:val="0055531F"/>
    <w:rsid w:val="00555624"/>
    <w:rsid w:val="005556AB"/>
    <w:rsid w:val="00555ADF"/>
    <w:rsid w:val="00555B9A"/>
    <w:rsid w:val="00555BF2"/>
    <w:rsid w:val="00555D17"/>
    <w:rsid w:val="00556440"/>
    <w:rsid w:val="00556581"/>
    <w:rsid w:val="0055690E"/>
    <w:rsid w:val="005569D2"/>
    <w:rsid w:val="00556BA9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BDD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3D13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73"/>
    <w:rsid w:val="005724D3"/>
    <w:rsid w:val="00572629"/>
    <w:rsid w:val="0057287D"/>
    <w:rsid w:val="00572998"/>
    <w:rsid w:val="00572B10"/>
    <w:rsid w:val="00572C14"/>
    <w:rsid w:val="00572D0F"/>
    <w:rsid w:val="00572EF6"/>
    <w:rsid w:val="00572F21"/>
    <w:rsid w:val="005730A6"/>
    <w:rsid w:val="0057322B"/>
    <w:rsid w:val="005732E6"/>
    <w:rsid w:val="00573675"/>
    <w:rsid w:val="00573888"/>
    <w:rsid w:val="00573930"/>
    <w:rsid w:val="005739F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894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0E1E"/>
    <w:rsid w:val="005810D1"/>
    <w:rsid w:val="0058110F"/>
    <w:rsid w:val="005812AB"/>
    <w:rsid w:val="0058138A"/>
    <w:rsid w:val="0058156E"/>
    <w:rsid w:val="005816C9"/>
    <w:rsid w:val="005816FE"/>
    <w:rsid w:val="005817C6"/>
    <w:rsid w:val="0058180A"/>
    <w:rsid w:val="00581848"/>
    <w:rsid w:val="00581A6E"/>
    <w:rsid w:val="00581C85"/>
    <w:rsid w:val="00581EB1"/>
    <w:rsid w:val="00581F88"/>
    <w:rsid w:val="005820E7"/>
    <w:rsid w:val="00582915"/>
    <w:rsid w:val="0058298B"/>
    <w:rsid w:val="00582A26"/>
    <w:rsid w:val="00582B05"/>
    <w:rsid w:val="00583181"/>
    <w:rsid w:val="00583663"/>
    <w:rsid w:val="005836A7"/>
    <w:rsid w:val="00583768"/>
    <w:rsid w:val="005837AF"/>
    <w:rsid w:val="005837C7"/>
    <w:rsid w:val="00583C35"/>
    <w:rsid w:val="00583D11"/>
    <w:rsid w:val="00583D1B"/>
    <w:rsid w:val="00583D95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A04"/>
    <w:rsid w:val="00587B7A"/>
    <w:rsid w:val="00587D39"/>
    <w:rsid w:val="005902A6"/>
    <w:rsid w:val="00590A2B"/>
    <w:rsid w:val="0059100F"/>
    <w:rsid w:val="005912B1"/>
    <w:rsid w:val="005913EA"/>
    <w:rsid w:val="005915CB"/>
    <w:rsid w:val="005917B1"/>
    <w:rsid w:val="0059193F"/>
    <w:rsid w:val="00592342"/>
    <w:rsid w:val="0059234D"/>
    <w:rsid w:val="00592774"/>
    <w:rsid w:val="005929B7"/>
    <w:rsid w:val="00592A8D"/>
    <w:rsid w:val="00592AFB"/>
    <w:rsid w:val="00592BBD"/>
    <w:rsid w:val="005930CF"/>
    <w:rsid w:val="00593792"/>
    <w:rsid w:val="005938D0"/>
    <w:rsid w:val="00593BDC"/>
    <w:rsid w:val="00593CF2"/>
    <w:rsid w:val="00593F42"/>
    <w:rsid w:val="00593FC5"/>
    <w:rsid w:val="00594100"/>
    <w:rsid w:val="0059446D"/>
    <w:rsid w:val="005945DF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062"/>
    <w:rsid w:val="005A0463"/>
    <w:rsid w:val="005A0862"/>
    <w:rsid w:val="005A0ECB"/>
    <w:rsid w:val="005A0EDE"/>
    <w:rsid w:val="005A10D5"/>
    <w:rsid w:val="005A1355"/>
    <w:rsid w:val="005A14B0"/>
    <w:rsid w:val="005A16E6"/>
    <w:rsid w:val="005A1AF1"/>
    <w:rsid w:val="005A1CB0"/>
    <w:rsid w:val="005A1E66"/>
    <w:rsid w:val="005A1F1D"/>
    <w:rsid w:val="005A2494"/>
    <w:rsid w:val="005A24E0"/>
    <w:rsid w:val="005A254F"/>
    <w:rsid w:val="005A2AB0"/>
    <w:rsid w:val="005A2B8E"/>
    <w:rsid w:val="005A2C8F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E6D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1E2"/>
    <w:rsid w:val="005A6203"/>
    <w:rsid w:val="005A622A"/>
    <w:rsid w:val="005A628F"/>
    <w:rsid w:val="005A6430"/>
    <w:rsid w:val="005A6951"/>
    <w:rsid w:val="005A6F16"/>
    <w:rsid w:val="005A72C2"/>
    <w:rsid w:val="005A7386"/>
    <w:rsid w:val="005A7593"/>
    <w:rsid w:val="005A7647"/>
    <w:rsid w:val="005A76A4"/>
    <w:rsid w:val="005A7941"/>
    <w:rsid w:val="005A7A39"/>
    <w:rsid w:val="005A7C76"/>
    <w:rsid w:val="005A7D90"/>
    <w:rsid w:val="005A7E2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80F"/>
    <w:rsid w:val="005B18AC"/>
    <w:rsid w:val="005B1976"/>
    <w:rsid w:val="005B1BD3"/>
    <w:rsid w:val="005B1E21"/>
    <w:rsid w:val="005B219C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6A4"/>
    <w:rsid w:val="005B373D"/>
    <w:rsid w:val="005B3AB7"/>
    <w:rsid w:val="005B4030"/>
    <w:rsid w:val="005B42BA"/>
    <w:rsid w:val="005B42CA"/>
    <w:rsid w:val="005B43AB"/>
    <w:rsid w:val="005B44B7"/>
    <w:rsid w:val="005B45B3"/>
    <w:rsid w:val="005B468B"/>
    <w:rsid w:val="005B48AB"/>
    <w:rsid w:val="005B4C9C"/>
    <w:rsid w:val="005B4D6E"/>
    <w:rsid w:val="005B4F41"/>
    <w:rsid w:val="005B4FB5"/>
    <w:rsid w:val="005B5121"/>
    <w:rsid w:val="005B54C3"/>
    <w:rsid w:val="005B57BD"/>
    <w:rsid w:val="005B5CFC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70D"/>
    <w:rsid w:val="005C0A50"/>
    <w:rsid w:val="005C0A99"/>
    <w:rsid w:val="005C0ABD"/>
    <w:rsid w:val="005C0B5D"/>
    <w:rsid w:val="005C0EB1"/>
    <w:rsid w:val="005C0FB7"/>
    <w:rsid w:val="005C111A"/>
    <w:rsid w:val="005C121B"/>
    <w:rsid w:val="005C150A"/>
    <w:rsid w:val="005C1558"/>
    <w:rsid w:val="005C1838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80A"/>
    <w:rsid w:val="005C2AC1"/>
    <w:rsid w:val="005C2D33"/>
    <w:rsid w:val="005C2DE7"/>
    <w:rsid w:val="005C2F25"/>
    <w:rsid w:val="005C3413"/>
    <w:rsid w:val="005C3430"/>
    <w:rsid w:val="005C3443"/>
    <w:rsid w:val="005C38B6"/>
    <w:rsid w:val="005C39B0"/>
    <w:rsid w:val="005C3A6F"/>
    <w:rsid w:val="005C3C20"/>
    <w:rsid w:val="005C42C5"/>
    <w:rsid w:val="005C42DF"/>
    <w:rsid w:val="005C44E2"/>
    <w:rsid w:val="005C4943"/>
    <w:rsid w:val="005C4965"/>
    <w:rsid w:val="005C49EE"/>
    <w:rsid w:val="005C4DC5"/>
    <w:rsid w:val="005C4DEF"/>
    <w:rsid w:val="005C4DF8"/>
    <w:rsid w:val="005C5207"/>
    <w:rsid w:val="005C529C"/>
    <w:rsid w:val="005C55EF"/>
    <w:rsid w:val="005C5DF6"/>
    <w:rsid w:val="005C5F22"/>
    <w:rsid w:val="005C5F52"/>
    <w:rsid w:val="005C649C"/>
    <w:rsid w:val="005C6557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ECA"/>
    <w:rsid w:val="005D0F9A"/>
    <w:rsid w:val="005D102E"/>
    <w:rsid w:val="005D11A6"/>
    <w:rsid w:val="005D1881"/>
    <w:rsid w:val="005D1970"/>
    <w:rsid w:val="005D1AB0"/>
    <w:rsid w:val="005D1B2D"/>
    <w:rsid w:val="005D1C9D"/>
    <w:rsid w:val="005D1D4C"/>
    <w:rsid w:val="005D1D7E"/>
    <w:rsid w:val="005D218D"/>
    <w:rsid w:val="005D22D3"/>
    <w:rsid w:val="005D2496"/>
    <w:rsid w:val="005D2679"/>
    <w:rsid w:val="005D2969"/>
    <w:rsid w:val="005D2E17"/>
    <w:rsid w:val="005D2F2A"/>
    <w:rsid w:val="005D3070"/>
    <w:rsid w:val="005D30DF"/>
    <w:rsid w:val="005D3269"/>
    <w:rsid w:val="005D35D2"/>
    <w:rsid w:val="005D3B48"/>
    <w:rsid w:val="005D4135"/>
    <w:rsid w:val="005D4406"/>
    <w:rsid w:val="005D4661"/>
    <w:rsid w:val="005D4E72"/>
    <w:rsid w:val="005D5004"/>
    <w:rsid w:val="005D52B7"/>
    <w:rsid w:val="005D5A05"/>
    <w:rsid w:val="005D5AA3"/>
    <w:rsid w:val="005D5CF4"/>
    <w:rsid w:val="005D5F93"/>
    <w:rsid w:val="005D6317"/>
    <w:rsid w:val="005D63D6"/>
    <w:rsid w:val="005D6AA9"/>
    <w:rsid w:val="005D73FE"/>
    <w:rsid w:val="005D7807"/>
    <w:rsid w:val="005D7912"/>
    <w:rsid w:val="005D7D67"/>
    <w:rsid w:val="005E0080"/>
    <w:rsid w:val="005E0223"/>
    <w:rsid w:val="005E0266"/>
    <w:rsid w:val="005E02AC"/>
    <w:rsid w:val="005E02C8"/>
    <w:rsid w:val="005E04C4"/>
    <w:rsid w:val="005E05D7"/>
    <w:rsid w:val="005E06FE"/>
    <w:rsid w:val="005E09C8"/>
    <w:rsid w:val="005E0A63"/>
    <w:rsid w:val="005E1271"/>
    <w:rsid w:val="005E12C6"/>
    <w:rsid w:val="005E135F"/>
    <w:rsid w:val="005E1538"/>
    <w:rsid w:val="005E1770"/>
    <w:rsid w:val="005E18CA"/>
    <w:rsid w:val="005E1EFD"/>
    <w:rsid w:val="005E272A"/>
    <w:rsid w:val="005E28D8"/>
    <w:rsid w:val="005E2ED1"/>
    <w:rsid w:val="005E322E"/>
    <w:rsid w:val="005E3309"/>
    <w:rsid w:val="005E3329"/>
    <w:rsid w:val="005E39B2"/>
    <w:rsid w:val="005E39C8"/>
    <w:rsid w:val="005E3B5E"/>
    <w:rsid w:val="005E3B66"/>
    <w:rsid w:val="005E3D72"/>
    <w:rsid w:val="005E3E4D"/>
    <w:rsid w:val="005E3ECA"/>
    <w:rsid w:val="005E415C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4F83"/>
    <w:rsid w:val="005E5282"/>
    <w:rsid w:val="005E58E1"/>
    <w:rsid w:val="005E5981"/>
    <w:rsid w:val="005E59A8"/>
    <w:rsid w:val="005E5EC9"/>
    <w:rsid w:val="005E6043"/>
    <w:rsid w:val="005E6171"/>
    <w:rsid w:val="005E63C4"/>
    <w:rsid w:val="005E677A"/>
    <w:rsid w:val="005E6843"/>
    <w:rsid w:val="005E6979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A3"/>
    <w:rsid w:val="005E7B14"/>
    <w:rsid w:val="005E7C03"/>
    <w:rsid w:val="005E7DF2"/>
    <w:rsid w:val="005E7E7C"/>
    <w:rsid w:val="005E7F8F"/>
    <w:rsid w:val="005F0C22"/>
    <w:rsid w:val="005F0E10"/>
    <w:rsid w:val="005F0E51"/>
    <w:rsid w:val="005F1064"/>
    <w:rsid w:val="005F128E"/>
    <w:rsid w:val="005F14E1"/>
    <w:rsid w:val="005F1628"/>
    <w:rsid w:val="005F1855"/>
    <w:rsid w:val="005F1C30"/>
    <w:rsid w:val="005F1D82"/>
    <w:rsid w:val="005F1FB6"/>
    <w:rsid w:val="005F20E1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AC"/>
    <w:rsid w:val="005F31B6"/>
    <w:rsid w:val="005F3422"/>
    <w:rsid w:val="005F3668"/>
    <w:rsid w:val="005F3720"/>
    <w:rsid w:val="005F3918"/>
    <w:rsid w:val="005F3AD6"/>
    <w:rsid w:val="005F3C07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F8"/>
    <w:rsid w:val="005F712A"/>
    <w:rsid w:val="005F72FB"/>
    <w:rsid w:val="005F76AF"/>
    <w:rsid w:val="005F7C50"/>
    <w:rsid w:val="005F7EFF"/>
    <w:rsid w:val="00600076"/>
    <w:rsid w:val="006000D4"/>
    <w:rsid w:val="00600185"/>
    <w:rsid w:val="0060040D"/>
    <w:rsid w:val="00600411"/>
    <w:rsid w:val="006005E2"/>
    <w:rsid w:val="006006F9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740"/>
    <w:rsid w:val="00602A97"/>
    <w:rsid w:val="00602C39"/>
    <w:rsid w:val="00602D8C"/>
    <w:rsid w:val="00602D97"/>
    <w:rsid w:val="00603004"/>
    <w:rsid w:val="00603027"/>
    <w:rsid w:val="00603059"/>
    <w:rsid w:val="006031AB"/>
    <w:rsid w:val="00603728"/>
    <w:rsid w:val="006037C2"/>
    <w:rsid w:val="00603A31"/>
    <w:rsid w:val="00603AB4"/>
    <w:rsid w:val="00603B3B"/>
    <w:rsid w:val="00603B62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35"/>
    <w:rsid w:val="006053A6"/>
    <w:rsid w:val="006053E7"/>
    <w:rsid w:val="00605947"/>
    <w:rsid w:val="00605BC9"/>
    <w:rsid w:val="00605CE4"/>
    <w:rsid w:val="00605EF6"/>
    <w:rsid w:val="00606182"/>
    <w:rsid w:val="006061BE"/>
    <w:rsid w:val="006064E9"/>
    <w:rsid w:val="0060662F"/>
    <w:rsid w:val="00606852"/>
    <w:rsid w:val="00606B6F"/>
    <w:rsid w:val="00606C09"/>
    <w:rsid w:val="00607107"/>
    <w:rsid w:val="006075EF"/>
    <w:rsid w:val="00607699"/>
    <w:rsid w:val="0060782D"/>
    <w:rsid w:val="0060791A"/>
    <w:rsid w:val="006079B8"/>
    <w:rsid w:val="00607A7A"/>
    <w:rsid w:val="006104D5"/>
    <w:rsid w:val="0061061C"/>
    <w:rsid w:val="0061064B"/>
    <w:rsid w:val="0061069C"/>
    <w:rsid w:val="0061077C"/>
    <w:rsid w:val="00610A03"/>
    <w:rsid w:val="00610F7C"/>
    <w:rsid w:val="0061119D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056"/>
    <w:rsid w:val="00612607"/>
    <w:rsid w:val="0061264B"/>
    <w:rsid w:val="0061266F"/>
    <w:rsid w:val="006126B3"/>
    <w:rsid w:val="006127CB"/>
    <w:rsid w:val="006128DA"/>
    <w:rsid w:val="0061297E"/>
    <w:rsid w:val="00612B23"/>
    <w:rsid w:val="00612D74"/>
    <w:rsid w:val="00612E98"/>
    <w:rsid w:val="00612F4F"/>
    <w:rsid w:val="006130A7"/>
    <w:rsid w:val="006130CA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D1B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44E"/>
    <w:rsid w:val="0061562A"/>
    <w:rsid w:val="006159C9"/>
    <w:rsid w:val="00615B0D"/>
    <w:rsid w:val="00615D15"/>
    <w:rsid w:val="00615E48"/>
    <w:rsid w:val="00615E8D"/>
    <w:rsid w:val="00615EB9"/>
    <w:rsid w:val="0061605C"/>
    <w:rsid w:val="00616122"/>
    <w:rsid w:val="00616303"/>
    <w:rsid w:val="00616404"/>
    <w:rsid w:val="0061648D"/>
    <w:rsid w:val="00616F42"/>
    <w:rsid w:val="00616F55"/>
    <w:rsid w:val="0061752B"/>
    <w:rsid w:val="006177C4"/>
    <w:rsid w:val="006179D4"/>
    <w:rsid w:val="00617E9F"/>
    <w:rsid w:val="00620219"/>
    <w:rsid w:val="006203CB"/>
    <w:rsid w:val="00620463"/>
    <w:rsid w:val="00620866"/>
    <w:rsid w:val="00620E0B"/>
    <w:rsid w:val="00621446"/>
    <w:rsid w:val="00621731"/>
    <w:rsid w:val="0062175C"/>
    <w:rsid w:val="006217CE"/>
    <w:rsid w:val="00621AC3"/>
    <w:rsid w:val="00621BEF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CB1"/>
    <w:rsid w:val="00624D57"/>
    <w:rsid w:val="00624F8E"/>
    <w:rsid w:val="00624FAC"/>
    <w:rsid w:val="00625032"/>
    <w:rsid w:val="00625209"/>
    <w:rsid w:val="006252B0"/>
    <w:rsid w:val="006256F5"/>
    <w:rsid w:val="0062580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20"/>
    <w:rsid w:val="006271FF"/>
    <w:rsid w:val="006276B0"/>
    <w:rsid w:val="00627A3B"/>
    <w:rsid w:val="00627AF2"/>
    <w:rsid w:val="00627D64"/>
    <w:rsid w:val="00627E16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0D19"/>
    <w:rsid w:val="006312FC"/>
    <w:rsid w:val="0063130F"/>
    <w:rsid w:val="00631640"/>
    <w:rsid w:val="0063187C"/>
    <w:rsid w:val="00631FCC"/>
    <w:rsid w:val="006320FE"/>
    <w:rsid w:val="0063218A"/>
    <w:rsid w:val="0063238F"/>
    <w:rsid w:val="00632645"/>
    <w:rsid w:val="00632818"/>
    <w:rsid w:val="00632B6B"/>
    <w:rsid w:val="00632D78"/>
    <w:rsid w:val="00633039"/>
    <w:rsid w:val="00633235"/>
    <w:rsid w:val="00633497"/>
    <w:rsid w:val="006334E1"/>
    <w:rsid w:val="006335C6"/>
    <w:rsid w:val="006336A6"/>
    <w:rsid w:val="00633744"/>
    <w:rsid w:val="0063381F"/>
    <w:rsid w:val="00633878"/>
    <w:rsid w:val="00633978"/>
    <w:rsid w:val="00633B03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C1E"/>
    <w:rsid w:val="00634DB7"/>
    <w:rsid w:val="00634E48"/>
    <w:rsid w:val="00634E6A"/>
    <w:rsid w:val="00634FA8"/>
    <w:rsid w:val="00634FFE"/>
    <w:rsid w:val="00635086"/>
    <w:rsid w:val="0063509C"/>
    <w:rsid w:val="0063516F"/>
    <w:rsid w:val="006353AD"/>
    <w:rsid w:val="006356D4"/>
    <w:rsid w:val="006358B5"/>
    <w:rsid w:val="00635B63"/>
    <w:rsid w:val="00635CFC"/>
    <w:rsid w:val="0063604C"/>
    <w:rsid w:val="00636216"/>
    <w:rsid w:val="006365AB"/>
    <w:rsid w:val="006365AE"/>
    <w:rsid w:val="0063698E"/>
    <w:rsid w:val="00636B42"/>
    <w:rsid w:val="00636BAD"/>
    <w:rsid w:val="00636BC1"/>
    <w:rsid w:val="00636E10"/>
    <w:rsid w:val="00636F16"/>
    <w:rsid w:val="00637007"/>
    <w:rsid w:val="00637383"/>
    <w:rsid w:val="006374E8"/>
    <w:rsid w:val="00637574"/>
    <w:rsid w:val="006375D0"/>
    <w:rsid w:val="00637780"/>
    <w:rsid w:val="00637895"/>
    <w:rsid w:val="00637926"/>
    <w:rsid w:val="00637B0B"/>
    <w:rsid w:val="00637BA4"/>
    <w:rsid w:val="00637D19"/>
    <w:rsid w:val="00637FB0"/>
    <w:rsid w:val="006402CC"/>
    <w:rsid w:val="006407AC"/>
    <w:rsid w:val="00640A89"/>
    <w:rsid w:val="00640AF4"/>
    <w:rsid w:val="00640C2C"/>
    <w:rsid w:val="00640EBD"/>
    <w:rsid w:val="00640FAD"/>
    <w:rsid w:val="00641125"/>
    <w:rsid w:val="00641135"/>
    <w:rsid w:val="00641224"/>
    <w:rsid w:val="00641637"/>
    <w:rsid w:val="00641698"/>
    <w:rsid w:val="00641709"/>
    <w:rsid w:val="006418B6"/>
    <w:rsid w:val="00641E7A"/>
    <w:rsid w:val="00642178"/>
    <w:rsid w:val="00642316"/>
    <w:rsid w:val="00642436"/>
    <w:rsid w:val="00642670"/>
    <w:rsid w:val="006429DC"/>
    <w:rsid w:val="00642AA0"/>
    <w:rsid w:val="00642ABA"/>
    <w:rsid w:val="00642ADA"/>
    <w:rsid w:val="00642EF7"/>
    <w:rsid w:val="006430B4"/>
    <w:rsid w:val="00643416"/>
    <w:rsid w:val="00643563"/>
    <w:rsid w:val="006436CD"/>
    <w:rsid w:val="0064399F"/>
    <w:rsid w:val="006439D6"/>
    <w:rsid w:val="00643CDF"/>
    <w:rsid w:val="00643F60"/>
    <w:rsid w:val="00643F63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AA9"/>
    <w:rsid w:val="00645B28"/>
    <w:rsid w:val="00645B4D"/>
    <w:rsid w:val="00645E4A"/>
    <w:rsid w:val="006460AA"/>
    <w:rsid w:val="00646631"/>
    <w:rsid w:val="00646CD0"/>
    <w:rsid w:val="00646E8B"/>
    <w:rsid w:val="00646EBA"/>
    <w:rsid w:val="00646F5F"/>
    <w:rsid w:val="00647136"/>
    <w:rsid w:val="006475E8"/>
    <w:rsid w:val="00647974"/>
    <w:rsid w:val="00647A2A"/>
    <w:rsid w:val="00647E79"/>
    <w:rsid w:val="00647FA7"/>
    <w:rsid w:val="006504E8"/>
    <w:rsid w:val="0065077C"/>
    <w:rsid w:val="00650783"/>
    <w:rsid w:val="006509F5"/>
    <w:rsid w:val="00650E47"/>
    <w:rsid w:val="00650E91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CEA"/>
    <w:rsid w:val="00653F5F"/>
    <w:rsid w:val="00653FC7"/>
    <w:rsid w:val="0065445F"/>
    <w:rsid w:val="006544FD"/>
    <w:rsid w:val="006547F5"/>
    <w:rsid w:val="00654975"/>
    <w:rsid w:val="00654E73"/>
    <w:rsid w:val="00654E80"/>
    <w:rsid w:val="00654FAB"/>
    <w:rsid w:val="006552DD"/>
    <w:rsid w:val="00655A48"/>
    <w:rsid w:val="00655AB3"/>
    <w:rsid w:val="00655C1E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8BC"/>
    <w:rsid w:val="00657918"/>
    <w:rsid w:val="00657CFF"/>
    <w:rsid w:val="00657FC4"/>
    <w:rsid w:val="0066011A"/>
    <w:rsid w:val="0066031C"/>
    <w:rsid w:val="00660472"/>
    <w:rsid w:val="00660684"/>
    <w:rsid w:val="0066069C"/>
    <w:rsid w:val="0066069E"/>
    <w:rsid w:val="006608A6"/>
    <w:rsid w:val="00660CDB"/>
    <w:rsid w:val="00660E05"/>
    <w:rsid w:val="00660EC4"/>
    <w:rsid w:val="00661087"/>
    <w:rsid w:val="006613CB"/>
    <w:rsid w:val="006613D6"/>
    <w:rsid w:val="00661E78"/>
    <w:rsid w:val="00661E7B"/>
    <w:rsid w:val="00661E85"/>
    <w:rsid w:val="00661EF6"/>
    <w:rsid w:val="00661F74"/>
    <w:rsid w:val="00662034"/>
    <w:rsid w:val="00662043"/>
    <w:rsid w:val="0066205A"/>
    <w:rsid w:val="006620E8"/>
    <w:rsid w:val="00662244"/>
    <w:rsid w:val="006623BF"/>
    <w:rsid w:val="006623CC"/>
    <w:rsid w:val="00662423"/>
    <w:rsid w:val="0066253B"/>
    <w:rsid w:val="00662774"/>
    <w:rsid w:val="00662827"/>
    <w:rsid w:val="00662C7C"/>
    <w:rsid w:val="00662F7E"/>
    <w:rsid w:val="006630F6"/>
    <w:rsid w:val="00663677"/>
    <w:rsid w:val="006637F0"/>
    <w:rsid w:val="00663A03"/>
    <w:rsid w:val="00663C19"/>
    <w:rsid w:val="006640F9"/>
    <w:rsid w:val="00664166"/>
    <w:rsid w:val="00664185"/>
    <w:rsid w:val="006643A6"/>
    <w:rsid w:val="006655C0"/>
    <w:rsid w:val="00665751"/>
    <w:rsid w:val="00665817"/>
    <w:rsid w:val="00665845"/>
    <w:rsid w:val="0066596D"/>
    <w:rsid w:val="00665A52"/>
    <w:rsid w:val="00665E22"/>
    <w:rsid w:val="00665FBD"/>
    <w:rsid w:val="0066644A"/>
    <w:rsid w:val="006664BF"/>
    <w:rsid w:val="006664C5"/>
    <w:rsid w:val="00666578"/>
    <w:rsid w:val="00666605"/>
    <w:rsid w:val="006667F8"/>
    <w:rsid w:val="00666CA7"/>
    <w:rsid w:val="00667126"/>
    <w:rsid w:val="00667294"/>
    <w:rsid w:val="0066766C"/>
    <w:rsid w:val="0066795D"/>
    <w:rsid w:val="00667B0D"/>
    <w:rsid w:val="00667BA7"/>
    <w:rsid w:val="00667C6B"/>
    <w:rsid w:val="00667E3C"/>
    <w:rsid w:val="00667E61"/>
    <w:rsid w:val="006701A6"/>
    <w:rsid w:val="0067022A"/>
    <w:rsid w:val="0067086C"/>
    <w:rsid w:val="006708C9"/>
    <w:rsid w:val="006709C7"/>
    <w:rsid w:val="006709CA"/>
    <w:rsid w:val="00670A0B"/>
    <w:rsid w:val="00670A9E"/>
    <w:rsid w:val="00670B31"/>
    <w:rsid w:val="00670DE6"/>
    <w:rsid w:val="00671069"/>
    <w:rsid w:val="006711EA"/>
    <w:rsid w:val="006714A8"/>
    <w:rsid w:val="00671748"/>
    <w:rsid w:val="006718F2"/>
    <w:rsid w:val="00671AA4"/>
    <w:rsid w:val="00671CD2"/>
    <w:rsid w:val="00671EA6"/>
    <w:rsid w:val="00672420"/>
    <w:rsid w:val="006724D8"/>
    <w:rsid w:val="006724DF"/>
    <w:rsid w:val="0067251A"/>
    <w:rsid w:val="006727A3"/>
    <w:rsid w:val="006727C8"/>
    <w:rsid w:val="00672D3E"/>
    <w:rsid w:val="00673141"/>
    <w:rsid w:val="00673573"/>
    <w:rsid w:val="00673C50"/>
    <w:rsid w:val="00673D43"/>
    <w:rsid w:val="00673DFE"/>
    <w:rsid w:val="00674154"/>
    <w:rsid w:val="0067436E"/>
    <w:rsid w:val="006745F4"/>
    <w:rsid w:val="006746D4"/>
    <w:rsid w:val="00674A8D"/>
    <w:rsid w:val="00674D4D"/>
    <w:rsid w:val="00674D5B"/>
    <w:rsid w:val="00674E1B"/>
    <w:rsid w:val="00675011"/>
    <w:rsid w:val="006750E1"/>
    <w:rsid w:val="006751CA"/>
    <w:rsid w:val="00675384"/>
    <w:rsid w:val="00675411"/>
    <w:rsid w:val="006756D7"/>
    <w:rsid w:val="006759C8"/>
    <w:rsid w:val="00675C85"/>
    <w:rsid w:val="00676195"/>
    <w:rsid w:val="006761F9"/>
    <w:rsid w:val="006767DF"/>
    <w:rsid w:val="006769A7"/>
    <w:rsid w:val="00676A30"/>
    <w:rsid w:val="00676AED"/>
    <w:rsid w:val="00676E8F"/>
    <w:rsid w:val="00676EF6"/>
    <w:rsid w:val="00676FCF"/>
    <w:rsid w:val="00677112"/>
    <w:rsid w:val="006771FE"/>
    <w:rsid w:val="006772AC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26"/>
    <w:rsid w:val="0068025E"/>
    <w:rsid w:val="00680292"/>
    <w:rsid w:val="00680342"/>
    <w:rsid w:val="00680468"/>
    <w:rsid w:val="006805AD"/>
    <w:rsid w:val="00680623"/>
    <w:rsid w:val="006809F5"/>
    <w:rsid w:val="00680B84"/>
    <w:rsid w:val="00680C4E"/>
    <w:rsid w:val="006812C0"/>
    <w:rsid w:val="0068139F"/>
    <w:rsid w:val="006814C2"/>
    <w:rsid w:val="00681586"/>
    <w:rsid w:val="006817C0"/>
    <w:rsid w:val="00681816"/>
    <w:rsid w:val="006819C6"/>
    <w:rsid w:val="00681D98"/>
    <w:rsid w:val="00681F40"/>
    <w:rsid w:val="006821C2"/>
    <w:rsid w:val="006825EB"/>
    <w:rsid w:val="006827A8"/>
    <w:rsid w:val="00682A66"/>
    <w:rsid w:val="00682ADF"/>
    <w:rsid w:val="00682BE9"/>
    <w:rsid w:val="00682D22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C83"/>
    <w:rsid w:val="00684D17"/>
    <w:rsid w:val="00684E00"/>
    <w:rsid w:val="00684E5C"/>
    <w:rsid w:val="006851F8"/>
    <w:rsid w:val="00685335"/>
    <w:rsid w:val="00685356"/>
    <w:rsid w:val="00685667"/>
    <w:rsid w:val="0068570B"/>
    <w:rsid w:val="0068597E"/>
    <w:rsid w:val="006859AE"/>
    <w:rsid w:val="00685AF0"/>
    <w:rsid w:val="00685B10"/>
    <w:rsid w:val="00685C62"/>
    <w:rsid w:val="00685FE4"/>
    <w:rsid w:val="00686011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FE"/>
    <w:rsid w:val="00687D1F"/>
    <w:rsid w:val="00687F78"/>
    <w:rsid w:val="0069000A"/>
    <w:rsid w:val="00690063"/>
    <w:rsid w:val="00690089"/>
    <w:rsid w:val="00690099"/>
    <w:rsid w:val="006903C0"/>
    <w:rsid w:val="00690775"/>
    <w:rsid w:val="0069094E"/>
    <w:rsid w:val="00690A7D"/>
    <w:rsid w:val="006915F7"/>
    <w:rsid w:val="00691DB3"/>
    <w:rsid w:val="0069200D"/>
    <w:rsid w:val="006920C1"/>
    <w:rsid w:val="00692329"/>
    <w:rsid w:val="00692749"/>
    <w:rsid w:val="0069280D"/>
    <w:rsid w:val="006929AA"/>
    <w:rsid w:val="00692A62"/>
    <w:rsid w:val="00692DFD"/>
    <w:rsid w:val="006933E4"/>
    <w:rsid w:val="00693471"/>
    <w:rsid w:val="006935F4"/>
    <w:rsid w:val="00693793"/>
    <w:rsid w:val="006938CC"/>
    <w:rsid w:val="006939A6"/>
    <w:rsid w:val="00693ACF"/>
    <w:rsid w:val="00693BAC"/>
    <w:rsid w:val="00693F86"/>
    <w:rsid w:val="0069568C"/>
    <w:rsid w:val="006957E5"/>
    <w:rsid w:val="006959D5"/>
    <w:rsid w:val="0069606D"/>
    <w:rsid w:val="0069619E"/>
    <w:rsid w:val="0069629C"/>
    <w:rsid w:val="00696662"/>
    <w:rsid w:val="00696A24"/>
    <w:rsid w:val="006976DB"/>
    <w:rsid w:val="00697728"/>
    <w:rsid w:val="00697784"/>
    <w:rsid w:val="006977F4"/>
    <w:rsid w:val="00697C74"/>
    <w:rsid w:val="00697DD2"/>
    <w:rsid w:val="00697DDC"/>
    <w:rsid w:val="00697EAA"/>
    <w:rsid w:val="00697FE8"/>
    <w:rsid w:val="006A00B4"/>
    <w:rsid w:val="006A00CC"/>
    <w:rsid w:val="006A01A3"/>
    <w:rsid w:val="006A02E3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5"/>
    <w:rsid w:val="006A1DDD"/>
    <w:rsid w:val="006A2141"/>
    <w:rsid w:val="006A2559"/>
    <w:rsid w:val="006A25A3"/>
    <w:rsid w:val="006A2AA9"/>
    <w:rsid w:val="006A2BC6"/>
    <w:rsid w:val="006A3010"/>
    <w:rsid w:val="006A30A0"/>
    <w:rsid w:val="006A30A4"/>
    <w:rsid w:val="006A31F5"/>
    <w:rsid w:val="006A34A2"/>
    <w:rsid w:val="006A3C29"/>
    <w:rsid w:val="006A43AD"/>
    <w:rsid w:val="006A43FC"/>
    <w:rsid w:val="006A444D"/>
    <w:rsid w:val="006A4462"/>
    <w:rsid w:val="006A44A4"/>
    <w:rsid w:val="006A45E2"/>
    <w:rsid w:val="006A4763"/>
    <w:rsid w:val="006A48B7"/>
    <w:rsid w:val="006A503F"/>
    <w:rsid w:val="006A514F"/>
    <w:rsid w:val="006A53DB"/>
    <w:rsid w:val="006A53F6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01"/>
    <w:rsid w:val="006A66B9"/>
    <w:rsid w:val="006A6BFF"/>
    <w:rsid w:val="006A6C4D"/>
    <w:rsid w:val="006A7046"/>
    <w:rsid w:val="006A7470"/>
    <w:rsid w:val="006A7CD4"/>
    <w:rsid w:val="006A7CEF"/>
    <w:rsid w:val="006A7D26"/>
    <w:rsid w:val="006B0150"/>
    <w:rsid w:val="006B0197"/>
    <w:rsid w:val="006B093C"/>
    <w:rsid w:val="006B0E00"/>
    <w:rsid w:val="006B0F35"/>
    <w:rsid w:val="006B10E7"/>
    <w:rsid w:val="006B11BF"/>
    <w:rsid w:val="006B1323"/>
    <w:rsid w:val="006B13F3"/>
    <w:rsid w:val="006B1605"/>
    <w:rsid w:val="006B1647"/>
    <w:rsid w:val="006B16ED"/>
    <w:rsid w:val="006B188D"/>
    <w:rsid w:val="006B1972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7ED"/>
    <w:rsid w:val="006B293F"/>
    <w:rsid w:val="006B2A57"/>
    <w:rsid w:val="006B2BB9"/>
    <w:rsid w:val="006B2C70"/>
    <w:rsid w:val="006B2E97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4DC"/>
    <w:rsid w:val="006B6605"/>
    <w:rsid w:val="006B6932"/>
    <w:rsid w:val="006B6D3D"/>
    <w:rsid w:val="006B708F"/>
    <w:rsid w:val="006B72A2"/>
    <w:rsid w:val="006B75B7"/>
    <w:rsid w:val="006B762A"/>
    <w:rsid w:val="006B767B"/>
    <w:rsid w:val="006B7972"/>
    <w:rsid w:val="006B7B1C"/>
    <w:rsid w:val="006B7F09"/>
    <w:rsid w:val="006B7F9C"/>
    <w:rsid w:val="006B7F9D"/>
    <w:rsid w:val="006C025C"/>
    <w:rsid w:val="006C02BF"/>
    <w:rsid w:val="006C033F"/>
    <w:rsid w:val="006C04BD"/>
    <w:rsid w:val="006C0512"/>
    <w:rsid w:val="006C0A49"/>
    <w:rsid w:val="006C0C9B"/>
    <w:rsid w:val="006C0E6F"/>
    <w:rsid w:val="006C0F0E"/>
    <w:rsid w:val="006C11F9"/>
    <w:rsid w:val="006C15A4"/>
    <w:rsid w:val="006C164B"/>
    <w:rsid w:val="006C1BB8"/>
    <w:rsid w:val="006C1E4E"/>
    <w:rsid w:val="006C1EBF"/>
    <w:rsid w:val="006C2441"/>
    <w:rsid w:val="006C2772"/>
    <w:rsid w:val="006C2923"/>
    <w:rsid w:val="006C33C4"/>
    <w:rsid w:val="006C341E"/>
    <w:rsid w:val="006C358C"/>
    <w:rsid w:val="006C3859"/>
    <w:rsid w:val="006C3B66"/>
    <w:rsid w:val="006C3BA0"/>
    <w:rsid w:val="006C3BE5"/>
    <w:rsid w:val="006C3D36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70A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0C9"/>
    <w:rsid w:val="006D0160"/>
    <w:rsid w:val="006D058F"/>
    <w:rsid w:val="006D07D3"/>
    <w:rsid w:val="006D0ABD"/>
    <w:rsid w:val="006D0AD3"/>
    <w:rsid w:val="006D0BB3"/>
    <w:rsid w:val="006D0DAA"/>
    <w:rsid w:val="006D114D"/>
    <w:rsid w:val="006D1291"/>
    <w:rsid w:val="006D13B7"/>
    <w:rsid w:val="006D17E1"/>
    <w:rsid w:val="006D1843"/>
    <w:rsid w:val="006D1971"/>
    <w:rsid w:val="006D1A0B"/>
    <w:rsid w:val="006D1A7D"/>
    <w:rsid w:val="006D1D0A"/>
    <w:rsid w:val="006D1D3A"/>
    <w:rsid w:val="006D2164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798"/>
    <w:rsid w:val="006D3EB3"/>
    <w:rsid w:val="006D3F26"/>
    <w:rsid w:val="006D4063"/>
    <w:rsid w:val="006D4305"/>
    <w:rsid w:val="006D431D"/>
    <w:rsid w:val="006D448B"/>
    <w:rsid w:val="006D4843"/>
    <w:rsid w:val="006D4C70"/>
    <w:rsid w:val="006D4E4F"/>
    <w:rsid w:val="006D5089"/>
    <w:rsid w:val="006D534E"/>
    <w:rsid w:val="006D5517"/>
    <w:rsid w:val="006D5623"/>
    <w:rsid w:val="006D5B28"/>
    <w:rsid w:val="006D5B3D"/>
    <w:rsid w:val="006D5DFE"/>
    <w:rsid w:val="006D5F86"/>
    <w:rsid w:val="006D6033"/>
    <w:rsid w:val="006D64C6"/>
    <w:rsid w:val="006D666E"/>
    <w:rsid w:val="006D66B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919"/>
    <w:rsid w:val="006D7CA0"/>
    <w:rsid w:val="006D7F8C"/>
    <w:rsid w:val="006E0333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D28"/>
    <w:rsid w:val="006E1F00"/>
    <w:rsid w:val="006E2520"/>
    <w:rsid w:val="006E272D"/>
    <w:rsid w:val="006E2A3C"/>
    <w:rsid w:val="006E2AFB"/>
    <w:rsid w:val="006E2C97"/>
    <w:rsid w:val="006E2DE3"/>
    <w:rsid w:val="006E2E3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F3A"/>
    <w:rsid w:val="006E600D"/>
    <w:rsid w:val="006E6184"/>
    <w:rsid w:val="006E6469"/>
    <w:rsid w:val="006E6522"/>
    <w:rsid w:val="006E6732"/>
    <w:rsid w:val="006E6789"/>
    <w:rsid w:val="006E69DE"/>
    <w:rsid w:val="006E6A59"/>
    <w:rsid w:val="006E6BAC"/>
    <w:rsid w:val="006E6C50"/>
    <w:rsid w:val="006E6D56"/>
    <w:rsid w:val="006E6FB2"/>
    <w:rsid w:val="006E740C"/>
    <w:rsid w:val="006E760F"/>
    <w:rsid w:val="006E77F6"/>
    <w:rsid w:val="006E7860"/>
    <w:rsid w:val="006E7AB8"/>
    <w:rsid w:val="006E7ADB"/>
    <w:rsid w:val="006E7ADF"/>
    <w:rsid w:val="006E7BD0"/>
    <w:rsid w:val="006E7D42"/>
    <w:rsid w:val="006F015B"/>
    <w:rsid w:val="006F056C"/>
    <w:rsid w:val="006F0664"/>
    <w:rsid w:val="006F071E"/>
    <w:rsid w:val="006F076D"/>
    <w:rsid w:val="006F07FC"/>
    <w:rsid w:val="006F0845"/>
    <w:rsid w:val="006F08F7"/>
    <w:rsid w:val="006F0962"/>
    <w:rsid w:val="006F0AE7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FA"/>
    <w:rsid w:val="006F23C3"/>
    <w:rsid w:val="006F2628"/>
    <w:rsid w:val="006F2760"/>
    <w:rsid w:val="006F27FF"/>
    <w:rsid w:val="006F2C40"/>
    <w:rsid w:val="006F2CCB"/>
    <w:rsid w:val="006F2D20"/>
    <w:rsid w:val="006F2D7D"/>
    <w:rsid w:val="006F2E89"/>
    <w:rsid w:val="006F2FB4"/>
    <w:rsid w:val="006F3119"/>
    <w:rsid w:val="006F31B0"/>
    <w:rsid w:val="006F321B"/>
    <w:rsid w:val="006F333A"/>
    <w:rsid w:val="006F3832"/>
    <w:rsid w:val="006F3F36"/>
    <w:rsid w:val="006F40FA"/>
    <w:rsid w:val="006F4318"/>
    <w:rsid w:val="006F43F5"/>
    <w:rsid w:val="006F4857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2E2"/>
    <w:rsid w:val="00700300"/>
    <w:rsid w:val="0070036A"/>
    <w:rsid w:val="00700484"/>
    <w:rsid w:val="0070095C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30E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CC6"/>
    <w:rsid w:val="00704D65"/>
    <w:rsid w:val="00705167"/>
    <w:rsid w:val="00705397"/>
    <w:rsid w:val="0070550C"/>
    <w:rsid w:val="00705536"/>
    <w:rsid w:val="007057E1"/>
    <w:rsid w:val="00705807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891"/>
    <w:rsid w:val="007109B1"/>
    <w:rsid w:val="00710D18"/>
    <w:rsid w:val="00710DD0"/>
    <w:rsid w:val="00711452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35A"/>
    <w:rsid w:val="00713697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D4A"/>
    <w:rsid w:val="00716FFC"/>
    <w:rsid w:val="0071780B"/>
    <w:rsid w:val="007201EF"/>
    <w:rsid w:val="007202B4"/>
    <w:rsid w:val="007203EB"/>
    <w:rsid w:val="0072052A"/>
    <w:rsid w:val="0072072B"/>
    <w:rsid w:val="007209E6"/>
    <w:rsid w:val="00720A77"/>
    <w:rsid w:val="00720CA3"/>
    <w:rsid w:val="00720E14"/>
    <w:rsid w:val="00721156"/>
    <w:rsid w:val="007211CA"/>
    <w:rsid w:val="00721242"/>
    <w:rsid w:val="0072131F"/>
    <w:rsid w:val="00721549"/>
    <w:rsid w:val="00721591"/>
    <w:rsid w:val="007216B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CE3"/>
    <w:rsid w:val="00722F20"/>
    <w:rsid w:val="00722F88"/>
    <w:rsid w:val="00723035"/>
    <w:rsid w:val="0072343D"/>
    <w:rsid w:val="00723695"/>
    <w:rsid w:val="00723709"/>
    <w:rsid w:val="00723829"/>
    <w:rsid w:val="007241BB"/>
    <w:rsid w:val="0072439A"/>
    <w:rsid w:val="00724672"/>
    <w:rsid w:val="007246C0"/>
    <w:rsid w:val="00724BEC"/>
    <w:rsid w:val="00724C33"/>
    <w:rsid w:val="00724EC6"/>
    <w:rsid w:val="00724F6E"/>
    <w:rsid w:val="007255F5"/>
    <w:rsid w:val="00725770"/>
    <w:rsid w:val="007258B8"/>
    <w:rsid w:val="00725D42"/>
    <w:rsid w:val="00725EDF"/>
    <w:rsid w:val="0072617E"/>
    <w:rsid w:val="00726580"/>
    <w:rsid w:val="007265DB"/>
    <w:rsid w:val="0072663A"/>
    <w:rsid w:val="0072665C"/>
    <w:rsid w:val="007267BE"/>
    <w:rsid w:val="00726803"/>
    <w:rsid w:val="00726D49"/>
    <w:rsid w:val="00726EE5"/>
    <w:rsid w:val="00726F8D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1F"/>
    <w:rsid w:val="00730649"/>
    <w:rsid w:val="007306A2"/>
    <w:rsid w:val="00730886"/>
    <w:rsid w:val="007309C0"/>
    <w:rsid w:val="00730FEB"/>
    <w:rsid w:val="0073127E"/>
    <w:rsid w:val="007312DD"/>
    <w:rsid w:val="00731327"/>
    <w:rsid w:val="00731661"/>
    <w:rsid w:val="007316BB"/>
    <w:rsid w:val="0073188A"/>
    <w:rsid w:val="00731984"/>
    <w:rsid w:val="00731B75"/>
    <w:rsid w:val="00731BDA"/>
    <w:rsid w:val="00731BEB"/>
    <w:rsid w:val="00731D61"/>
    <w:rsid w:val="00731FB9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B7A"/>
    <w:rsid w:val="00736BE7"/>
    <w:rsid w:val="00736DBE"/>
    <w:rsid w:val="00736EF4"/>
    <w:rsid w:val="00736F90"/>
    <w:rsid w:val="00737086"/>
    <w:rsid w:val="0073732F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A8B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CE8"/>
    <w:rsid w:val="00746EAA"/>
    <w:rsid w:val="007470B9"/>
    <w:rsid w:val="00747180"/>
    <w:rsid w:val="00747227"/>
    <w:rsid w:val="007472CA"/>
    <w:rsid w:val="007473EB"/>
    <w:rsid w:val="007474FB"/>
    <w:rsid w:val="007475AC"/>
    <w:rsid w:val="007475C1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1CE1"/>
    <w:rsid w:val="00752086"/>
    <w:rsid w:val="007520B8"/>
    <w:rsid w:val="007523BB"/>
    <w:rsid w:val="00752A0F"/>
    <w:rsid w:val="00752A37"/>
    <w:rsid w:val="00752A5A"/>
    <w:rsid w:val="00752B03"/>
    <w:rsid w:val="00752E79"/>
    <w:rsid w:val="00752F4D"/>
    <w:rsid w:val="00752F60"/>
    <w:rsid w:val="00753228"/>
    <w:rsid w:val="0075342C"/>
    <w:rsid w:val="00753486"/>
    <w:rsid w:val="007534A1"/>
    <w:rsid w:val="00753626"/>
    <w:rsid w:val="00753791"/>
    <w:rsid w:val="007538D7"/>
    <w:rsid w:val="0075392E"/>
    <w:rsid w:val="00753972"/>
    <w:rsid w:val="00753AE1"/>
    <w:rsid w:val="00753AE6"/>
    <w:rsid w:val="00753DEC"/>
    <w:rsid w:val="00754E04"/>
    <w:rsid w:val="00755019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B53"/>
    <w:rsid w:val="00755E61"/>
    <w:rsid w:val="007562C5"/>
    <w:rsid w:val="00756561"/>
    <w:rsid w:val="00756683"/>
    <w:rsid w:val="0075687F"/>
    <w:rsid w:val="007568E6"/>
    <w:rsid w:val="00756A23"/>
    <w:rsid w:val="00756EB3"/>
    <w:rsid w:val="00756F68"/>
    <w:rsid w:val="00756F9B"/>
    <w:rsid w:val="007571C2"/>
    <w:rsid w:val="00757327"/>
    <w:rsid w:val="00757569"/>
    <w:rsid w:val="00757679"/>
    <w:rsid w:val="00757699"/>
    <w:rsid w:val="00757787"/>
    <w:rsid w:val="007577A9"/>
    <w:rsid w:val="007578F8"/>
    <w:rsid w:val="007579F4"/>
    <w:rsid w:val="00757E2E"/>
    <w:rsid w:val="00760084"/>
    <w:rsid w:val="007602A6"/>
    <w:rsid w:val="007602E8"/>
    <w:rsid w:val="0076053F"/>
    <w:rsid w:val="007605AB"/>
    <w:rsid w:val="007605FF"/>
    <w:rsid w:val="00760936"/>
    <w:rsid w:val="00760976"/>
    <w:rsid w:val="00760C41"/>
    <w:rsid w:val="00760CF8"/>
    <w:rsid w:val="00760E57"/>
    <w:rsid w:val="00761319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935"/>
    <w:rsid w:val="00762ED2"/>
    <w:rsid w:val="0076313B"/>
    <w:rsid w:val="007631D1"/>
    <w:rsid w:val="00763365"/>
    <w:rsid w:val="007633BF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C5E"/>
    <w:rsid w:val="00764C66"/>
    <w:rsid w:val="00764D07"/>
    <w:rsid w:val="00765677"/>
    <w:rsid w:val="00765734"/>
    <w:rsid w:val="00765744"/>
    <w:rsid w:val="00765B08"/>
    <w:rsid w:val="00765D18"/>
    <w:rsid w:val="00765D44"/>
    <w:rsid w:val="00765E17"/>
    <w:rsid w:val="00765E5D"/>
    <w:rsid w:val="00765F8A"/>
    <w:rsid w:val="007664FA"/>
    <w:rsid w:val="00766507"/>
    <w:rsid w:val="0076689A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B30"/>
    <w:rsid w:val="00770E05"/>
    <w:rsid w:val="007711BD"/>
    <w:rsid w:val="0077130E"/>
    <w:rsid w:val="0077132D"/>
    <w:rsid w:val="00771352"/>
    <w:rsid w:val="00771809"/>
    <w:rsid w:val="007718E5"/>
    <w:rsid w:val="00771B3D"/>
    <w:rsid w:val="00771F65"/>
    <w:rsid w:val="00771F74"/>
    <w:rsid w:val="00771FFB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E07"/>
    <w:rsid w:val="00774EF5"/>
    <w:rsid w:val="00774F27"/>
    <w:rsid w:val="00775066"/>
    <w:rsid w:val="00775585"/>
    <w:rsid w:val="0077560E"/>
    <w:rsid w:val="00775777"/>
    <w:rsid w:val="00775A3F"/>
    <w:rsid w:val="00775B5E"/>
    <w:rsid w:val="00775D05"/>
    <w:rsid w:val="00775E5D"/>
    <w:rsid w:val="00776118"/>
    <w:rsid w:val="007761FC"/>
    <w:rsid w:val="0077621C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B9C"/>
    <w:rsid w:val="00777DB3"/>
    <w:rsid w:val="00780423"/>
    <w:rsid w:val="007806B7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3F1"/>
    <w:rsid w:val="0078145C"/>
    <w:rsid w:val="00781664"/>
    <w:rsid w:val="00781751"/>
    <w:rsid w:val="00781AD1"/>
    <w:rsid w:val="00781DB7"/>
    <w:rsid w:val="00781DFE"/>
    <w:rsid w:val="00781F35"/>
    <w:rsid w:val="00781FA3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D0"/>
    <w:rsid w:val="007834DC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36"/>
    <w:rsid w:val="00787F67"/>
    <w:rsid w:val="00790060"/>
    <w:rsid w:val="007902DB"/>
    <w:rsid w:val="00790973"/>
    <w:rsid w:val="00790ADF"/>
    <w:rsid w:val="00790B12"/>
    <w:rsid w:val="00790BE0"/>
    <w:rsid w:val="00790C1A"/>
    <w:rsid w:val="00790E51"/>
    <w:rsid w:val="00790E99"/>
    <w:rsid w:val="007910A2"/>
    <w:rsid w:val="00791233"/>
    <w:rsid w:val="00791384"/>
    <w:rsid w:val="00791634"/>
    <w:rsid w:val="00791996"/>
    <w:rsid w:val="00791AD5"/>
    <w:rsid w:val="00791D43"/>
    <w:rsid w:val="00792102"/>
    <w:rsid w:val="0079219C"/>
    <w:rsid w:val="007921C1"/>
    <w:rsid w:val="00792458"/>
    <w:rsid w:val="0079293F"/>
    <w:rsid w:val="00792A42"/>
    <w:rsid w:val="00792B05"/>
    <w:rsid w:val="00792F41"/>
    <w:rsid w:val="007932C2"/>
    <w:rsid w:val="00793357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4D50"/>
    <w:rsid w:val="0079525B"/>
    <w:rsid w:val="0079555C"/>
    <w:rsid w:val="00795987"/>
    <w:rsid w:val="00795F80"/>
    <w:rsid w:val="0079600E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6FE"/>
    <w:rsid w:val="00797EF2"/>
    <w:rsid w:val="00797F4B"/>
    <w:rsid w:val="00797FF6"/>
    <w:rsid w:val="007A0039"/>
    <w:rsid w:val="007A0144"/>
    <w:rsid w:val="007A0194"/>
    <w:rsid w:val="007A0329"/>
    <w:rsid w:val="007A089D"/>
    <w:rsid w:val="007A0E4E"/>
    <w:rsid w:val="007A10BF"/>
    <w:rsid w:val="007A11BE"/>
    <w:rsid w:val="007A120B"/>
    <w:rsid w:val="007A1296"/>
    <w:rsid w:val="007A12EE"/>
    <w:rsid w:val="007A1313"/>
    <w:rsid w:val="007A15BE"/>
    <w:rsid w:val="007A169D"/>
    <w:rsid w:val="007A1AFA"/>
    <w:rsid w:val="007A1BF8"/>
    <w:rsid w:val="007A1C06"/>
    <w:rsid w:val="007A1CC9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20"/>
    <w:rsid w:val="007A385D"/>
    <w:rsid w:val="007A3950"/>
    <w:rsid w:val="007A3A03"/>
    <w:rsid w:val="007A3C76"/>
    <w:rsid w:val="007A3D24"/>
    <w:rsid w:val="007A3F31"/>
    <w:rsid w:val="007A40DE"/>
    <w:rsid w:val="007A434E"/>
    <w:rsid w:val="007A4459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181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4AE"/>
    <w:rsid w:val="007B0870"/>
    <w:rsid w:val="007B08E5"/>
    <w:rsid w:val="007B0E52"/>
    <w:rsid w:val="007B101A"/>
    <w:rsid w:val="007B11D6"/>
    <w:rsid w:val="007B12E4"/>
    <w:rsid w:val="007B183B"/>
    <w:rsid w:val="007B1922"/>
    <w:rsid w:val="007B1EB0"/>
    <w:rsid w:val="007B1F17"/>
    <w:rsid w:val="007B20D5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61A"/>
    <w:rsid w:val="007B36C1"/>
    <w:rsid w:val="007B383B"/>
    <w:rsid w:val="007B3A2D"/>
    <w:rsid w:val="007B3A81"/>
    <w:rsid w:val="007B3B0A"/>
    <w:rsid w:val="007B3E1E"/>
    <w:rsid w:val="007B3F83"/>
    <w:rsid w:val="007B3F98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882"/>
    <w:rsid w:val="007B599A"/>
    <w:rsid w:val="007B5B4B"/>
    <w:rsid w:val="007B5BCB"/>
    <w:rsid w:val="007B5BDF"/>
    <w:rsid w:val="007B5DD4"/>
    <w:rsid w:val="007B5DE8"/>
    <w:rsid w:val="007B609F"/>
    <w:rsid w:val="007B65FE"/>
    <w:rsid w:val="007B6930"/>
    <w:rsid w:val="007B6E5C"/>
    <w:rsid w:val="007B6FB4"/>
    <w:rsid w:val="007B772A"/>
    <w:rsid w:val="007B788B"/>
    <w:rsid w:val="007B7897"/>
    <w:rsid w:val="007B7BCA"/>
    <w:rsid w:val="007B7FC1"/>
    <w:rsid w:val="007C0109"/>
    <w:rsid w:val="007C02FE"/>
    <w:rsid w:val="007C03B0"/>
    <w:rsid w:val="007C058C"/>
    <w:rsid w:val="007C0631"/>
    <w:rsid w:val="007C0BE9"/>
    <w:rsid w:val="007C0D88"/>
    <w:rsid w:val="007C0ED2"/>
    <w:rsid w:val="007C0EE3"/>
    <w:rsid w:val="007C0F48"/>
    <w:rsid w:val="007C1016"/>
    <w:rsid w:val="007C10F3"/>
    <w:rsid w:val="007C10FE"/>
    <w:rsid w:val="007C153D"/>
    <w:rsid w:val="007C16C8"/>
    <w:rsid w:val="007C171B"/>
    <w:rsid w:val="007C17E2"/>
    <w:rsid w:val="007C181A"/>
    <w:rsid w:val="007C18C0"/>
    <w:rsid w:val="007C198A"/>
    <w:rsid w:val="007C1A62"/>
    <w:rsid w:val="007C1A7E"/>
    <w:rsid w:val="007C1DAB"/>
    <w:rsid w:val="007C1E6E"/>
    <w:rsid w:val="007C20A5"/>
    <w:rsid w:val="007C2171"/>
    <w:rsid w:val="007C2186"/>
    <w:rsid w:val="007C21ED"/>
    <w:rsid w:val="007C25D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E6"/>
    <w:rsid w:val="007C41F7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164"/>
    <w:rsid w:val="007C6748"/>
    <w:rsid w:val="007C67D6"/>
    <w:rsid w:val="007C69B5"/>
    <w:rsid w:val="007C6A08"/>
    <w:rsid w:val="007C6A6E"/>
    <w:rsid w:val="007C6A70"/>
    <w:rsid w:val="007C6FA8"/>
    <w:rsid w:val="007C712F"/>
    <w:rsid w:val="007C7135"/>
    <w:rsid w:val="007C71FD"/>
    <w:rsid w:val="007C7233"/>
    <w:rsid w:val="007C7304"/>
    <w:rsid w:val="007C7576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5F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29"/>
    <w:rsid w:val="007D205C"/>
    <w:rsid w:val="007D236F"/>
    <w:rsid w:val="007D26EF"/>
    <w:rsid w:val="007D2933"/>
    <w:rsid w:val="007D2A85"/>
    <w:rsid w:val="007D2AB8"/>
    <w:rsid w:val="007D2BBB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EBB"/>
    <w:rsid w:val="007D3F76"/>
    <w:rsid w:val="007D3FED"/>
    <w:rsid w:val="007D4017"/>
    <w:rsid w:val="007D403F"/>
    <w:rsid w:val="007D409E"/>
    <w:rsid w:val="007D4E6C"/>
    <w:rsid w:val="007D4F28"/>
    <w:rsid w:val="007D53F3"/>
    <w:rsid w:val="007D5517"/>
    <w:rsid w:val="007D578E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64A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D7D8D"/>
    <w:rsid w:val="007E064C"/>
    <w:rsid w:val="007E06DD"/>
    <w:rsid w:val="007E07B7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960"/>
    <w:rsid w:val="007E25CD"/>
    <w:rsid w:val="007E2703"/>
    <w:rsid w:val="007E2A2E"/>
    <w:rsid w:val="007E2A73"/>
    <w:rsid w:val="007E2B1F"/>
    <w:rsid w:val="007E2BDF"/>
    <w:rsid w:val="007E2CB6"/>
    <w:rsid w:val="007E2CFD"/>
    <w:rsid w:val="007E2F4D"/>
    <w:rsid w:val="007E3034"/>
    <w:rsid w:val="007E37E5"/>
    <w:rsid w:val="007E3A3C"/>
    <w:rsid w:val="007E3D43"/>
    <w:rsid w:val="007E4101"/>
    <w:rsid w:val="007E466E"/>
    <w:rsid w:val="007E4767"/>
    <w:rsid w:val="007E4771"/>
    <w:rsid w:val="007E4BB9"/>
    <w:rsid w:val="007E4CC3"/>
    <w:rsid w:val="007E4FC1"/>
    <w:rsid w:val="007E5426"/>
    <w:rsid w:val="007E5463"/>
    <w:rsid w:val="007E565A"/>
    <w:rsid w:val="007E590D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B8B"/>
    <w:rsid w:val="007E6CC8"/>
    <w:rsid w:val="007E6D21"/>
    <w:rsid w:val="007E6D86"/>
    <w:rsid w:val="007E6F4E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439"/>
    <w:rsid w:val="007F05F6"/>
    <w:rsid w:val="007F0769"/>
    <w:rsid w:val="007F084F"/>
    <w:rsid w:val="007F0874"/>
    <w:rsid w:val="007F0AE8"/>
    <w:rsid w:val="007F0F2B"/>
    <w:rsid w:val="007F0FD5"/>
    <w:rsid w:val="007F1148"/>
    <w:rsid w:val="007F1178"/>
    <w:rsid w:val="007F1307"/>
    <w:rsid w:val="007F14AD"/>
    <w:rsid w:val="007F1711"/>
    <w:rsid w:val="007F1782"/>
    <w:rsid w:val="007F17F3"/>
    <w:rsid w:val="007F198A"/>
    <w:rsid w:val="007F1A41"/>
    <w:rsid w:val="007F1AE1"/>
    <w:rsid w:val="007F1BBC"/>
    <w:rsid w:val="007F1C60"/>
    <w:rsid w:val="007F1E03"/>
    <w:rsid w:val="007F1E9C"/>
    <w:rsid w:val="007F2093"/>
    <w:rsid w:val="007F20BB"/>
    <w:rsid w:val="007F20CC"/>
    <w:rsid w:val="007F2293"/>
    <w:rsid w:val="007F23C9"/>
    <w:rsid w:val="007F26D3"/>
    <w:rsid w:val="007F29CA"/>
    <w:rsid w:val="007F2B79"/>
    <w:rsid w:val="007F2B90"/>
    <w:rsid w:val="007F2CA9"/>
    <w:rsid w:val="007F31C3"/>
    <w:rsid w:val="007F3C58"/>
    <w:rsid w:val="007F3CBB"/>
    <w:rsid w:val="007F3EA0"/>
    <w:rsid w:val="007F410C"/>
    <w:rsid w:val="007F412F"/>
    <w:rsid w:val="007F41C7"/>
    <w:rsid w:val="007F4248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433"/>
    <w:rsid w:val="007F55C9"/>
    <w:rsid w:val="007F5A97"/>
    <w:rsid w:val="007F5D2B"/>
    <w:rsid w:val="007F5EE6"/>
    <w:rsid w:val="007F61B9"/>
    <w:rsid w:val="007F61FC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68"/>
    <w:rsid w:val="00800A7C"/>
    <w:rsid w:val="00800E3B"/>
    <w:rsid w:val="00800EF1"/>
    <w:rsid w:val="0080143C"/>
    <w:rsid w:val="0080171E"/>
    <w:rsid w:val="00801808"/>
    <w:rsid w:val="0080182E"/>
    <w:rsid w:val="008019CB"/>
    <w:rsid w:val="00801A9F"/>
    <w:rsid w:val="008027F2"/>
    <w:rsid w:val="00802B69"/>
    <w:rsid w:val="00802D1A"/>
    <w:rsid w:val="00803506"/>
    <w:rsid w:val="00803CBB"/>
    <w:rsid w:val="00803D3E"/>
    <w:rsid w:val="00803E63"/>
    <w:rsid w:val="00804098"/>
    <w:rsid w:val="00804148"/>
    <w:rsid w:val="008047C3"/>
    <w:rsid w:val="00804996"/>
    <w:rsid w:val="00804B24"/>
    <w:rsid w:val="00804C58"/>
    <w:rsid w:val="00804D0A"/>
    <w:rsid w:val="00804E2B"/>
    <w:rsid w:val="00804E8C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AD1"/>
    <w:rsid w:val="00807B9C"/>
    <w:rsid w:val="00807DAB"/>
    <w:rsid w:val="00807E5D"/>
    <w:rsid w:val="00810223"/>
    <w:rsid w:val="00810395"/>
    <w:rsid w:val="00810620"/>
    <w:rsid w:val="008107CC"/>
    <w:rsid w:val="0081089C"/>
    <w:rsid w:val="008108AE"/>
    <w:rsid w:val="0081091A"/>
    <w:rsid w:val="00810BC5"/>
    <w:rsid w:val="00810C14"/>
    <w:rsid w:val="008110E7"/>
    <w:rsid w:val="0081145B"/>
    <w:rsid w:val="0081159B"/>
    <w:rsid w:val="00811644"/>
    <w:rsid w:val="00811802"/>
    <w:rsid w:val="00811A8F"/>
    <w:rsid w:val="00811E04"/>
    <w:rsid w:val="00811E56"/>
    <w:rsid w:val="00811F3D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A5"/>
    <w:rsid w:val="0081431F"/>
    <w:rsid w:val="00814816"/>
    <w:rsid w:val="00814879"/>
    <w:rsid w:val="00814BC1"/>
    <w:rsid w:val="00814E3F"/>
    <w:rsid w:val="00814E4A"/>
    <w:rsid w:val="00814EA5"/>
    <w:rsid w:val="00815150"/>
    <w:rsid w:val="008151EB"/>
    <w:rsid w:val="008153F8"/>
    <w:rsid w:val="0081541A"/>
    <w:rsid w:val="0081588F"/>
    <w:rsid w:val="00815938"/>
    <w:rsid w:val="0081599B"/>
    <w:rsid w:val="008159F2"/>
    <w:rsid w:val="00815A03"/>
    <w:rsid w:val="00815A49"/>
    <w:rsid w:val="00815CB4"/>
    <w:rsid w:val="00815DF3"/>
    <w:rsid w:val="0081613B"/>
    <w:rsid w:val="0081619E"/>
    <w:rsid w:val="0081627A"/>
    <w:rsid w:val="008164EF"/>
    <w:rsid w:val="00816645"/>
    <w:rsid w:val="0081680F"/>
    <w:rsid w:val="008169B1"/>
    <w:rsid w:val="00816B34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30C"/>
    <w:rsid w:val="00821464"/>
    <w:rsid w:val="008218B7"/>
    <w:rsid w:val="00821AE5"/>
    <w:rsid w:val="00821AFD"/>
    <w:rsid w:val="00821B7C"/>
    <w:rsid w:val="00821C17"/>
    <w:rsid w:val="00821D02"/>
    <w:rsid w:val="00821E6D"/>
    <w:rsid w:val="00821FCC"/>
    <w:rsid w:val="00821FFE"/>
    <w:rsid w:val="008221C6"/>
    <w:rsid w:val="00822209"/>
    <w:rsid w:val="0082281D"/>
    <w:rsid w:val="008229A9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A91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0F6"/>
    <w:rsid w:val="008271D7"/>
    <w:rsid w:val="00827272"/>
    <w:rsid w:val="00827937"/>
    <w:rsid w:val="00827C23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1B10"/>
    <w:rsid w:val="0083202D"/>
    <w:rsid w:val="00832130"/>
    <w:rsid w:val="008322A5"/>
    <w:rsid w:val="00832468"/>
    <w:rsid w:val="008324B2"/>
    <w:rsid w:val="0083252E"/>
    <w:rsid w:val="008326B7"/>
    <w:rsid w:val="008329D1"/>
    <w:rsid w:val="00832B29"/>
    <w:rsid w:val="00832D3D"/>
    <w:rsid w:val="00833043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1F7"/>
    <w:rsid w:val="008342FD"/>
    <w:rsid w:val="0083444B"/>
    <w:rsid w:val="00834751"/>
    <w:rsid w:val="0083488D"/>
    <w:rsid w:val="00834953"/>
    <w:rsid w:val="00834A29"/>
    <w:rsid w:val="00834B9E"/>
    <w:rsid w:val="00834CB6"/>
    <w:rsid w:val="00834E45"/>
    <w:rsid w:val="008352BD"/>
    <w:rsid w:val="008352E8"/>
    <w:rsid w:val="00835417"/>
    <w:rsid w:val="00835478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72B"/>
    <w:rsid w:val="00837805"/>
    <w:rsid w:val="00837869"/>
    <w:rsid w:val="00837BC5"/>
    <w:rsid w:val="00837F6A"/>
    <w:rsid w:val="00840248"/>
    <w:rsid w:val="008402F7"/>
    <w:rsid w:val="008403B2"/>
    <w:rsid w:val="008404DE"/>
    <w:rsid w:val="0084076A"/>
    <w:rsid w:val="00840877"/>
    <w:rsid w:val="00841000"/>
    <w:rsid w:val="0084125B"/>
    <w:rsid w:val="00841642"/>
    <w:rsid w:val="00841BA7"/>
    <w:rsid w:val="00841D5D"/>
    <w:rsid w:val="008421D1"/>
    <w:rsid w:val="008425DF"/>
    <w:rsid w:val="00842618"/>
    <w:rsid w:val="008426DA"/>
    <w:rsid w:val="00842703"/>
    <w:rsid w:val="00842950"/>
    <w:rsid w:val="00842DBA"/>
    <w:rsid w:val="0084323C"/>
    <w:rsid w:val="00843733"/>
    <w:rsid w:val="0084381E"/>
    <w:rsid w:val="008439B8"/>
    <w:rsid w:val="00843F3F"/>
    <w:rsid w:val="00843F98"/>
    <w:rsid w:val="00844179"/>
    <w:rsid w:val="00844194"/>
    <w:rsid w:val="008444E9"/>
    <w:rsid w:val="00844657"/>
    <w:rsid w:val="00844A81"/>
    <w:rsid w:val="00844ABE"/>
    <w:rsid w:val="00844BC1"/>
    <w:rsid w:val="00844BF8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3D2"/>
    <w:rsid w:val="00845CC4"/>
    <w:rsid w:val="00845DED"/>
    <w:rsid w:val="00845E51"/>
    <w:rsid w:val="00846371"/>
    <w:rsid w:val="008467CD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830"/>
    <w:rsid w:val="008509FB"/>
    <w:rsid w:val="00850C0C"/>
    <w:rsid w:val="00850E96"/>
    <w:rsid w:val="00850FB7"/>
    <w:rsid w:val="00850FE0"/>
    <w:rsid w:val="008510FC"/>
    <w:rsid w:val="00851197"/>
    <w:rsid w:val="008511C7"/>
    <w:rsid w:val="00851412"/>
    <w:rsid w:val="008515B6"/>
    <w:rsid w:val="00851716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3E9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5D1"/>
    <w:rsid w:val="008547D2"/>
    <w:rsid w:val="00854AD5"/>
    <w:rsid w:val="008550FB"/>
    <w:rsid w:val="00855511"/>
    <w:rsid w:val="00855A2B"/>
    <w:rsid w:val="00855A47"/>
    <w:rsid w:val="00855B1C"/>
    <w:rsid w:val="00855B59"/>
    <w:rsid w:val="00855C8E"/>
    <w:rsid w:val="00855D8D"/>
    <w:rsid w:val="00856314"/>
    <w:rsid w:val="008565F9"/>
    <w:rsid w:val="0085682E"/>
    <w:rsid w:val="00856A9A"/>
    <w:rsid w:val="00856BAD"/>
    <w:rsid w:val="00856D6F"/>
    <w:rsid w:val="00856F02"/>
    <w:rsid w:val="00856FB8"/>
    <w:rsid w:val="0085756A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BB5"/>
    <w:rsid w:val="00863C90"/>
    <w:rsid w:val="00863CAF"/>
    <w:rsid w:val="00863D34"/>
    <w:rsid w:val="00864363"/>
    <w:rsid w:val="0086436D"/>
    <w:rsid w:val="00864384"/>
    <w:rsid w:val="00864390"/>
    <w:rsid w:val="008643AB"/>
    <w:rsid w:val="00864683"/>
    <w:rsid w:val="008646A7"/>
    <w:rsid w:val="0086477A"/>
    <w:rsid w:val="0086490C"/>
    <w:rsid w:val="00864A0C"/>
    <w:rsid w:val="00864AFD"/>
    <w:rsid w:val="00864D66"/>
    <w:rsid w:val="00864ED8"/>
    <w:rsid w:val="00864F7C"/>
    <w:rsid w:val="0086508E"/>
    <w:rsid w:val="0086537B"/>
    <w:rsid w:val="008653C3"/>
    <w:rsid w:val="008654A4"/>
    <w:rsid w:val="0086557D"/>
    <w:rsid w:val="00865822"/>
    <w:rsid w:val="00865AB4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968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D62"/>
    <w:rsid w:val="00867EF6"/>
    <w:rsid w:val="00870130"/>
    <w:rsid w:val="00870192"/>
    <w:rsid w:val="0087022E"/>
    <w:rsid w:val="008704AE"/>
    <w:rsid w:val="00870605"/>
    <w:rsid w:val="008706EA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3F3"/>
    <w:rsid w:val="008725BC"/>
    <w:rsid w:val="008727E0"/>
    <w:rsid w:val="008728B8"/>
    <w:rsid w:val="00872A7A"/>
    <w:rsid w:val="00872ABC"/>
    <w:rsid w:val="00872B0A"/>
    <w:rsid w:val="00872C79"/>
    <w:rsid w:val="00872E0E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1"/>
    <w:rsid w:val="00873FFA"/>
    <w:rsid w:val="00874116"/>
    <w:rsid w:val="00874721"/>
    <w:rsid w:val="0087476E"/>
    <w:rsid w:val="00874967"/>
    <w:rsid w:val="00874E3D"/>
    <w:rsid w:val="0087500A"/>
    <w:rsid w:val="0087565E"/>
    <w:rsid w:val="00875819"/>
    <w:rsid w:val="00875A0C"/>
    <w:rsid w:val="00875BD4"/>
    <w:rsid w:val="00876147"/>
    <w:rsid w:val="0087640A"/>
    <w:rsid w:val="00876634"/>
    <w:rsid w:val="00876672"/>
    <w:rsid w:val="00876714"/>
    <w:rsid w:val="008767BF"/>
    <w:rsid w:val="008767D0"/>
    <w:rsid w:val="008768C4"/>
    <w:rsid w:val="00876C78"/>
    <w:rsid w:val="008771AD"/>
    <w:rsid w:val="00877382"/>
    <w:rsid w:val="00877470"/>
    <w:rsid w:val="0087748F"/>
    <w:rsid w:val="008774A0"/>
    <w:rsid w:val="00877551"/>
    <w:rsid w:val="00877575"/>
    <w:rsid w:val="00877A78"/>
    <w:rsid w:val="00877BBA"/>
    <w:rsid w:val="00877CF7"/>
    <w:rsid w:val="00877D59"/>
    <w:rsid w:val="00877FDA"/>
    <w:rsid w:val="00880024"/>
    <w:rsid w:val="008802ED"/>
    <w:rsid w:val="0088039E"/>
    <w:rsid w:val="008803A1"/>
    <w:rsid w:val="0088070B"/>
    <w:rsid w:val="0088094B"/>
    <w:rsid w:val="00880A82"/>
    <w:rsid w:val="00880AE4"/>
    <w:rsid w:val="00880D94"/>
    <w:rsid w:val="00880ED5"/>
    <w:rsid w:val="00880F72"/>
    <w:rsid w:val="0088123C"/>
    <w:rsid w:val="008812DA"/>
    <w:rsid w:val="008813B6"/>
    <w:rsid w:val="008815F0"/>
    <w:rsid w:val="008817E9"/>
    <w:rsid w:val="00881940"/>
    <w:rsid w:val="00881942"/>
    <w:rsid w:val="00881E2E"/>
    <w:rsid w:val="008820FB"/>
    <w:rsid w:val="008821A2"/>
    <w:rsid w:val="008821D5"/>
    <w:rsid w:val="0088284A"/>
    <w:rsid w:val="008828B9"/>
    <w:rsid w:val="00882B38"/>
    <w:rsid w:val="00882B7E"/>
    <w:rsid w:val="00882C37"/>
    <w:rsid w:val="00882C79"/>
    <w:rsid w:val="00882E2B"/>
    <w:rsid w:val="00882E68"/>
    <w:rsid w:val="00882FAF"/>
    <w:rsid w:val="008833F2"/>
    <w:rsid w:val="00883BEC"/>
    <w:rsid w:val="00883DA9"/>
    <w:rsid w:val="00883E4F"/>
    <w:rsid w:val="00884102"/>
    <w:rsid w:val="008841A8"/>
    <w:rsid w:val="00884254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58A"/>
    <w:rsid w:val="00886A04"/>
    <w:rsid w:val="00886BA9"/>
    <w:rsid w:val="00886C55"/>
    <w:rsid w:val="00886CE1"/>
    <w:rsid w:val="00886CFF"/>
    <w:rsid w:val="00886E19"/>
    <w:rsid w:val="00887355"/>
    <w:rsid w:val="00887641"/>
    <w:rsid w:val="00887661"/>
    <w:rsid w:val="0088784C"/>
    <w:rsid w:val="008878EE"/>
    <w:rsid w:val="00887AB5"/>
    <w:rsid w:val="0089004B"/>
    <w:rsid w:val="00890200"/>
    <w:rsid w:val="0089022B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84D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5"/>
    <w:rsid w:val="00893E0F"/>
    <w:rsid w:val="00893E16"/>
    <w:rsid w:val="008940A0"/>
    <w:rsid w:val="008945E9"/>
    <w:rsid w:val="00894696"/>
    <w:rsid w:val="00894740"/>
    <w:rsid w:val="00894790"/>
    <w:rsid w:val="00894B65"/>
    <w:rsid w:val="00894BF2"/>
    <w:rsid w:val="00894D94"/>
    <w:rsid w:val="00894FCD"/>
    <w:rsid w:val="00895233"/>
    <w:rsid w:val="008955FC"/>
    <w:rsid w:val="00895EB0"/>
    <w:rsid w:val="00895F71"/>
    <w:rsid w:val="00896171"/>
    <w:rsid w:val="00896385"/>
    <w:rsid w:val="0089655F"/>
    <w:rsid w:val="00896708"/>
    <w:rsid w:val="0089678A"/>
    <w:rsid w:val="008967A9"/>
    <w:rsid w:val="00896A1E"/>
    <w:rsid w:val="00896B62"/>
    <w:rsid w:val="00896E00"/>
    <w:rsid w:val="00896F0C"/>
    <w:rsid w:val="008972D2"/>
    <w:rsid w:val="008979A2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515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403D"/>
    <w:rsid w:val="008A40BF"/>
    <w:rsid w:val="008A4119"/>
    <w:rsid w:val="008A422D"/>
    <w:rsid w:val="008A424C"/>
    <w:rsid w:val="008A45FB"/>
    <w:rsid w:val="008A4927"/>
    <w:rsid w:val="008A49FC"/>
    <w:rsid w:val="008A4B28"/>
    <w:rsid w:val="008A4D15"/>
    <w:rsid w:val="008A4D84"/>
    <w:rsid w:val="008A4E46"/>
    <w:rsid w:val="008A4EEB"/>
    <w:rsid w:val="008A4FBE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480"/>
    <w:rsid w:val="008A7782"/>
    <w:rsid w:val="008A78F9"/>
    <w:rsid w:val="008A7D3E"/>
    <w:rsid w:val="008A7E94"/>
    <w:rsid w:val="008B0342"/>
    <w:rsid w:val="008B03E8"/>
    <w:rsid w:val="008B048D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3194"/>
    <w:rsid w:val="008B33C1"/>
    <w:rsid w:val="008B343F"/>
    <w:rsid w:val="008B352F"/>
    <w:rsid w:val="008B35BC"/>
    <w:rsid w:val="008B371F"/>
    <w:rsid w:val="008B38F4"/>
    <w:rsid w:val="008B3960"/>
    <w:rsid w:val="008B3A3A"/>
    <w:rsid w:val="008B3B5B"/>
    <w:rsid w:val="008B3BCB"/>
    <w:rsid w:val="008B3F28"/>
    <w:rsid w:val="008B41B0"/>
    <w:rsid w:val="008B421C"/>
    <w:rsid w:val="008B4455"/>
    <w:rsid w:val="008B44E6"/>
    <w:rsid w:val="008B4825"/>
    <w:rsid w:val="008B4AB4"/>
    <w:rsid w:val="008B4B6C"/>
    <w:rsid w:val="008B4D43"/>
    <w:rsid w:val="008B55CE"/>
    <w:rsid w:val="008B563A"/>
    <w:rsid w:val="008B5B23"/>
    <w:rsid w:val="008B5EA1"/>
    <w:rsid w:val="008B5FC7"/>
    <w:rsid w:val="008B60C1"/>
    <w:rsid w:val="008B628A"/>
    <w:rsid w:val="008B62AE"/>
    <w:rsid w:val="008B62FE"/>
    <w:rsid w:val="008B632A"/>
    <w:rsid w:val="008B639A"/>
    <w:rsid w:val="008B648E"/>
    <w:rsid w:val="008B6491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03D"/>
    <w:rsid w:val="008C0337"/>
    <w:rsid w:val="008C0357"/>
    <w:rsid w:val="008C0685"/>
    <w:rsid w:val="008C0809"/>
    <w:rsid w:val="008C0BA8"/>
    <w:rsid w:val="008C0CF2"/>
    <w:rsid w:val="008C0DB1"/>
    <w:rsid w:val="008C0DD8"/>
    <w:rsid w:val="008C0E54"/>
    <w:rsid w:val="008C10E1"/>
    <w:rsid w:val="008C191D"/>
    <w:rsid w:val="008C1B64"/>
    <w:rsid w:val="008C1CA3"/>
    <w:rsid w:val="008C1E1B"/>
    <w:rsid w:val="008C2454"/>
    <w:rsid w:val="008C2C64"/>
    <w:rsid w:val="008C2D55"/>
    <w:rsid w:val="008C3257"/>
    <w:rsid w:val="008C3A02"/>
    <w:rsid w:val="008C3AC7"/>
    <w:rsid w:val="008C3B7B"/>
    <w:rsid w:val="008C3C36"/>
    <w:rsid w:val="008C4504"/>
    <w:rsid w:val="008C47BF"/>
    <w:rsid w:val="008C47F3"/>
    <w:rsid w:val="008C4891"/>
    <w:rsid w:val="008C4B1C"/>
    <w:rsid w:val="008C4B53"/>
    <w:rsid w:val="008C4B5E"/>
    <w:rsid w:val="008C4D0C"/>
    <w:rsid w:val="008C4EC3"/>
    <w:rsid w:val="008C5871"/>
    <w:rsid w:val="008C5A2B"/>
    <w:rsid w:val="008C5A67"/>
    <w:rsid w:val="008C5B02"/>
    <w:rsid w:val="008C5B64"/>
    <w:rsid w:val="008C5E03"/>
    <w:rsid w:val="008C5F10"/>
    <w:rsid w:val="008C6004"/>
    <w:rsid w:val="008C622C"/>
    <w:rsid w:val="008C6A5E"/>
    <w:rsid w:val="008C6B44"/>
    <w:rsid w:val="008C6BC7"/>
    <w:rsid w:val="008C7022"/>
    <w:rsid w:val="008C70DF"/>
    <w:rsid w:val="008C723A"/>
    <w:rsid w:val="008C7418"/>
    <w:rsid w:val="008C74A4"/>
    <w:rsid w:val="008C75C4"/>
    <w:rsid w:val="008C762B"/>
    <w:rsid w:val="008C7941"/>
    <w:rsid w:val="008C7B09"/>
    <w:rsid w:val="008C7B2D"/>
    <w:rsid w:val="008C7CF1"/>
    <w:rsid w:val="008C7F2E"/>
    <w:rsid w:val="008D05E3"/>
    <w:rsid w:val="008D066E"/>
    <w:rsid w:val="008D0672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4B2"/>
    <w:rsid w:val="008D6652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8C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34B"/>
    <w:rsid w:val="008E14E2"/>
    <w:rsid w:val="008E15D4"/>
    <w:rsid w:val="008E168E"/>
    <w:rsid w:val="008E199E"/>
    <w:rsid w:val="008E19F6"/>
    <w:rsid w:val="008E1CF3"/>
    <w:rsid w:val="008E1F9D"/>
    <w:rsid w:val="008E225A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F00E5"/>
    <w:rsid w:val="008F01CB"/>
    <w:rsid w:val="008F05BA"/>
    <w:rsid w:val="008F0601"/>
    <w:rsid w:val="008F06F1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89F"/>
    <w:rsid w:val="008F1962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2F2D"/>
    <w:rsid w:val="008F34B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847"/>
    <w:rsid w:val="008F4978"/>
    <w:rsid w:val="008F4B58"/>
    <w:rsid w:val="008F4D7D"/>
    <w:rsid w:val="008F5459"/>
    <w:rsid w:val="008F57B4"/>
    <w:rsid w:val="008F597D"/>
    <w:rsid w:val="008F59AD"/>
    <w:rsid w:val="008F5A28"/>
    <w:rsid w:val="008F5D4F"/>
    <w:rsid w:val="008F5F5F"/>
    <w:rsid w:val="008F661E"/>
    <w:rsid w:val="008F6758"/>
    <w:rsid w:val="008F6778"/>
    <w:rsid w:val="008F678A"/>
    <w:rsid w:val="008F6847"/>
    <w:rsid w:val="008F7031"/>
    <w:rsid w:val="008F7108"/>
    <w:rsid w:val="008F71A2"/>
    <w:rsid w:val="008F745C"/>
    <w:rsid w:val="008F76D3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DE"/>
    <w:rsid w:val="00900EE2"/>
    <w:rsid w:val="00900FF7"/>
    <w:rsid w:val="0090106F"/>
    <w:rsid w:val="009012C4"/>
    <w:rsid w:val="00901347"/>
    <w:rsid w:val="009016A0"/>
    <w:rsid w:val="00902104"/>
    <w:rsid w:val="0090235F"/>
    <w:rsid w:val="009026CA"/>
    <w:rsid w:val="009026FC"/>
    <w:rsid w:val="009029DC"/>
    <w:rsid w:val="00902C76"/>
    <w:rsid w:val="00903018"/>
    <w:rsid w:val="00903228"/>
    <w:rsid w:val="0090341F"/>
    <w:rsid w:val="00903FE9"/>
    <w:rsid w:val="00904027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C56"/>
    <w:rsid w:val="00904D40"/>
    <w:rsid w:val="00904EFE"/>
    <w:rsid w:val="00904F83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91E"/>
    <w:rsid w:val="00906A12"/>
    <w:rsid w:val="00906AFA"/>
    <w:rsid w:val="00906D45"/>
    <w:rsid w:val="009070D8"/>
    <w:rsid w:val="0090712A"/>
    <w:rsid w:val="00907132"/>
    <w:rsid w:val="009074CA"/>
    <w:rsid w:val="00907569"/>
    <w:rsid w:val="00907599"/>
    <w:rsid w:val="009079D4"/>
    <w:rsid w:val="00907DA4"/>
    <w:rsid w:val="009102B1"/>
    <w:rsid w:val="00910433"/>
    <w:rsid w:val="0091056C"/>
    <w:rsid w:val="00910626"/>
    <w:rsid w:val="009106C6"/>
    <w:rsid w:val="009107C1"/>
    <w:rsid w:val="009109E7"/>
    <w:rsid w:val="009109EA"/>
    <w:rsid w:val="00910BDC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1B64"/>
    <w:rsid w:val="00912160"/>
    <w:rsid w:val="00912278"/>
    <w:rsid w:val="009122B8"/>
    <w:rsid w:val="0091236C"/>
    <w:rsid w:val="009125F8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14D"/>
    <w:rsid w:val="00913156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8"/>
    <w:rsid w:val="0091420B"/>
    <w:rsid w:val="009143E4"/>
    <w:rsid w:val="00914450"/>
    <w:rsid w:val="0091478A"/>
    <w:rsid w:val="00914856"/>
    <w:rsid w:val="00914BCF"/>
    <w:rsid w:val="009153BF"/>
    <w:rsid w:val="00915496"/>
    <w:rsid w:val="009155D3"/>
    <w:rsid w:val="00915799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6A"/>
    <w:rsid w:val="009205A0"/>
    <w:rsid w:val="00920610"/>
    <w:rsid w:val="00920619"/>
    <w:rsid w:val="00920624"/>
    <w:rsid w:val="0092086E"/>
    <w:rsid w:val="0092090D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132"/>
    <w:rsid w:val="00922254"/>
    <w:rsid w:val="0092226C"/>
    <w:rsid w:val="00922295"/>
    <w:rsid w:val="009222F9"/>
    <w:rsid w:val="009223CB"/>
    <w:rsid w:val="0092287D"/>
    <w:rsid w:val="00922910"/>
    <w:rsid w:val="00922A79"/>
    <w:rsid w:val="00922B6F"/>
    <w:rsid w:val="00922D80"/>
    <w:rsid w:val="00922F55"/>
    <w:rsid w:val="0092326D"/>
    <w:rsid w:val="0092355D"/>
    <w:rsid w:val="0092360B"/>
    <w:rsid w:val="00923616"/>
    <w:rsid w:val="0092369A"/>
    <w:rsid w:val="0092383D"/>
    <w:rsid w:val="00923AF5"/>
    <w:rsid w:val="00923C7D"/>
    <w:rsid w:val="00923F7B"/>
    <w:rsid w:val="009240ED"/>
    <w:rsid w:val="00924157"/>
    <w:rsid w:val="00924383"/>
    <w:rsid w:val="009247F6"/>
    <w:rsid w:val="00924818"/>
    <w:rsid w:val="00924898"/>
    <w:rsid w:val="00924F15"/>
    <w:rsid w:val="00925378"/>
    <w:rsid w:val="00926141"/>
    <w:rsid w:val="00926305"/>
    <w:rsid w:val="00926401"/>
    <w:rsid w:val="00926643"/>
    <w:rsid w:val="00926649"/>
    <w:rsid w:val="0092667A"/>
    <w:rsid w:val="0092677A"/>
    <w:rsid w:val="00926C29"/>
    <w:rsid w:val="00926F73"/>
    <w:rsid w:val="00927321"/>
    <w:rsid w:val="009278E1"/>
    <w:rsid w:val="00930374"/>
    <w:rsid w:val="00930621"/>
    <w:rsid w:val="00930A4C"/>
    <w:rsid w:val="00930CEB"/>
    <w:rsid w:val="00930E09"/>
    <w:rsid w:val="00930F7A"/>
    <w:rsid w:val="00930FD4"/>
    <w:rsid w:val="00931266"/>
    <w:rsid w:val="00931307"/>
    <w:rsid w:val="009314EB"/>
    <w:rsid w:val="00931948"/>
    <w:rsid w:val="009324E4"/>
    <w:rsid w:val="009325E3"/>
    <w:rsid w:val="009326A2"/>
    <w:rsid w:val="00932803"/>
    <w:rsid w:val="00932959"/>
    <w:rsid w:val="009329DF"/>
    <w:rsid w:val="00932AC4"/>
    <w:rsid w:val="00932AC5"/>
    <w:rsid w:val="00932B9A"/>
    <w:rsid w:val="00932D34"/>
    <w:rsid w:val="00932E42"/>
    <w:rsid w:val="00932E75"/>
    <w:rsid w:val="00933407"/>
    <w:rsid w:val="009337F1"/>
    <w:rsid w:val="00933871"/>
    <w:rsid w:val="00933AA9"/>
    <w:rsid w:val="00933B06"/>
    <w:rsid w:val="00933CE1"/>
    <w:rsid w:val="00933D20"/>
    <w:rsid w:val="00933FCE"/>
    <w:rsid w:val="00934185"/>
    <w:rsid w:val="0093425D"/>
    <w:rsid w:val="009343DB"/>
    <w:rsid w:val="009343F6"/>
    <w:rsid w:val="00934581"/>
    <w:rsid w:val="0093461D"/>
    <w:rsid w:val="009346A4"/>
    <w:rsid w:val="009347F2"/>
    <w:rsid w:val="00934AD6"/>
    <w:rsid w:val="00934D30"/>
    <w:rsid w:val="00934F78"/>
    <w:rsid w:val="009351C4"/>
    <w:rsid w:val="009354DA"/>
    <w:rsid w:val="00935802"/>
    <w:rsid w:val="009358BA"/>
    <w:rsid w:val="009358F1"/>
    <w:rsid w:val="00935C7D"/>
    <w:rsid w:val="00935F72"/>
    <w:rsid w:val="0093613B"/>
    <w:rsid w:val="0093615C"/>
    <w:rsid w:val="009362F8"/>
    <w:rsid w:val="009367D2"/>
    <w:rsid w:val="00936B6F"/>
    <w:rsid w:val="00936CCC"/>
    <w:rsid w:val="00936D52"/>
    <w:rsid w:val="00936FE1"/>
    <w:rsid w:val="00937095"/>
    <w:rsid w:val="0093712D"/>
    <w:rsid w:val="00937259"/>
    <w:rsid w:val="0093730F"/>
    <w:rsid w:val="009373DB"/>
    <w:rsid w:val="00937405"/>
    <w:rsid w:val="00937475"/>
    <w:rsid w:val="0093752D"/>
    <w:rsid w:val="009375A0"/>
    <w:rsid w:val="0093796D"/>
    <w:rsid w:val="00937C44"/>
    <w:rsid w:val="00937C5E"/>
    <w:rsid w:val="00937DE4"/>
    <w:rsid w:val="00937F20"/>
    <w:rsid w:val="00940383"/>
    <w:rsid w:val="009403C5"/>
    <w:rsid w:val="00940596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836"/>
    <w:rsid w:val="00941A18"/>
    <w:rsid w:val="00941AF0"/>
    <w:rsid w:val="00941C14"/>
    <w:rsid w:val="0094218A"/>
    <w:rsid w:val="0094220B"/>
    <w:rsid w:val="0094221E"/>
    <w:rsid w:val="00942373"/>
    <w:rsid w:val="009424BF"/>
    <w:rsid w:val="009425EC"/>
    <w:rsid w:val="00942AF8"/>
    <w:rsid w:val="00942BB1"/>
    <w:rsid w:val="00942BE9"/>
    <w:rsid w:val="00942F06"/>
    <w:rsid w:val="00942F36"/>
    <w:rsid w:val="00943065"/>
    <w:rsid w:val="009432FA"/>
    <w:rsid w:val="0094345A"/>
    <w:rsid w:val="0094358E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355"/>
    <w:rsid w:val="00945996"/>
    <w:rsid w:val="00945AC5"/>
    <w:rsid w:val="00945C77"/>
    <w:rsid w:val="00946044"/>
    <w:rsid w:val="00946405"/>
    <w:rsid w:val="009465CD"/>
    <w:rsid w:val="00946887"/>
    <w:rsid w:val="009468BF"/>
    <w:rsid w:val="00946B17"/>
    <w:rsid w:val="00947038"/>
    <w:rsid w:val="00947079"/>
    <w:rsid w:val="009472A8"/>
    <w:rsid w:val="009472F3"/>
    <w:rsid w:val="00947AC1"/>
    <w:rsid w:val="00947AF5"/>
    <w:rsid w:val="00947C67"/>
    <w:rsid w:val="00947E3E"/>
    <w:rsid w:val="00950205"/>
    <w:rsid w:val="00950697"/>
    <w:rsid w:val="00950881"/>
    <w:rsid w:val="00950992"/>
    <w:rsid w:val="00950BD4"/>
    <w:rsid w:val="00950E14"/>
    <w:rsid w:val="00950E62"/>
    <w:rsid w:val="009512C7"/>
    <w:rsid w:val="00951613"/>
    <w:rsid w:val="00951649"/>
    <w:rsid w:val="009516CC"/>
    <w:rsid w:val="00951773"/>
    <w:rsid w:val="00951E13"/>
    <w:rsid w:val="00951EA5"/>
    <w:rsid w:val="00951F9A"/>
    <w:rsid w:val="00952292"/>
    <w:rsid w:val="00952674"/>
    <w:rsid w:val="009527FB"/>
    <w:rsid w:val="00952925"/>
    <w:rsid w:val="00952C69"/>
    <w:rsid w:val="00952E3E"/>
    <w:rsid w:val="00952F02"/>
    <w:rsid w:val="009531ED"/>
    <w:rsid w:val="009533D5"/>
    <w:rsid w:val="00953451"/>
    <w:rsid w:val="009536CC"/>
    <w:rsid w:val="0095375A"/>
    <w:rsid w:val="00953887"/>
    <w:rsid w:val="00953A65"/>
    <w:rsid w:val="00953B2B"/>
    <w:rsid w:val="00953B84"/>
    <w:rsid w:val="00953CC5"/>
    <w:rsid w:val="00953E6F"/>
    <w:rsid w:val="009541D9"/>
    <w:rsid w:val="009542A0"/>
    <w:rsid w:val="009544B1"/>
    <w:rsid w:val="009545FA"/>
    <w:rsid w:val="009546C2"/>
    <w:rsid w:val="009548B6"/>
    <w:rsid w:val="0095495F"/>
    <w:rsid w:val="00954AD0"/>
    <w:rsid w:val="00954E23"/>
    <w:rsid w:val="00954E2E"/>
    <w:rsid w:val="00954E75"/>
    <w:rsid w:val="00954F09"/>
    <w:rsid w:val="0095523C"/>
    <w:rsid w:val="00955535"/>
    <w:rsid w:val="009555E8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7229"/>
    <w:rsid w:val="00957680"/>
    <w:rsid w:val="00957698"/>
    <w:rsid w:val="009579C6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4F6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A93"/>
    <w:rsid w:val="00963F31"/>
    <w:rsid w:val="00963F86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155"/>
    <w:rsid w:val="00966626"/>
    <w:rsid w:val="00966B56"/>
    <w:rsid w:val="00966E07"/>
    <w:rsid w:val="00966F5B"/>
    <w:rsid w:val="0096701C"/>
    <w:rsid w:val="009672E7"/>
    <w:rsid w:val="009675C2"/>
    <w:rsid w:val="0096799B"/>
    <w:rsid w:val="00967C1D"/>
    <w:rsid w:val="00967C4A"/>
    <w:rsid w:val="00967CD4"/>
    <w:rsid w:val="00967DAB"/>
    <w:rsid w:val="00967DAE"/>
    <w:rsid w:val="00967E50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51"/>
    <w:rsid w:val="00971D6B"/>
    <w:rsid w:val="009720C1"/>
    <w:rsid w:val="00972135"/>
    <w:rsid w:val="0097225F"/>
    <w:rsid w:val="00972699"/>
    <w:rsid w:val="009727BF"/>
    <w:rsid w:val="009728D5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3F80"/>
    <w:rsid w:val="0097420C"/>
    <w:rsid w:val="0097424F"/>
    <w:rsid w:val="00974270"/>
    <w:rsid w:val="0097427B"/>
    <w:rsid w:val="00974721"/>
    <w:rsid w:val="0097483B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DEF"/>
    <w:rsid w:val="00976E29"/>
    <w:rsid w:val="00976ED6"/>
    <w:rsid w:val="00977020"/>
    <w:rsid w:val="009773B7"/>
    <w:rsid w:val="0097754C"/>
    <w:rsid w:val="00977600"/>
    <w:rsid w:val="00977BF7"/>
    <w:rsid w:val="00977E4E"/>
    <w:rsid w:val="00977E99"/>
    <w:rsid w:val="00977FE7"/>
    <w:rsid w:val="009801A9"/>
    <w:rsid w:val="009802AC"/>
    <w:rsid w:val="009805CF"/>
    <w:rsid w:val="00980708"/>
    <w:rsid w:val="009807BC"/>
    <w:rsid w:val="009807C6"/>
    <w:rsid w:val="009807CF"/>
    <w:rsid w:val="00980971"/>
    <w:rsid w:val="00980A5A"/>
    <w:rsid w:val="00980C4A"/>
    <w:rsid w:val="00980D35"/>
    <w:rsid w:val="00980D9B"/>
    <w:rsid w:val="00981155"/>
    <w:rsid w:val="009811A3"/>
    <w:rsid w:val="00981327"/>
    <w:rsid w:val="0098153B"/>
    <w:rsid w:val="009816AC"/>
    <w:rsid w:val="009819CC"/>
    <w:rsid w:val="009819F5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3D5F"/>
    <w:rsid w:val="00984025"/>
    <w:rsid w:val="00984076"/>
    <w:rsid w:val="009845A9"/>
    <w:rsid w:val="00984841"/>
    <w:rsid w:val="0098488A"/>
    <w:rsid w:val="00984B13"/>
    <w:rsid w:val="00984E81"/>
    <w:rsid w:val="00985258"/>
    <w:rsid w:val="00985389"/>
    <w:rsid w:val="009858AE"/>
    <w:rsid w:val="00985999"/>
    <w:rsid w:val="009859D2"/>
    <w:rsid w:val="00985AF3"/>
    <w:rsid w:val="00985BDB"/>
    <w:rsid w:val="00985C50"/>
    <w:rsid w:val="00985DC2"/>
    <w:rsid w:val="00985DE6"/>
    <w:rsid w:val="00985ECF"/>
    <w:rsid w:val="00985F43"/>
    <w:rsid w:val="009860FA"/>
    <w:rsid w:val="009863C1"/>
    <w:rsid w:val="009865B3"/>
    <w:rsid w:val="0098671A"/>
    <w:rsid w:val="009867E2"/>
    <w:rsid w:val="009868C3"/>
    <w:rsid w:val="00986A30"/>
    <w:rsid w:val="00986D83"/>
    <w:rsid w:val="00986F68"/>
    <w:rsid w:val="00986FA8"/>
    <w:rsid w:val="00987116"/>
    <w:rsid w:val="00987689"/>
    <w:rsid w:val="00987774"/>
    <w:rsid w:val="009878C5"/>
    <w:rsid w:val="00987FBC"/>
    <w:rsid w:val="00990263"/>
    <w:rsid w:val="00990517"/>
    <w:rsid w:val="009905EC"/>
    <w:rsid w:val="009908C8"/>
    <w:rsid w:val="009909D8"/>
    <w:rsid w:val="00990A5C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93E"/>
    <w:rsid w:val="00992A47"/>
    <w:rsid w:val="00992A7D"/>
    <w:rsid w:val="00992EF1"/>
    <w:rsid w:val="00992FCE"/>
    <w:rsid w:val="009931FA"/>
    <w:rsid w:val="009932CA"/>
    <w:rsid w:val="009932DC"/>
    <w:rsid w:val="009934D7"/>
    <w:rsid w:val="009935B1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244"/>
    <w:rsid w:val="0099628D"/>
    <w:rsid w:val="009962DD"/>
    <w:rsid w:val="00996302"/>
    <w:rsid w:val="00996337"/>
    <w:rsid w:val="009964A8"/>
    <w:rsid w:val="009964E6"/>
    <w:rsid w:val="009967C9"/>
    <w:rsid w:val="009969B9"/>
    <w:rsid w:val="00996BE2"/>
    <w:rsid w:val="0099709F"/>
    <w:rsid w:val="009971CB"/>
    <w:rsid w:val="009973A9"/>
    <w:rsid w:val="00997767"/>
    <w:rsid w:val="009979E2"/>
    <w:rsid w:val="00997A5C"/>
    <w:rsid w:val="00997CFA"/>
    <w:rsid w:val="00997E15"/>
    <w:rsid w:val="009A0361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2D2"/>
    <w:rsid w:val="009A33D7"/>
    <w:rsid w:val="009A350A"/>
    <w:rsid w:val="009A385E"/>
    <w:rsid w:val="009A3883"/>
    <w:rsid w:val="009A38E2"/>
    <w:rsid w:val="009A394C"/>
    <w:rsid w:val="009A3997"/>
    <w:rsid w:val="009A39DD"/>
    <w:rsid w:val="009A3A50"/>
    <w:rsid w:val="009A3BD1"/>
    <w:rsid w:val="009A401C"/>
    <w:rsid w:val="009A4368"/>
    <w:rsid w:val="009A43A0"/>
    <w:rsid w:val="009A46A2"/>
    <w:rsid w:val="009A46B5"/>
    <w:rsid w:val="009A47AD"/>
    <w:rsid w:val="009A4838"/>
    <w:rsid w:val="009A48E5"/>
    <w:rsid w:val="009A49C8"/>
    <w:rsid w:val="009A4CD7"/>
    <w:rsid w:val="009A4DFF"/>
    <w:rsid w:val="009A50CD"/>
    <w:rsid w:val="009A51BC"/>
    <w:rsid w:val="009A56C7"/>
    <w:rsid w:val="009A5727"/>
    <w:rsid w:val="009A57EC"/>
    <w:rsid w:val="009A5D00"/>
    <w:rsid w:val="009A63DA"/>
    <w:rsid w:val="009A640F"/>
    <w:rsid w:val="009A6453"/>
    <w:rsid w:val="009A65B2"/>
    <w:rsid w:val="009A6A2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FD5"/>
    <w:rsid w:val="009B0184"/>
    <w:rsid w:val="009B0540"/>
    <w:rsid w:val="009B0596"/>
    <w:rsid w:val="009B0C75"/>
    <w:rsid w:val="009B0F2A"/>
    <w:rsid w:val="009B111A"/>
    <w:rsid w:val="009B118E"/>
    <w:rsid w:val="009B1580"/>
    <w:rsid w:val="009B15D4"/>
    <w:rsid w:val="009B1899"/>
    <w:rsid w:val="009B195E"/>
    <w:rsid w:val="009B1964"/>
    <w:rsid w:val="009B2028"/>
    <w:rsid w:val="009B2064"/>
    <w:rsid w:val="009B265F"/>
    <w:rsid w:val="009B2690"/>
    <w:rsid w:val="009B27DD"/>
    <w:rsid w:val="009B2839"/>
    <w:rsid w:val="009B2876"/>
    <w:rsid w:val="009B2CAA"/>
    <w:rsid w:val="009B33C3"/>
    <w:rsid w:val="009B3465"/>
    <w:rsid w:val="009B3594"/>
    <w:rsid w:val="009B3611"/>
    <w:rsid w:val="009B36BF"/>
    <w:rsid w:val="009B3818"/>
    <w:rsid w:val="009B38BE"/>
    <w:rsid w:val="009B3EBA"/>
    <w:rsid w:val="009B4593"/>
    <w:rsid w:val="009B46C0"/>
    <w:rsid w:val="009B46DE"/>
    <w:rsid w:val="009B46DF"/>
    <w:rsid w:val="009B46F0"/>
    <w:rsid w:val="009B4D9C"/>
    <w:rsid w:val="009B4E8D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0AE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6D2"/>
    <w:rsid w:val="009C0894"/>
    <w:rsid w:val="009C08B2"/>
    <w:rsid w:val="009C091A"/>
    <w:rsid w:val="009C0A63"/>
    <w:rsid w:val="009C0BA5"/>
    <w:rsid w:val="009C0EDB"/>
    <w:rsid w:val="009C0F19"/>
    <w:rsid w:val="009C1121"/>
    <w:rsid w:val="009C11A1"/>
    <w:rsid w:val="009C121D"/>
    <w:rsid w:val="009C16FA"/>
    <w:rsid w:val="009C1862"/>
    <w:rsid w:val="009C1969"/>
    <w:rsid w:val="009C19AC"/>
    <w:rsid w:val="009C1A88"/>
    <w:rsid w:val="009C1DA4"/>
    <w:rsid w:val="009C2249"/>
    <w:rsid w:val="009C237B"/>
    <w:rsid w:val="009C2396"/>
    <w:rsid w:val="009C2441"/>
    <w:rsid w:val="009C24F2"/>
    <w:rsid w:val="009C2561"/>
    <w:rsid w:val="009C267F"/>
    <w:rsid w:val="009C28BE"/>
    <w:rsid w:val="009C2906"/>
    <w:rsid w:val="009C29A8"/>
    <w:rsid w:val="009C2D19"/>
    <w:rsid w:val="009C2D1C"/>
    <w:rsid w:val="009C2D3D"/>
    <w:rsid w:val="009C2F53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69B"/>
    <w:rsid w:val="009C482C"/>
    <w:rsid w:val="009C484E"/>
    <w:rsid w:val="009C4BF9"/>
    <w:rsid w:val="009C4D4A"/>
    <w:rsid w:val="009C4E51"/>
    <w:rsid w:val="009C504D"/>
    <w:rsid w:val="009C50DE"/>
    <w:rsid w:val="009C541D"/>
    <w:rsid w:val="009C548D"/>
    <w:rsid w:val="009C59DF"/>
    <w:rsid w:val="009C5AF2"/>
    <w:rsid w:val="009C5AFF"/>
    <w:rsid w:val="009C61D5"/>
    <w:rsid w:val="009C65E3"/>
    <w:rsid w:val="009C66FF"/>
    <w:rsid w:val="009C671E"/>
    <w:rsid w:val="009C6788"/>
    <w:rsid w:val="009C6845"/>
    <w:rsid w:val="009C72B6"/>
    <w:rsid w:val="009C7399"/>
    <w:rsid w:val="009C76B9"/>
    <w:rsid w:val="009C76FB"/>
    <w:rsid w:val="009C7799"/>
    <w:rsid w:val="009C787F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461"/>
    <w:rsid w:val="009D0BE3"/>
    <w:rsid w:val="009D0E64"/>
    <w:rsid w:val="009D1048"/>
    <w:rsid w:val="009D11E1"/>
    <w:rsid w:val="009D15AC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33A0"/>
    <w:rsid w:val="009D34EF"/>
    <w:rsid w:val="009D378F"/>
    <w:rsid w:val="009D3796"/>
    <w:rsid w:val="009D3847"/>
    <w:rsid w:val="009D39C7"/>
    <w:rsid w:val="009D3B60"/>
    <w:rsid w:val="009D3E86"/>
    <w:rsid w:val="009D3F1B"/>
    <w:rsid w:val="009D4043"/>
    <w:rsid w:val="009D40EB"/>
    <w:rsid w:val="009D413C"/>
    <w:rsid w:val="009D4154"/>
    <w:rsid w:val="009D41D5"/>
    <w:rsid w:val="009D4A63"/>
    <w:rsid w:val="009D4AEF"/>
    <w:rsid w:val="009D4B7C"/>
    <w:rsid w:val="009D4F21"/>
    <w:rsid w:val="009D4F65"/>
    <w:rsid w:val="009D5151"/>
    <w:rsid w:val="009D55A3"/>
    <w:rsid w:val="009D55AA"/>
    <w:rsid w:val="009D55D5"/>
    <w:rsid w:val="009D5694"/>
    <w:rsid w:val="009D57F2"/>
    <w:rsid w:val="009D58BD"/>
    <w:rsid w:val="009D5AC6"/>
    <w:rsid w:val="009D5C00"/>
    <w:rsid w:val="009D5EBE"/>
    <w:rsid w:val="009D63A7"/>
    <w:rsid w:val="009D6441"/>
    <w:rsid w:val="009D64A7"/>
    <w:rsid w:val="009D662B"/>
    <w:rsid w:val="009D6810"/>
    <w:rsid w:val="009D6897"/>
    <w:rsid w:val="009D6C79"/>
    <w:rsid w:val="009D6DC9"/>
    <w:rsid w:val="009D7483"/>
    <w:rsid w:val="009D759E"/>
    <w:rsid w:val="009D75B0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8F7"/>
    <w:rsid w:val="009E29B3"/>
    <w:rsid w:val="009E2AF9"/>
    <w:rsid w:val="009E2E2E"/>
    <w:rsid w:val="009E2F04"/>
    <w:rsid w:val="009E33AF"/>
    <w:rsid w:val="009E34BA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08"/>
    <w:rsid w:val="009E4AF6"/>
    <w:rsid w:val="009E4B27"/>
    <w:rsid w:val="009E4BEC"/>
    <w:rsid w:val="009E4D16"/>
    <w:rsid w:val="009E4F6E"/>
    <w:rsid w:val="009E50D9"/>
    <w:rsid w:val="009E524A"/>
    <w:rsid w:val="009E53D7"/>
    <w:rsid w:val="009E5490"/>
    <w:rsid w:val="009E561B"/>
    <w:rsid w:val="009E567D"/>
    <w:rsid w:val="009E5698"/>
    <w:rsid w:val="009E579D"/>
    <w:rsid w:val="009E5AD1"/>
    <w:rsid w:val="009E5EBA"/>
    <w:rsid w:val="009E5F19"/>
    <w:rsid w:val="009E5F98"/>
    <w:rsid w:val="009E5F9A"/>
    <w:rsid w:val="009E5FCD"/>
    <w:rsid w:val="009E639C"/>
    <w:rsid w:val="009E6604"/>
    <w:rsid w:val="009E6B41"/>
    <w:rsid w:val="009E6B61"/>
    <w:rsid w:val="009E713D"/>
    <w:rsid w:val="009E74BA"/>
    <w:rsid w:val="009E7552"/>
    <w:rsid w:val="009E76EC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1324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EBE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954"/>
    <w:rsid w:val="009F4A20"/>
    <w:rsid w:val="009F4E0E"/>
    <w:rsid w:val="009F4FBA"/>
    <w:rsid w:val="009F54B5"/>
    <w:rsid w:val="009F5AEB"/>
    <w:rsid w:val="009F5B2A"/>
    <w:rsid w:val="009F5B50"/>
    <w:rsid w:val="009F5B7D"/>
    <w:rsid w:val="009F5CA6"/>
    <w:rsid w:val="009F5EEA"/>
    <w:rsid w:val="009F6176"/>
    <w:rsid w:val="009F62BF"/>
    <w:rsid w:val="009F6327"/>
    <w:rsid w:val="009F64D3"/>
    <w:rsid w:val="009F674A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0FA0"/>
    <w:rsid w:val="00A015A0"/>
    <w:rsid w:val="00A01871"/>
    <w:rsid w:val="00A01A8F"/>
    <w:rsid w:val="00A01AFE"/>
    <w:rsid w:val="00A01F92"/>
    <w:rsid w:val="00A01FFC"/>
    <w:rsid w:val="00A0201E"/>
    <w:rsid w:val="00A02059"/>
    <w:rsid w:val="00A0219D"/>
    <w:rsid w:val="00A021A2"/>
    <w:rsid w:val="00A021D3"/>
    <w:rsid w:val="00A02726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8C9"/>
    <w:rsid w:val="00A049BB"/>
    <w:rsid w:val="00A04F66"/>
    <w:rsid w:val="00A051AA"/>
    <w:rsid w:val="00A051CC"/>
    <w:rsid w:val="00A0535D"/>
    <w:rsid w:val="00A0551F"/>
    <w:rsid w:val="00A0564C"/>
    <w:rsid w:val="00A05721"/>
    <w:rsid w:val="00A057F7"/>
    <w:rsid w:val="00A058FC"/>
    <w:rsid w:val="00A05A96"/>
    <w:rsid w:val="00A05B57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1006A"/>
    <w:rsid w:val="00A10208"/>
    <w:rsid w:val="00A1035B"/>
    <w:rsid w:val="00A1048C"/>
    <w:rsid w:val="00A1076F"/>
    <w:rsid w:val="00A1089D"/>
    <w:rsid w:val="00A108B1"/>
    <w:rsid w:val="00A10B03"/>
    <w:rsid w:val="00A10EEF"/>
    <w:rsid w:val="00A10F39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264"/>
    <w:rsid w:val="00A12374"/>
    <w:rsid w:val="00A1244C"/>
    <w:rsid w:val="00A127D2"/>
    <w:rsid w:val="00A128F5"/>
    <w:rsid w:val="00A12AD4"/>
    <w:rsid w:val="00A12BEE"/>
    <w:rsid w:val="00A12D56"/>
    <w:rsid w:val="00A12DD3"/>
    <w:rsid w:val="00A136F2"/>
    <w:rsid w:val="00A13990"/>
    <w:rsid w:val="00A139CD"/>
    <w:rsid w:val="00A13AE5"/>
    <w:rsid w:val="00A13DF5"/>
    <w:rsid w:val="00A13F5F"/>
    <w:rsid w:val="00A13FA4"/>
    <w:rsid w:val="00A1432E"/>
    <w:rsid w:val="00A14B40"/>
    <w:rsid w:val="00A14E32"/>
    <w:rsid w:val="00A1501C"/>
    <w:rsid w:val="00A152F6"/>
    <w:rsid w:val="00A152FF"/>
    <w:rsid w:val="00A15321"/>
    <w:rsid w:val="00A154DD"/>
    <w:rsid w:val="00A154FD"/>
    <w:rsid w:val="00A15677"/>
    <w:rsid w:val="00A15A7F"/>
    <w:rsid w:val="00A15E57"/>
    <w:rsid w:val="00A15F00"/>
    <w:rsid w:val="00A16103"/>
    <w:rsid w:val="00A16349"/>
    <w:rsid w:val="00A16356"/>
    <w:rsid w:val="00A163AE"/>
    <w:rsid w:val="00A163C0"/>
    <w:rsid w:val="00A1641C"/>
    <w:rsid w:val="00A16424"/>
    <w:rsid w:val="00A1678A"/>
    <w:rsid w:val="00A16B31"/>
    <w:rsid w:val="00A16D00"/>
    <w:rsid w:val="00A16D20"/>
    <w:rsid w:val="00A16D9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724"/>
    <w:rsid w:val="00A21AB8"/>
    <w:rsid w:val="00A220EC"/>
    <w:rsid w:val="00A22546"/>
    <w:rsid w:val="00A22678"/>
    <w:rsid w:val="00A22811"/>
    <w:rsid w:val="00A22A1E"/>
    <w:rsid w:val="00A22C05"/>
    <w:rsid w:val="00A22C67"/>
    <w:rsid w:val="00A230B4"/>
    <w:rsid w:val="00A2333F"/>
    <w:rsid w:val="00A23747"/>
    <w:rsid w:val="00A2375A"/>
    <w:rsid w:val="00A238DD"/>
    <w:rsid w:val="00A23B82"/>
    <w:rsid w:val="00A23C51"/>
    <w:rsid w:val="00A23C66"/>
    <w:rsid w:val="00A23C70"/>
    <w:rsid w:val="00A23E9B"/>
    <w:rsid w:val="00A24111"/>
    <w:rsid w:val="00A245E5"/>
    <w:rsid w:val="00A245F5"/>
    <w:rsid w:val="00A2481B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832"/>
    <w:rsid w:val="00A26973"/>
    <w:rsid w:val="00A27117"/>
    <w:rsid w:val="00A271FD"/>
    <w:rsid w:val="00A27434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605"/>
    <w:rsid w:val="00A318CC"/>
    <w:rsid w:val="00A3198D"/>
    <w:rsid w:val="00A31EDE"/>
    <w:rsid w:val="00A31F88"/>
    <w:rsid w:val="00A3244E"/>
    <w:rsid w:val="00A32553"/>
    <w:rsid w:val="00A32741"/>
    <w:rsid w:val="00A327CE"/>
    <w:rsid w:val="00A32916"/>
    <w:rsid w:val="00A32981"/>
    <w:rsid w:val="00A32F32"/>
    <w:rsid w:val="00A32F4C"/>
    <w:rsid w:val="00A33171"/>
    <w:rsid w:val="00A3352B"/>
    <w:rsid w:val="00A3357B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5CF"/>
    <w:rsid w:val="00A35740"/>
    <w:rsid w:val="00A35A85"/>
    <w:rsid w:val="00A35D94"/>
    <w:rsid w:val="00A35E7B"/>
    <w:rsid w:val="00A35EA4"/>
    <w:rsid w:val="00A361CA"/>
    <w:rsid w:val="00A361E8"/>
    <w:rsid w:val="00A36417"/>
    <w:rsid w:val="00A3645F"/>
    <w:rsid w:val="00A36627"/>
    <w:rsid w:val="00A368DF"/>
    <w:rsid w:val="00A36C50"/>
    <w:rsid w:val="00A36E10"/>
    <w:rsid w:val="00A36F9A"/>
    <w:rsid w:val="00A37342"/>
    <w:rsid w:val="00A3745F"/>
    <w:rsid w:val="00A3791C"/>
    <w:rsid w:val="00A37952"/>
    <w:rsid w:val="00A37BB8"/>
    <w:rsid w:val="00A37D84"/>
    <w:rsid w:val="00A4009C"/>
    <w:rsid w:val="00A40140"/>
    <w:rsid w:val="00A4068A"/>
    <w:rsid w:val="00A40AC6"/>
    <w:rsid w:val="00A41093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1E04"/>
    <w:rsid w:val="00A42154"/>
    <w:rsid w:val="00A421B3"/>
    <w:rsid w:val="00A42222"/>
    <w:rsid w:val="00A4252E"/>
    <w:rsid w:val="00A42676"/>
    <w:rsid w:val="00A42B38"/>
    <w:rsid w:val="00A42C3D"/>
    <w:rsid w:val="00A42E5A"/>
    <w:rsid w:val="00A42E74"/>
    <w:rsid w:val="00A42F7F"/>
    <w:rsid w:val="00A43052"/>
    <w:rsid w:val="00A433C6"/>
    <w:rsid w:val="00A435A7"/>
    <w:rsid w:val="00A43660"/>
    <w:rsid w:val="00A43732"/>
    <w:rsid w:val="00A437EC"/>
    <w:rsid w:val="00A43E8D"/>
    <w:rsid w:val="00A43EC8"/>
    <w:rsid w:val="00A43ED1"/>
    <w:rsid w:val="00A44105"/>
    <w:rsid w:val="00A442B3"/>
    <w:rsid w:val="00A444AD"/>
    <w:rsid w:val="00A445CB"/>
    <w:rsid w:val="00A446C0"/>
    <w:rsid w:val="00A44B1A"/>
    <w:rsid w:val="00A44F47"/>
    <w:rsid w:val="00A450C7"/>
    <w:rsid w:val="00A45135"/>
    <w:rsid w:val="00A4514D"/>
    <w:rsid w:val="00A4525C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AF5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73B"/>
    <w:rsid w:val="00A508AF"/>
    <w:rsid w:val="00A50BC5"/>
    <w:rsid w:val="00A50C3E"/>
    <w:rsid w:val="00A5104A"/>
    <w:rsid w:val="00A5131B"/>
    <w:rsid w:val="00A516AB"/>
    <w:rsid w:val="00A519A0"/>
    <w:rsid w:val="00A51A3C"/>
    <w:rsid w:val="00A51A60"/>
    <w:rsid w:val="00A5206C"/>
    <w:rsid w:val="00A52098"/>
    <w:rsid w:val="00A524FB"/>
    <w:rsid w:val="00A527DA"/>
    <w:rsid w:val="00A527F4"/>
    <w:rsid w:val="00A52C19"/>
    <w:rsid w:val="00A530F4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A3F"/>
    <w:rsid w:val="00A55B5E"/>
    <w:rsid w:val="00A55CE5"/>
    <w:rsid w:val="00A55DE0"/>
    <w:rsid w:val="00A560EE"/>
    <w:rsid w:val="00A56184"/>
    <w:rsid w:val="00A5635A"/>
    <w:rsid w:val="00A5647D"/>
    <w:rsid w:val="00A56882"/>
    <w:rsid w:val="00A56B20"/>
    <w:rsid w:val="00A56B38"/>
    <w:rsid w:val="00A56EE0"/>
    <w:rsid w:val="00A57635"/>
    <w:rsid w:val="00A578CA"/>
    <w:rsid w:val="00A57AF1"/>
    <w:rsid w:val="00A57CF9"/>
    <w:rsid w:val="00A60177"/>
    <w:rsid w:val="00A60229"/>
    <w:rsid w:val="00A602C0"/>
    <w:rsid w:val="00A604AB"/>
    <w:rsid w:val="00A605EE"/>
    <w:rsid w:val="00A60718"/>
    <w:rsid w:val="00A607DA"/>
    <w:rsid w:val="00A608DC"/>
    <w:rsid w:val="00A60937"/>
    <w:rsid w:val="00A60C28"/>
    <w:rsid w:val="00A60CC1"/>
    <w:rsid w:val="00A60CEC"/>
    <w:rsid w:val="00A60D62"/>
    <w:rsid w:val="00A60E3E"/>
    <w:rsid w:val="00A60E92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98"/>
    <w:rsid w:val="00A628DC"/>
    <w:rsid w:val="00A62A0F"/>
    <w:rsid w:val="00A62B81"/>
    <w:rsid w:val="00A62DFA"/>
    <w:rsid w:val="00A62EF2"/>
    <w:rsid w:val="00A631B8"/>
    <w:rsid w:val="00A63590"/>
    <w:rsid w:val="00A63848"/>
    <w:rsid w:val="00A6386A"/>
    <w:rsid w:val="00A638AF"/>
    <w:rsid w:val="00A63967"/>
    <w:rsid w:val="00A63979"/>
    <w:rsid w:val="00A63C01"/>
    <w:rsid w:val="00A63CF0"/>
    <w:rsid w:val="00A63E3F"/>
    <w:rsid w:val="00A6454B"/>
    <w:rsid w:val="00A64729"/>
    <w:rsid w:val="00A64936"/>
    <w:rsid w:val="00A64A7F"/>
    <w:rsid w:val="00A64D38"/>
    <w:rsid w:val="00A65015"/>
    <w:rsid w:val="00A65116"/>
    <w:rsid w:val="00A65167"/>
    <w:rsid w:val="00A65381"/>
    <w:rsid w:val="00A65502"/>
    <w:rsid w:val="00A6583A"/>
    <w:rsid w:val="00A659BE"/>
    <w:rsid w:val="00A65B7E"/>
    <w:rsid w:val="00A65CCB"/>
    <w:rsid w:val="00A66081"/>
    <w:rsid w:val="00A6618D"/>
    <w:rsid w:val="00A6623E"/>
    <w:rsid w:val="00A6628A"/>
    <w:rsid w:val="00A666EB"/>
    <w:rsid w:val="00A66801"/>
    <w:rsid w:val="00A66970"/>
    <w:rsid w:val="00A66AF9"/>
    <w:rsid w:val="00A66C0A"/>
    <w:rsid w:val="00A6739C"/>
    <w:rsid w:val="00A674AA"/>
    <w:rsid w:val="00A6788E"/>
    <w:rsid w:val="00A67D0D"/>
    <w:rsid w:val="00A70381"/>
    <w:rsid w:val="00A703B3"/>
    <w:rsid w:val="00A704ED"/>
    <w:rsid w:val="00A705A9"/>
    <w:rsid w:val="00A705C4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426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51C"/>
    <w:rsid w:val="00A73663"/>
    <w:rsid w:val="00A73853"/>
    <w:rsid w:val="00A738FD"/>
    <w:rsid w:val="00A73999"/>
    <w:rsid w:val="00A73DB1"/>
    <w:rsid w:val="00A73ED2"/>
    <w:rsid w:val="00A7417B"/>
    <w:rsid w:val="00A7457C"/>
    <w:rsid w:val="00A74A99"/>
    <w:rsid w:val="00A74D11"/>
    <w:rsid w:val="00A74E57"/>
    <w:rsid w:val="00A74E62"/>
    <w:rsid w:val="00A74F20"/>
    <w:rsid w:val="00A75060"/>
    <w:rsid w:val="00A75396"/>
    <w:rsid w:val="00A75669"/>
    <w:rsid w:val="00A758B0"/>
    <w:rsid w:val="00A75B65"/>
    <w:rsid w:val="00A75C6D"/>
    <w:rsid w:val="00A75C9E"/>
    <w:rsid w:val="00A75F4F"/>
    <w:rsid w:val="00A76394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42F"/>
    <w:rsid w:val="00A80626"/>
    <w:rsid w:val="00A806B7"/>
    <w:rsid w:val="00A806CB"/>
    <w:rsid w:val="00A807BC"/>
    <w:rsid w:val="00A8080F"/>
    <w:rsid w:val="00A808AF"/>
    <w:rsid w:val="00A808EB"/>
    <w:rsid w:val="00A8099F"/>
    <w:rsid w:val="00A80CF8"/>
    <w:rsid w:val="00A80EBE"/>
    <w:rsid w:val="00A80F0E"/>
    <w:rsid w:val="00A81134"/>
    <w:rsid w:val="00A812C9"/>
    <w:rsid w:val="00A8144E"/>
    <w:rsid w:val="00A81510"/>
    <w:rsid w:val="00A8164F"/>
    <w:rsid w:val="00A8196A"/>
    <w:rsid w:val="00A81DB0"/>
    <w:rsid w:val="00A81E0F"/>
    <w:rsid w:val="00A824A9"/>
    <w:rsid w:val="00A824F0"/>
    <w:rsid w:val="00A82594"/>
    <w:rsid w:val="00A82B2A"/>
    <w:rsid w:val="00A82E57"/>
    <w:rsid w:val="00A82F1D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44B"/>
    <w:rsid w:val="00A859BF"/>
    <w:rsid w:val="00A85BCF"/>
    <w:rsid w:val="00A85DBD"/>
    <w:rsid w:val="00A85DF0"/>
    <w:rsid w:val="00A85E64"/>
    <w:rsid w:val="00A85E9E"/>
    <w:rsid w:val="00A85FC4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6DCD"/>
    <w:rsid w:val="00A86E64"/>
    <w:rsid w:val="00A870B1"/>
    <w:rsid w:val="00A87204"/>
    <w:rsid w:val="00A8727C"/>
    <w:rsid w:val="00A87340"/>
    <w:rsid w:val="00A873F7"/>
    <w:rsid w:val="00A87579"/>
    <w:rsid w:val="00A879E0"/>
    <w:rsid w:val="00A87B03"/>
    <w:rsid w:val="00A87C4F"/>
    <w:rsid w:val="00A87D71"/>
    <w:rsid w:val="00A90449"/>
    <w:rsid w:val="00A90683"/>
    <w:rsid w:val="00A9075D"/>
    <w:rsid w:val="00A90964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644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4BA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6A0"/>
    <w:rsid w:val="00A946E4"/>
    <w:rsid w:val="00A94827"/>
    <w:rsid w:val="00A94832"/>
    <w:rsid w:val="00A94938"/>
    <w:rsid w:val="00A94AA9"/>
    <w:rsid w:val="00A94CC3"/>
    <w:rsid w:val="00A95143"/>
    <w:rsid w:val="00A95362"/>
    <w:rsid w:val="00A95414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895"/>
    <w:rsid w:val="00A969C4"/>
    <w:rsid w:val="00A96AD1"/>
    <w:rsid w:val="00A96BD3"/>
    <w:rsid w:val="00A96CBB"/>
    <w:rsid w:val="00A9731C"/>
    <w:rsid w:val="00A976AB"/>
    <w:rsid w:val="00A97722"/>
    <w:rsid w:val="00A97803"/>
    <w:rsid w:val="00A97902"/>
    <w:rsid w:val="00A97C05"/>
    <w:rsid w:val="00A97D8B"/>
    <w:rsid w:val="00A97DE3"/>
    <w:rsid w:val="00AA0064"/>
    <w:rsid w:val="00AA01A6"/>
    <w:rsid w:val="00AA049A"/>
    <w:rsid w:val="00AA0718"/>
    <w:rsid w:val="00AA0BF4"/>
    <w:rsid w:val="00AA0D11"/>
    <w:rsid w:val="00AA0EED"/>
    <w:rsid w:val="00AA1168"/>
    <w:rsid w:val="00AA1576"/>
    <w:rsid w:val="00AA159C"/>
    <w:rsid w:val="00AA19EC"/>
    <w:rsid w:val="00AA1B0C"/>
    <w:rsid w:val="00AA1DD0"/>
    <w:rsid w:val="00AA1E4F"/>
    <w:rsid w:val="00AA1ED7"/>
    <w:rsid w:val="00AA21E4"/>
    <w:rsid w:val="00AA2246"/>
    <w:rsid w:val="00AA22DB"/>
    <w:rsid w:val="00AA248C"/>
    <w:rsid w:val="00AA281C"/>
    <w:rsid w:val="00AA285F"/>
    <w:rsid w:val="00AA32EC"/>
    <w:rsid w:val="00AA3593"/>
    <w:rsid w:val="00AA360A"/>
    <w:rsid w:val="00AA36BB"/>
    <w:rsid w:val="00AA3918"/>
    <w:rsid w:val="00AA3953"/>
    <w:rsid w:val="00AA3A7F"/>
    <w:rsid w:val="00AA3A95"/>
    <w:rsid w:val="00AA3C3E"/>
    <w:rsid w:val="00AA3E10"/>
    <w:rsid w:val="00AA4287"/>
    <w:rsid w:val="00AA42A3"/>
    <w:rsid w:val="00AA43CB"/>
    <w:rsid w:val="00AA4480"/>
    <w:rsid w:val="00AA44CA"/>
    <w:rsid w:val="00AA486C"/>
    <w:rsid w:val="00AA48AB"/>
    <w:rsid w:val="00AA4AB3"/>
    <w:rsid w:val="00AA4E31"/>
    <w:rsid w:val="00AA4EE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CF4"/>
    <w:rsid w:val="00AA5CF5"/>
    <w:rsid w:val="00AA5E03"/>
    <w:rsid w:val="00AA5EB8"/>
    <w:rsid w:val="00AA5FC7"/>
    <w:rsid w:val="00AA608B"/>
    <w:rsid w:val="00AA6324"/>
    <w:rsid w:val="00AA6AF1"/>
    <w:rsid w:val="00AA7116"/>
    <w:rsid w:val="00AA7668"/>
    <w:rsid w:val="00AA76F8"/>
    <w:rsid w:val="00AA7C9E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CA9"/>
    <w:rsid w:val="00AB1D3A"/>
    <w:rsid w:val="00AB1D3C"/>
    <w:rsid w:val="00AB24ED"/>
    <w:rsid w:val="00AB29CF"/>
    <w:rsid w:val="00AB2A88"/>
    <w:rsid w:val="00AB2D74"/>
    <w:rsid w:val="00AB2E9E"/>
    <w:rsid w:val="00AB3064"/>
    <w:rsid w:val="00AB308A"/>
    <w:rsid w:val="00AB3146"/>
    <w:rsid w:val="00AB356B"/>
    <w:rsid w:val="00AB358D"/>
    <w:rsid w:val="00AB35B3"/>
    <w:rsid w:val="00AB366C"/>
    <w:rsid w:val="00AB3684"/>
    <w:rsid w:val="00AB3A21"/>
    <w:rsid w:val="00AB4003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62A"/>
    <w:rsid w:val="00AB581D"/>
    <w:rsid w:val="00AB58B7"/>
    <w:rsid w:val="00AB5CD5"/>
    <w:rsid w:val="00AB5D6C"/>
    <w:rsid w:val="00AB5D83"/>
    <w:rsid w:val="00AB5E1F"/>
    <w:rsid w:val="00AB6005"/>
    <w:rsid w:val="00AB60FF"/>
    <w:rsid w:val="00AB623B"/>
    <w:rsid w:val="00AB62F6"/>
    <w:rsid w:val="00AB6734"/>
    <w:rsid w:val="00AB693E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B7FC2"/>
    <w:rsid w:val="00AC037D"/>
    <w:rsid w:val="00AC04A6"/>
    <w:rsid w:val="00AC04FE"/>
    <w:rsid w:val="00AC05F0"/>
    <w:rsid w:val="00AC0723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534"/>
    <w:rsid w:val="00AC2933"/>
    <w:rsid w:val="00AC2AB8"/>
    <w:rsid w:val="00AC2ABF"/>
    <w:rsid w:val="00AC2ACF"/>
    <w:rsid w:val="00AC2C8D"/>
    <w:rsid w:val="00AC2D28"/>
    <w:rsid w:val="00AC2F31"/>
    <w:rsid w:val="00AC300D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4A0"/>
    <w:rsid w:val="00AC4621"/>
    <w:rsid w:val="00AC462B"/>
    <w:rsid w:val="00AC46CE"/>
    <w:rsid w:val="00AC4864"/>
    <w:rsid w:val="00AC4893"/>
    <w:rsid w:val="00AC4A7B"/>
    <w:rsid w:val="00AC5028"/>
    <w:rsid w:val="00AC5041"/>
    <w:rsid w:val="00AC5301"/>
    <w:rsid w:val="00AC556E"/>
    <w:rsid w:val="00AC55AD"/>
    <w:rsid w:val="00AC561A"/>
    <w:rsid w:val="00AC5684"/>
    <w:rsid w:val="00AC5702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A6B"/>
    <w:rsid w:val="00AC6B63"/>
    <w:rsid w:val="00AC6CE5"/>
    <w:rsid w:val="00AC6D1F"/>
    <w:rsid w:val="00AC6D6E"/>
    <w:rsid w:val="00AC6F43"/>
    <w:rsid w:val="00AC6F68"/>
    <w:rsid w:val="00AC6F6A"/>
    <w:rsid w:val="00AC6F99"/>
    <w:rsid w:val="00AC6FE5"/>
    <w:rsid w:val="00AC750E"/>
    <w:rsid w:val="00AC77EC"/>
    <w:rsid w:val="00AC78E4"/>
    <w:rsid w:val="00AC7A21"/>
    <w:rsid w:val="00AC7C2F"/>
    <w:rsid w:val="00AC7E47"/>
    <w:rsid w:val="00AD0109"/>
    <w:rsid w:val="00AD01F0"/>
    <w:rsid w:val="00AD0348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78"/>
    <w:rsid w:val="00AD12B4"/>
    <w:rsid w:val="00AD1479"/>
    <w:rsid w:val="00AD1928"/>
    <w:rsid w:val="00AD1A49"/>
    <w:rsid w:val="00AD1B18"/>
    <w:rsid w:val="00AD1B69"/>
    <w:rsid w:val="00AD1BC5"/>
    <w:rsid w:val="00AD1C53"/>
    <w:rsid w:val="00AD1FAC"/>
    <w:rsid w:val="00AD2008"/>
    <w:rsid w:val="00AD2029"/>
    <w:rsid w:val="00AD235D"/>
    <w:rsid w:val="00AD236A"/>
    <w:rsid w:val="00AD276F"/>
    <w:rsid w:val="00AD309F"/>
    <w:rsid w:val="00AD3220"/>
    <w:rsid w:val="00AD32AF"/>
    <w:rsid w:val="00AD353B"/>
    <w:rsid w:val="00AD35F6"/>
    <w:rsid w:val="00AD37A9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AB4"/>
    <w:rsid w:val="00AD4E96"/>
    <w:rsid w:val="00AD5447"/>
    <w:rsid w:val="00AD54A6"/>
    <w:rsid w:val="00AD54C9"/>
    <w:rsid w:val="00AD57B9"/>
    <w:rsid w:val="00AD5965"/>
    <w:rsid w:val="00AD5E16"/>
    <w:rsid w:val="00AD5EF2"/>
    <w:rsid w:val="00AD6253"/>
    <w:rsid w:val="00AD62A5"/>
    <w:rsid w:val="00AD64D4"/>
    <w:rsid w:val="00AD687D"/>
    <w:rsid w:val="00AD6903"/>
    <w:rsid w:val="00AD6A0A"/>
    <w:rsid w:val="00AD6D2E"/>
    <w:rsid w:val="00AD6D8F"/>
    <w:rsid w:val="00AD6E06"/>
    <w:rsid w:val="00AD6FC8"/>
    <w:rsid w:val="00AD71B8"/>
    <w:rsid w:val="00AD72A3"/>
    <w:rsid w:val="00AD731C"/>
    <w:rsid w:val="00AD732E"/>
    <w:rsid w:val="00AD736C"/>
    <w:rsid w:val="00AD7499"/>
    <w:rsid w:val="00AD77E0"/>
    <w:rsid w:val="00AD7865"/>
    <w:rsid w:val="00AD7914"/>
    <w:rsid w:val="00AD7AB6"/>
    <w:rsid w:val="00AE00F9"/>
    <w:rsid w:val="00AE0572"/>
    <w:rsid w:val="00AE063E"/>
    <w:rsid w:val="00AE0CCD"/>
    <w:rsid w:val="00AE1077"/>
    <w:rsid w:val="00AE11FE"/>
    <w:rsid w:val="00AE139C"/>
    <w:rsid w:val="00AE14CE"/>
    <w:rsid w:val="00AE1641"/>
    <w:rsid w:val="00AE1729"/>
    <w:rsid w:val="00AE18FE"/>
    <w:rsid w:val="00AE195A"/>
    <w:rsid w:val="00AE1E66"/>
    <w:rsid w:val="00AE2064"/>
    <w:rsid w:val="00AE225D"/>
    <w:rsid w:val="00AE239E"/>
    <w:rsid w:val="00AE246A"/>
    <w:rsid w:val="00AE2533"/>
    <w:rsid w:val="00AE269E"/>
    <w:rsid w:val="00AE27CD"/>
    <w:rsid w:val="00AE2820"/>
    <w:rsid w:val="00AE2C8D"/>
    <w:rsid w:val="00AE2CFD"/>
    <w:rsid w:val="00AE2D28"/>
    <w:rsid w:val="00AE2D4E"/>
    <w:rsid w:val="00AE2FCD"/>
    <w:rsid w:val="00AE31FF"/>
    <w:rsid w:val="00AE32F8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4C"/>
    <w:rsid w:val="00AE42DF"/>
    <w:rsid w:val="00AE4559"/>
    <w:rsid w:val="00AE496B"/>
    <w:rsid w:val="00AE4B1F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BC4"/>
    <w:rsid w:val="00AE6C5B"/>
    <w:rsid w:val="00AE6CBB"/>
    <w:rsid w:val="00AE6F90"/>
    <w:rsid w:val="00AE6FA6"/>
    <w:rsid w:val="00AE737F"/>
    <w:rsid w:val="00AE7751"/>
    <w:rsid w:val="00AE781B"/>
    <w:rsid w:val="00AE7981"/>
    <w:rsid w:val="00AE7D87"/>
    <w:rsid w:val="00AF01FF"/>
    <w:rsid w:val="00AF054B"/>
    <w:rsid w:val="00AF06B7"/>
    <w:rsid w:val="00AF06EB"/>
    <w:rsid w:val="00AF0740"/>
    <w:rsid w:val="00AF0BD0"/>
    <w:rsid w:val="00AF0D4F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EFE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3C35"/>
    <w:rsid w:val="00AF4549"/>
    <w:rsid w:val="00AF45DE"/>
    <w:rsid w:val="00AF4A0F"/>
    <w:rsid w:val="00AF4A44"/>
    <w:rsid w:val="00AF4E4D"/>
    <w:rsid w:val="00AF5017"/>
    <w:rsid w:val="00AF551D"/>
    <w:rsid w:val="00AF55E7"/>
    <w:rsid w:val="00AF57F5"/>
    <w:rsid w:val="00AF5877"/>
    <w:rsid w:val="00AF5CB6"/>
    <w:rsid w:val="00AF5E99"/>
    <w:rsid w:val="00AF6383"/>
    <w:rsid w:val="00AF6463"/>
    <w:rsid w:val="00AF6662"/>
    <w:rsid w:val="00AF66F0"/>
    <w:rsid w:val="00AF6C56"/>
    <w:rsid w:val="00AF6D73"/>
    <w:rsid w:val="00AF6F5B"/>
    <w:rsid w:val="00AF6F70"/>
    <w:rsid w:val="00AF7271"/>
    <w:rsid w:val="00AF728B"/>
    <w:rsid w:val="00AF7455"/>
    <w:rsid w:val="00AF7557"/>
    <w:rsid w:val="00AF77B8"/>
    <w:rsid w:val="00AF7BDA"/>
    <w:rsid w:val="00AF7C55"/>
    <w:rsid w:val="00AF7ED0"/>
    <w:rsid w:val="00B00497"/>
    <w:rsid w:val="00B0052E"/>
    <w:rsid w:val="00B0073F"/>
    <w:rsid w:val="00B00860"/>
    <w:rsid w:val="00B00924"/>
    <w:rsid w:val="00B009B2"/>
    <w:rsid w:val="00B009EC"/>
    <w:rsid w:val="00B0107C"/>
    <w:rsid w:val="00B01389"/>
    <w:rsid w:val="00B01433"/>
    <w:rsid w:val="00B01590"/>
    <w:rsid w:val="00B01620"/>
    <w:rsid w:val="00B0181B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4016"/>
    <w:rsid w:val="00B040A7"/>
    <w:rsid w:val="00B0421F"/>
    <w:rsid w:val="00B04D9C"/>
    <w:rsid w:val="00B0503C"/>
    <w:rsid w:val="00B0534D"/>
    <w:rsid w:val="00B05437"/>
    <w:rsid w:val="00B05553"/>
    <w:rsid w:val="00B05594"/>
    <w:rsid w:val="00B0608E"/>
    <w:rsid w:val="00B0609E"/>
    <w:rsid w:val="00B060EA"/>
    <w:rsid w:val="00B0632D"/>
    <w:rsid w:val="00B06389"/>
    <w:rsid w:val="00B063C7"/>
    <w:rsid w:val="00B065B3"/>
    <w:rsid w:val="00B06783"/>
    <w:rsid w:val="00B069AA"/>
    <w:rsid w:val="00B07056"/>
    <w:rsid w:val="00B07330"/>
    <w:rsid w:val="00B07436"/>
    <w:rsid w:val="00B07684"/>
    <w:rsid w:val="00B078A7"/>
    <w:rsid w:val="00B07925"/>
    <w:rsid w:val="00B07B82"/>
    <w:rsid w:val="00B10096"/>
    <w:rsid w:val="00B1009F"/>
    <w:rsid w:val="00B10129"/>
    <w:rsid w:val="00B10174"/>
    <w:rsid w:val="00B103D6"/>
    <w:rsid w:val="00B104F0"/>
    <w:rsid w:val="00B1074C"/>
    <w:rsid w:val="00B10A7D"/>
    <w:rsid w:val="00B10C7C"/>
    <w:rsid w:val="00B10C8C"/>
    <w:rsid w:val="00B10CAB"/>
    <w:rsid w:val="00B10CB6"/>
    <w:rsid w:val="00B10D0A"/>
    <w:rsid w:val="00B10EA8"/>
    <w:rsid w:val="00B10EC3"/>
    <w:rsid w:val="00B10EC6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3DF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81"/>
    <w:rsid w:val="00B13D40"/>
    <w:rsid w:val="00B13DCB"/>
    <w:rsid w:val="00B13E01"/>
    <w:rsid w:val="00B14161"/>
    <w:rsid w:val="00B141AD"/>
    <w:rsid w:val="00B142D1"/>
    <w:rsid w:val="00B14383"/>
    <w:rsid w:val="00B144F6"/>
    <w:rsid w:val="00B14575"/>
    <w:rsid w:val="00B14631"/>
    <w:rsid w:val="00B146D8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76A"/>
    <w:rsid w:val="00B15896"/>
    <w:rsid w:val="00B15EFF"/>
    <w:rsid w:val="00B16453"/>
    <w:rsid w:val="00B164B6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A4E"/>
    <w:rsid w:val="00B22BD7"/>
    <w:rsid w:val="00B22ED0"/>
    <w:rsid w:val="00B230B5"/>
    <w:rsid w:val="00B23306"/>
    <w:rsid w:val="00B23378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6F10"/>
    <w:rsid w:val="00B27252"/>
    <w:rsid w:val="00B2777B"/>
    <w:rsid w:val="00B27A5A"/>
    <w:rsid w:val="00B27C62"/>
    <w:rsid w:val="00B27DF1"/>
    <w:rsid w:val="00B27E01"/>
    <w:rsid w:val="00B27F63"/>
    <w:rsid w:val="00B3039D"/>
    <w:rsid w:val="00B305B7"/>
    <w:rsid w:val="00B30B45"/>
    <w:rsid w:val="00B30DAC"/>
    <w:rsid w:val="00B30DBA"/>
    <w:rsid w:val="00B30F10"/>
    <w:rsid w:val="00B31394"/>
    <w:rsid w:val="00B31398"/>
    <w:rsid w:val="00B313B6"/>
    <w:rsid w:val="00B313CB"/>
    <w:rsid w:val="00B3149C"/>
    <w:rsid w:val="00B3160F"/>
    <w:rsid w:val="00B319A0"/>
    <w:rsid w:val="00B319CD"/>
    <w:rsid w:val="00B31C73"/>
    <w:rsid w:val="00B31D2F"/>
    <w:rsid w:val="00B31D9B"/>
    <w:rsid w:val="00B31EDB"/>
    <w:rsid w:val="00B31F5D"/>
    <w:rsid w:val="00B3229D"/>
    <w:rsid w:val="00B322D0"/>
    <w:rsid w:val="00B3230B"/>
    <w:rsid w:val="00B325BE"/>
    <w:rsid w:val="00B32A29"/>
    <w:rsid w:val="00B32DDA"/>
    <w:rsid w:val="00B33132"/>
    <w:rsid w:val="00B33193"/>
    <w:rsid w:val="00B337B9"/>
    <w:rsid w:val="00B3384C"/>
    <w:rsid w:val="00B33BFF"/>
    <w:rsid w:val="00B34119"/>
    <w:rsid w:val="00B3414B"/>
    <w:rsid w:val="00B3423A"/>
    <w:rsid w:val="00B344E4"/>
    <w:rsid w:val="00B3452F"/>
    <w:rsid w:val="00B346D5"/>
    <w:rsid w:val="00B3475D"/>
    <w:rsid w:val="00B3489B"/>
    <w:rsid w:val="00B34C46"/>
    <w:rsid w:val="00B34E09"/>
    <w:rsid w:val="00B34E82"/>
    <w:rsid w:val="00B34EBA"/>
    <w:rsid w:val="00B3543E"/>
    <w:rsid w:val="00B35557"/>
    <w:rsid w:val="00B35756"/>
    <w:rsid w:val="00B36657"/>
    <w:rsid w:val="00B36BC4"/>
    <w:rsid w:val="00B36CA7"/>
    <w:rsid w:val="00B36EF5"/>
    <w:rsid w:val="00B37183"/>
    <w:rsid w:val="00B372BA"/>
    <w:rsid w:val="00B37554"/>
    <w:rsid w:val="00B37586"/>
    <w:rsid w:val="00B37655"/>
    <w:rsid w:val="00B378C2"/>
    <w:rsid w:val="00B37953"/>
    <w:rsid w:val="00B37B37"/>
    <w:rsid w:val="00B37B7C"/>
    <w:rsid w:val="00B37B95"/>
    <w:rsid w:val="00B37C2E"/>
    <w:rsid w:val="00B37CA5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3A"/>
    <w:rsid w:val="00B4127F"/>
    <w:rsid w:val="00B41377"/>
    <w:rsid w:val="00B4149F"/>
    <w:rsid w:val="00B4164E"/>
    <w:rsid w:val="00B41B83"/>
    <w:rsid w:val="00B41F0F"/>
    <w:rsid w:val="00B41F92"/>
    <w:rsid w:val="00B42305"/>
    <w:rsid w:val="00B425C6"/>
    <w:rsid w:val="00B42626"/>
    <w:rsid w:val="00B426D5"/>
    <w:rsid w:val="00B42C74"/>
    <w:rsid w:val="00B42DBD"/>
    <w:rsid w:val="00B42F98"/>
    <w:rsid w:val="00B43188"/>
    <w:rsid w:val="00B432D6"/>
    <w:rsid w:val="00B43438"/>
    <w:rsid w:val="00B435B7"/>
    <w:rsid w:val="00B43655"/>
    <w:rsid w:val="00B4390C"/>
    <w:rsid w:val="00B43BD7"/>
    <w:rsid w:val="00B43BFF"/>
    <w:rsid w:val="00B43C8D"/>
    <w:rsid w:val="00B43CDF"/>
    <w:rsid w:val="00B440CC"/>
    <w:rsid w:val="00B441C7"/>
    <w:rsid w:val="00B44246"/>
    <w:rsid w:val="00B443C2"/>
    <w:rsid w:val="00B44405"/>
    <w:rsid w:val="00B44683"/>
    <w:rsid w:val="00B4476B"/>
    <w:rsid w:val="00B44832"/>
    <w:rsid w:val="00B44883"/>
    <w:rsid w:val="00B44C7E"/>
    <w:rsid w:val="00B44CD2"/>
    <w:rsid w:val="00B44DED"/>
    <w:rsid w:val="00B44E86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6C98"/>
    <w:rsid w:val="00B46D64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1084"/>
    <w:rsid w:val="00B5137A"/>
    <w:rsid w:val="00B513EB"/>
    <w:rsid w:val="00B5156E"/>
    <w:rsid w:val="00B516E1"/>
    <w:rsid w:val="00B51A37"/>
    <w:rsid w:val="00B51ABB"/>
    <w:rsid w:val="00B51C79"/>
    <w:rsid w:val="00B51CE6"/>
    <w:rsid w:val="00B520A0"/>
    <w:rsid w:val="00B523A5"/>
    <w:rsid w:val="00B5249C"/>
    <w:rsid w:val="00B52517"/>
    <w:rsid w:val="00B52838"/>
    <w:rsid w:val="00B5290B"/>
    <w:rsid w:val="00B529A1"/>
    <w:rsid w:val="00B52E7B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4E10"/>
    <w:rsid w:val="00B5513D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53A"/>
    <w:rsid w:val="00B5654D"/>
    <w:rsid w:val="00B56639"/>
    <w:rsid w:val="00B5664A"/>
    <w:rsid w:val="00B56660"/>
    <w:rsid w:val="00B566FC"/>
    <w:rsid w:val="00B567C3"/>
    <w:rsid w:val="00B568E4"/>
    <w:rsid w:val="00B5719F"/>
    <w:rsid w:val="00B5791F"/>
    <w:rsid w:val="00B57D0E"/>
    <w:rsid w:val="00B57D64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5EA"/>
    <w:rsid w:val="00B6164E"/>
    <w:rsid w:val="00B618DC"/>
    <w:rsid w:val="00B61B0D"/>
    <w:rsid w:val="00B61CA8"/>
    <w:rsid w:val="00B61E83"/>
    <w:rsid w:val="00B61ED9"/>
    <w:rsid w:val="00B61FF5"/>
    <w:rsid w:val="00B633B1"/>
    <w:rsid w:val="00B63615"/>
    <w:rsid w:val="00B63699"/>
    <w:rsid w:val="00B63837"/>
    <w:rsid w:val="00B63A33"/>
    <w:rsid w:val="00B63D0A"/>
    <w:rsid w:val="00B6415B"/>
    <w:rsid w:val="00B64207"/>
    <w:rsid w:val="00B64412"/>
    <w:rsid w:val="00B64433"/>
    <w:rsid w:val="00B64769"/>
    <w:rsid w:val="00B647C4"/>
    <w:rsid w:val="00B64A4D"/>
    <w:rsid w:val="00B64A76"/>
    <w:rsid w:val="00B64AD3"/>
    <w:rsid w:val="00B64AF1"/>
    <w:rsid w:val="00B64B13"/>
    <w:rsid w:val="00B64C26"/>
    <w:rsid w:val="00B64C7F"/>
    <w:rsid w:val="00B65559"/>
    <w:rsid w:val="00B657AA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3EF"/>
    <w:rsid w:val="00B67750"/>
    <w:rsid w:val="00B6792C"/>
    <w:rsid w:val="00B67988"/>
    <w:rsid w:val="00B67C82"/>
    <w:rsid w:val="00B67D86"/>
    <w:rsid w:val="00B67E3F"/>
    <w:rsid w:val="00B70432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236"/>
    <w:rsid w:val="00B723AB"/>
    <w:rsid w:val="00B72554"/>
    <w:rsid w:val="00B72740"/>
    <w:rsid w:val="00B72A19"/>
    <w:rsid w:val="00B72D8C"/>
    <w:rsid w:val="00B72F87"/>
    <w:rsid w:val="00B73215"/>
    <w:rsid w:val="00B733CA"/>
    <w:rsid w:val="00B734E6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9A"/>
    <w:rsid w:val="00B74337"/>
    <w:rsid w:val="00B744A8"/>
    <w:rsid w:val="00B74564"/>
    <w:rsid w:val="00B7474C"/>
    <w:rsid w:val="00B7497A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EE"/>
    <w:rsid w:val="00B75C01"/>
    <w:rsid w:val="00B760BA"/>
    <w:rsid w:val="00B760EE"/>
    <w:rsid w:val="00B76160"/>
    <w:rsid w:val="00B762D7"/>
    <w:rsid w:val="00B7646A"/>
    <w:rsid w:val="00B7654E"/>
    <w:rsid w:val="00B76605"/>
    <w:rsid w:val="00B766F8"/>
    <w:rsid w:val="00B76779"/>
    <w:rsid w:val="00B767ED"/>
    <w:rsid w:val="00B7682A"/>
    <w:rsid w:val="00B7688B"/>
    <w:rsid w:val="00B76941"/>
    <w:rsid w:val="00B76C5E"/>
    <w:rsid w:val="00B76CEE"/>
    <w:rsid w:val="00B76D72"/>
    <w:rsid w:val="00B7716F"/>
    <w:rsid w:val="00B774CF"/>
    <w:rsid w:val="00B77825"/>
    <w:rsid w:val="00B77AFF"/>
    <w:rsid w:val="00B77D6B"/>
    <w:rsid w:val="00B8026D"/>
    <w:rsid w:val="00B806EA"/>
    <w:rsid w:val="00B80E22"/>
    <w:rsid w:val="00B8101A"/>
    <w:rsid w:val="00B810D6"/>
    <w:rsid w:val="00B81147"/>
    <w:rsid w:val="00B814BA"/>
    <w:rsid w:val="00B815E2"/>
    <w:rsid w:val="00B81618"/>
    <w:rsid w:val="00B81915"/>
    <w:rsid w:val="00B819FE"/>
    <w:rsid w:val="00B81BC8"/>
    <w:rsid w:val="00B81BC9"/>
    <w:rsid w:val="00B81EF6"/>
    <w:rsid w:val="00B81F8A"/>
    <w:rsid w:val="00B820D7"/>
    <w:rsid w:val="00B825FE"/>
    <w:rsid w:val="00B827C2"/>
    <w:rsid w:val="00B8294F"/>
    <w:rsid w:val="00B829F8"/>
    <w:rsid w:val="00B82DAD"/>
    <w:rsid w:val="00B82F9C"/>
    <w:rsid w:val="00B82FE1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381"/>
    <w:rsid w:val="00B84A65"/>
    <w:rsid w:val="00B84B7E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B8E"/>
    <w:rsid w:val="00B86B91"/>
    <w:rsid w:val="00B86BB0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04B"/>
    <w:rsid w:val="00B90555"/>
    <w:rsid w:val="00B906A4"/>
    <w:rsid w:val="00B90DA4"/>
    <w:rsid w:val="00B9146A"/>
    <w:rsid w:val="00B9156D"/>
    <w:rsid w:val="00B916C5"/>
    <w:rsid w:val="00B9196A"/>
    <w:rsid w:val="00B91CAD"/>
    <w:rsid w:val="00B91DB3"/>
    <w:rsid w:val="00B91ECB"/>
    <w:rsid w:val="00B92138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EBD"/>
    <w:rsid w:val="00B94289"/>
    <w:rsid w:val="00B94565"/>
    <w:rsid w:val="00B945C3"/>
    <w:rsid w:val="00B948E7"/>
    <w:rsid w:val="00B949F1"/>
    <w:rsid w:val="00B94ACC"/>
    <w:rsid w:val="00B94B2A"/>
    <w:rsid w:val="00B94B48"/>
    <w:rsid w:val="00B94CCF"/>
    <w:rsid w:val="00B94CF9"/>
    <w:rsid w:val="00B94D7D"/>
    <w:rsid w:val="00B94DA7"/>
    <w:rsid w:val="00B94ED0"/>
    <w:rsid w:val="00B951EF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6D35"/>
    <w:rsid w:val="00B974C2"/>
    <w:rsid w:val="00B975F0"/>
    <w:rsid w:val="00B977FD"/>
    <w:rsid w:val="00B97AC5"/>
    <w:rsid w:val="00B97B26"/>
    <w:rsid w:val="00B97E54"/>
    <w:rsid w:val="00BA0405"/>
    <w:rsid w:val="00BA0450"/>
    <w:rsid w:val="00BA0496"/>
    <w:rsid w:val="00BA080E"/>
    <w:rsid w:val="00BA081F"/>
    <w:rsid w:val="00BA0B88"/>
    <w:rsid w:val="00BA0BE0"/>
    <w:rsid w:val="00BA0EFA"/>
    <w:rsid w:val="00BA14A0"/>
    <w:rsid w:val="00BA1516"/>
    <w:rsid w:val="00BA1571"/>
    <w:rsid w:val="00BA1854"/>
    <w:rsid w:val="00BA1A32"/>
    <w:rsid w:val="00BA1C80"/>
    <w:rsid w:val="00BA210D"/>
    <w:rsid w:val="00BA2299"/>
    <w:rsid w:val="00BA268B"/>
    <w:rsid w:val="00BA28F1"/>
    <w:rsid w:val="00BA2BC5"/>
    <w:rsid w:val="00BA2DB0"/>
    <w:rsid w:val="00BA2DF8"/>
    <w:rsid w:val="00BA2F09"/>
    <w:rsid w:val="00BA3038"/>
    <w:rsid w:val="00BA3304"/>
    <w:rsid w:val="00BA339D"/>
    <w:rsid w:val="00BA33AF"/>
    <w:rsid w:val="00BA34E9"/>
    <w:rsid w:val="00BA356F"/>
    <w:rsid w:val="00BA373B"/>
    <w:rsid w:val="00BA37EA"/>
    <w:rsid w:val="00BA38FB"/>
    <w:rsid w:val="00BA3D56"/>
    <w:rsid w:val="00BA3ED6"/>
    <w:rsid w:val="00BA403E"/>
    <w:rsid w:val="00BA406E"/>
    <w:rsid w:val="00BA473B"/>
    <w:rsid w:val="00BA4754"/>
    <w:rsid w:val="00BA4CA5"/>
    <w:rsid w:val="00BA4E44"/>
    <w:rsid w:val="00BA4F1B"/>
    <w:rsid w:val="00BA4FDA"/>
    <w:rsid w:val="00BA50F3"/>
    <w:rsid w:val="00BA5242"/>
    <w:rsid w:val="00BA52AD"/>
    <w:rsid w:val="00BA5358"/>
    <w:rsid w:val="00BA5416"/>
    <w:rsid w:val="00BA5450"/>
    <w:rsid w:val="00BA545B"/>
    <w:rsid w:val="00BA5498"/>
    <w:rsid w:val="00BA5504"/>
    <w:rsid w:val="00BA586C"/>
    <w:rsid w:val="00BA5937"/>
    <w:rsid w:val="00BA5954"/>
    <w:rsid w:val="00BA5998"/>
    <w:rsid w:val="00BA59F1"/>
    <w:rsid w:val="00BA5B05"/>
    <w:rsid w:val="00BA5C10"/>
    <w:rsid w:val="00BA5D0A"/>
    <w:rsid w:val="00BA5E33"/>
    <w:rsid w:val="00BA5EA8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B02AD"/>
    <w:rsid w:val="00BB051B"/>
    <w:rsid w:val="00BB055E"/>
    <w:rsid w:val="00BB0699"/>
    <w:rsid w:val="00BB093C"/>
    <w:rsid w:val="00BB0AC5"/>
    <w:rsid w:val="00BB0CE5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0FA"/>
    <w:rsid w:val="00BB217E"/>
    <w:rsid w:val="00BB23E0"/>
    <w:rsid w:val="00BB25F3"/>
    <w:rsid w:val="00BB2BE6"/>
    <w:rsid w:val="00BB2C73"/>
    <w:rsid w:val="00BB2EA9"/>
    <w:rsid w:val="00BB2EEF"/>
    <w:rsid w:val="00BB304E"/>
    <w:rsid w:val="00BB315C"/>
    <w:rsid w:val="00BB354D"/>
    <w:rsid w:val="00BB35D5"/>
    <w:rsid w:val="00BB3A2A"/>
    <w:rsid w:val="00BB3A7F"/>
    <w:rsid w:val="00BB4192"/>
    <w:rsid w:val="00BB4473"/>
    <w:rsid w:val="00BB494B"/>
    <w:rsid w:val="00BB49CD"/>
    <w:rsid w:val="00BB4B07"/>
    <w:rsid w:val="00BB4E71"/>
    <w:rsid w:val="00BB569D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6EE"/>
    <w:rsid w:val="00BB671F"/>
    <w:rsid w:val="00BB6776"/>
    <w:rsid w:val="00BB6CE5"/>
    <w:rsid w:val="00BB7210"/>
    <w:rsid w:val="00BB73B8"/>
    <w:rsid w:val="00BB75C8"/>
    <w:rsid w:val="00BB763C"/>
    <w:rsid w:val="00BB79C3"/>
    <w:rsid w:val="00BB7ABC"/>
    <w:rsid w:val="00BB7C62"/>
    <w:rsid w:val="00BB7DD2"/>
    <w:rsid w:val="00BC0167"/>
    <w:rsid w:val="00BC0575"/>
    <w:rsid w:val="00BC0596"/>
    <w:rsid w:val="00BC05AE"/>
    <w:rsid w:val="00BC0CD3"/>
    <w:rsid w:val="00BC0D00"/>
    <w:rsid w:val="00BC106F"/>
    <w:rsid w:val="00BC181D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947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BDF"/>
    <w:rsid w:val="00BC5DCB"/>
    <w:rsid w:val="00BC5DD4"/>
    <w:rsid w:val="00BC6027"/>
    <w:rsid w:val="00BC61B7"/>
    <w:rsid w:val="00BC639D"/>
    <w:rsid w:val="00BC648C"/>
    <w:rsid w:val="00BC64E5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A99"/>
    <w:rsid w:val="00BD2B01"/>
    <w:rsid w:val="00BD2B43"/>
    <w:rsid w:val="00BD2C42"/>
    <w:rsid w:val="00BD2D58"/>
    <w:rsid w:val="00BD31D4"/>
    <w:rsid w:val="00BD3771"/>
    <w:rsid w:val="00BD3C36"/>
    <w:rsid w:val="00BD3C60"/>
    <w:rsid w:val="00BD424C"/>
    <w:rsid w:val="00BD45FB"/>
    <w:rsid w:val="00BD4A90"/>
    <w:rsid w:val="00BD4AC3"/>
    <w:rsid w:val="00BD4B2D"/>
    <w:rsid w:val="00BD4E82"/>
    <w:rsid w:val="00BD5130"/>
    <w:rsid w:val="00BD51C2"/>
    <w:rsid w:val="00BD535E"/>
    <w:rsid w:val="00BD53EB"/>
    <w:rsid w:val="00BD5501"/>
    <w:rsid w:val="00BD5615"/>
    <w:rsid w:val="00BD5AA9"/>
    <w:rsid w:val="00BD5B4A"/>
    <w:rsid w:val="00BD5D8E"/>
    <w:rsid w:val="00BD5DD8"/>
    <w:rsid w:val="00BD60BA"/>
    <w:rsid w:val="00BD643E"/>
    <w:rsid w:val="00BD654F"/>
    <w:rsid w:val="00BD65BA"/>
    <w:rsid w:val="00BD6921"/>
    <w:rsid w:val="00BD6997"/>
    <w:rsid w:val="00BD6A8C"/>
    <w:rsid w:val="00BD6BA0"/>
    <w:rsid w:val="00BD6CF0"/>
    <w:rsid w:val="00BD6F6B"/>
    <w:rsid w:val="00BD70C5"/>
    <w:rsid w:val="00BD7346"/>
    <w:rsid w:val="00BD73D5"/>
    <w:rsid w:val="00BD74BD"/>
    <w:rsid w:val="00BD7D87"/>
    <w:rsid w:val="00BD7E5C"/>
    <w:rsid w:val="00BD7F49"/>
    <w:rsid w:val="00BE000D"/>
    <w:rsid w:val="00BE05AB"/>
    <w:rsid w:val="00BE05AC"/>
    <w:rsid w:val="00BE05F4"/>
    <w:rsid w:val="00BE07F1"/>
    <w:rsid w:val="00BE08D0"/>
    <w:rsid w:val="00BE093D"/>
    <w:rsid w:val="00BE0A88"/>
    <w:rsid w:val="00BE0C35"/>
    <w:rsid w:val="00BE0CA7"/>
    <w:rsid w:val="00BE10D4"/>
    <w:rsid w:val="00BE112A"/>
    <w:rsid w:val="00BE1160"/>
    <w:rsid w:val="00BE1233"/>
    <w:rsid w:val="00BE12E3"/>
    <w:rsid w:val="00BE163D"/>
    <w:rsid w:val="00BE1734"/>
    <w:rsid w:val="00BE1738"/>
    <w:rsid w:val="00BE1864"/>
    <w:rsid w:val="00BE2075"/>
    <w:rsid w:val="00BE2093"/>
    <w:rsid w:val="00BE20CB"/>
    <w:rsid w:val="00BE235C"/>
    <w:rsid w:val="00BE23A3"/>
    <w:rsid w:val="00BE240B"/>
    <w:rsid w:val="00BE26ED"/>
    <w:rsid w:val="00BE27FA"/>
    <w:rsid w:val="00BE2855"/>
    <w:rsid w:val="00BE2BD0"/>
    <w:rsid w:val="00BE2C41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E13"/>
    <w:rsid w:val="00BE4F32"/>
    <w:rsid w:val="00BE4F83"/>
    <w:rsid w:val="00BE4FC3"/>
    <w:rsid w:val="00BE503D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6B2"/>
    <w:rsid w:val="00BE788F"/>
    <w:rsid w:val="00BE78DB"/>
    <w:rsid w:val="00BE79F8"/>
    <w:rsid w:val="00BE7A27"/>
    <w:rsid w:val="00BE7A42"/>
    <w:rsid w:val="00BE7E09"/>
    <w:rsid w:val="00BE7E23"/>
    <w:rsid w:val="00BF0044"/>
    <w:rsid w:val="00BF0085"/>
    <w:rsid w:val="00BF00CA"/>
    <w:rsid w:val="00BF011D"/>
    <w:rsid w:val="00BF057B"/>
    <w:rsid w:val="00BF0ACA"/>
    <w:rsid w:val="00BF0AF2"/>
    <w:rsid w:val="00BF0BE3"/>
    <w:rsid w:val="00BF0C79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418"/>
    <w:rsid w:val="00BF2540"/>
    <w:rsid w:val="00BF28EB"/>
    <w:rsid w:val="00BF3154"/>
    <w:rsid w:val="00BF350C"/>
    <w:rsid w:val="00BF378C"/>
    <w:rsid w:val="00BF3986"/>
    <w:rsid w:val="00BF3A0D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1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7022"/>
    <w:rsid w:val="00BF72DF"/>
    <w:rsid w:val="00BF734E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2C5"/>
    <w:rsid w:val="00C00390"/>
    <w:rsid w:val="00C00447"/>
    <w:rsid w:val="00C004FF"/>
    <w:rsid w:val="00C005F8"/>
    <w:rsid w:val="00C00C31"/>
    <w:rsid w:val="00C00DD3"/>
    <w:rsid w:val="00C00F39"/>
    <w:rsid w:val="00C00F5A"/>
    <w:rsid w:val="00C0110E"/>
    <w:rsid w:val="00C0146C"/>
    <w:rsid w:val="00C01804"/>
    <w:rsid w:val="00C01907"/>
    <w:rsid w:val="00C01945"/>
    <w:rsid w:val="00C019A0"/>
    <w:rsid w:val="00C01A9B"/>
    <w:rsid w:val="00C01C9D"/>
    <w:rsid w:val="00C01D7A"/>
    <w:rsid w:val="00C01EE9"/>
    <w:rsid w:val="00C0201D"/>
    <w:rsid w:val="00C020F2"/>
    <w:rsid w:val="00C02481"/>
    <w:rsid w:val="00C02948"/>
    <w:rsid w:val="00C03075"/>
    <w:rsid w:val="00C030DB"/>
    <w:rsid w:val="00C031C6"/>
    <w:rsid w:val="00C03487"/>
    <w:rsid w:val="00C0350E"/>
    <w:rsid w:val="00C03A86"/>
    <w:rsid w:val="00C03A8B"/>
    <w:rsid w:val="00C03B8E"/>
    <w:rsid w:val="00C03C77"/>
    <w:rsid w:val="00C03E98"/>
    <w:rsid w:val="00C03F71"/>
    <w:rsid w:val="00C03FAC"/>
    <w:rsid w:val="00C0419E"/>
    <w:rsid w:val="00C044DA"/>
    <w:rsid w:val="00C04B0A"/>
    <w:rsid w:val="00C04BA4"/>
    <w:rsid w:val="00C04BE9"/>
    <w:rsid w:val="00C04BEF"/>
    <w:rsid w:val="00C04C14"/>
    <w:rsid w:val="00C04F22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6EA4"/>
    <w:rsid w:val="00C07400"/>
    <w:rsid w:val="00C07805"/>
    <w:rsid w:val="00C07A9C"/>
    <w:rsid w:val="00C07C5D"/>
    <w:rsid w:val="00C07F85"/>
    <w:rsid w:val="00C07FBD"/>
    <w:rsid w:val="00C10A9F"/>
    <w:rsid w:val="00C10BB4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2E0"/>
    <w:rsid w:val="00C12409"/>
    <w:rsid w:val="00C12496"/>
    <w:rsid w:val="00C12871"/>
    <w:rsid w:val="00C12A67"/>
    <w:rsid w:val="00C12D88"/>
    <w:rsid w:val="00C12F7E"/>
    <w:rsid w:val="00C1308D"/>
    <w:rsid w:val="00C133D9"/>
    <w:rsid w:val="00C13434"/>
    <w:rsid w:val="00C1377F"/>
    <w:rsid w:val="00C13882"/>
    <w:rsid w:val="00C13917"/>
    <w:rsid w:val="00C13C3C"/>
    <w:rsid w:val="00C13C60"/>
    <w:rsid w:val="00C13C71"/>
    <w:rsid w:val="00C13D41"/>
    <w:rsid w:val="00C13D8D"/>
    <w:rsid w:val="00C14841"/>
    <w:rsid w:val="00C1488F"/>
    <w:rsid w:val="00C149B7"/>
    <w:rsid w:val="00C14A05"/>
    <w:rsid w:val="00C14CA8"/>
    <w:rsid w:val="00C14D1C"/>
    <w:rsid w:val="00C14F4E"/>
    <w:rsid w:val="00C14FB7"/>
    <w:rsid w:val="00C14FBB"/>
    <w:rsid w:val="00C15202"/>
    <w:rsid w:val="00C152C8"/>
    <w:rsid w:val="00C153FE"/>
    <w:rsid w:val="00C156E4"/>
    <w:rsid w:val="00C15CFD"/>
    <w:rsid w:val="00C15E09"/>
    <w:rsid w:val="00C15FB1"/>
    <w:rsid w:val="00C16066"/>
    <w:rsid w:val="00C160D7"/>
    <w:rsid w:val="00C16208"/>
    <w:rsid w:val="00C162CE"/>
    <w:rsid w:val="00C162F0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52"/>
    <w:rsid w:val="00C17874"/>
    <w:rsid w:val="00C1788E"/>
    <w:rsid w:val="00C17A7C"/>
    <w:rsid w:val="00C17BFB"/>
    <w:rsid w:val="00C17CFE"/>
    <w:rsid w:val="00C17DBC"/>
    <w:rsid w:val="00C17F8E"/>
    <w:rsid w:val="00C203C8"/>
    <w:rsid w:val="00C203D4"/>
    <w:rsid w:val="00C20434"/>
    <w:rsid w:val="00C2043A"/>
    <w:rsid w:val="00C20818"/>
    <w:rsid w:val="00C209E0"/>
    <w:rsid w:val="00C20A8D"/>
    <w:rsid w:val="00C20D03"/>
    <w:rsid w:val="00C20D1A"/>
    <w:rsid w:val="00C20D28"/>
    <w:rsid w:val="00C20DC8"/>
    <w:rsid w:val="00C20FA6"/>
    <w:rsid w:val="00C211E3"/>
    <w:rsid w:val="00C211E4"/>
    <w:rsid w:val="00C21266"/>
    <w:rsid w:val="00C21271"/>
    <w:rsid w:val="00C21299"/>
    <w:rsid w:val="00C2165F"/>
    <w:rsid w:val="00C2177B"/>
    <w:rsid w:val="00C21BF1"/>
    <w:rsid w:val="00C21D3E"/>
    <w:rsid w:val="00C22004"/>
    <w:rsid w:val="00C220D2"/>
    <w:rsid w:val="00C22381"/>
    <w:rsid w:val="00C22782"/>
    <w:rsid w:val="00C22A25"/>
    <w:rsid w:val="00C22CC1"/>
    <w:rsid w:val="00C22EAD"/>
    <w:rsid w:val="00C230CF"/>
    <w:rsid w:val="00C2327F"/>
    <w:rsid w:val="00C232B6"/>
    <w:rsid w:val="00C2356B"/>
    <w:rsid w:val="00C2358A"/>
    <w:rsid w:val="00C236D7"/>
    <w:rsid w:val="00C23921"/>
    <w:rsid w:val="00C239DE"/>
    <w:rsid w:val="00C23DF6"/>
    <w:rsid w:val="00C2449F"/>
    <w:rsid w:val="00C2473A"/>
    <w:rsid w:val="00C2483E"/>
    <w:rsid w:val="00C24847"/>
    <w:rsid w:val="00C24894"/>
    <w:rsid w:val="00C249F3"/>
    <w:rsid w:val="00C249FC"/>
    <w:rsid w:val="00C24A3B"/>
    <w:rsid w:val="00C24A5F"/>
    <w:rsid w:val="00C24BDE"/>
    <w:rsid w:val="00C250AD"/>
    <w:rsid w:val="00C25299"/>
    <w:rsid w:val="00C25373"/>
    <w:rsid w:val="00C2544C"/>
    <w:rsid w:val="00C25526"/>
    <w:rsid w:val="00C25632"/>
    <w:rsid w:val="00C2573D"/>
    <w:rsid w:val="00C257EB"/>
    <w:rsid w:val="00C257F1"/>
    <w:rsid w:val="00C25A11"/>
    <w:rsid w:val="00C25AAE"/>
    <w:rsid w:val="00C25F07"/>
    <w:rsid w:val="00C25FC9"/>
    <w:rsid w:val="00C260D6"/>
    <w:rsid w:val="00C26350"/>
    <w:rsid w:val="00C2660B"/>
    <w:rsid w:val="00C2672B"/>
    <w:rsid w:val="00C26BF6"/>
    <w:rsid w:val="00C26C78"/>
    <w:rsid w:val="00C26DD8"/>
    <w:rsid w:val="00C27273"/>
    <w:rsid w:val="00C2730E"/>
    <w:rsid w:val="00C2747C"/>
    <w:rsid w:val="00C27A74"/>
    <w:rsid w:val="00C27D5D"/>
    <w:rsid w:val="00C27DA8"/>
    <w:rsid w:val="00C27F84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9EB"/>
    <w:rsid w:val="00C328AE"/>
    <w:rsid w:val="00C32B79"/>
    <w:rsid w:val="00C32F54"/>
    <w:rsid w:val="00C33168"/>
    <w:rsid w:val="00C3338B"/>
    <w:rsid w:val="00C335A6"/>
    <w:rsid w:val="00C33D6F"/>
    <w:rsid w:val="00C34042"/>
    <w:rsid w:val="00C340A2"/>
    <w:rsid w:val="00C34323"/>
    <w:rsid w:val="00C34360"/>
    <w:rsid w:val="00C34654"/>
    <w:rsid w:val="00C34742"/>
    <w:rsid w:val="00C34775"/>
    <w:rsid w:val="00C34AC9"/>
    <w:rsid w:val="00C34B50"/>
    <w:rsid w:val="00C34BA0"/>
    <w:rsid w:val="00C34C85"/>
    <w:rsid w:val="00C34E6E"/>
    <w:rsid w:val="00C351B0"/>
    <w:rsid w:val="00C35202"/>
    <w:rsid w:val="00C35379"/>
    <w:rsid w:val="00C3554D"/>
    <w:rsid w:val="00C355D4"/>
    <w:rsid w:val="00C357A9"/>
    <w:rsid w:val="00C36022"/>
    <w:rsid w:val="00C361FB"/>
    <w:rsid w:val="00C363B7"/>
    <w:rsid w:val="00C367CD"/>
    <w:rsid w:val="00C3684F"/>
    <w:rsid w:val="00C36DC5"/>
    <w:rsid w:val="00C3705A"/>
    <w:rsid w:val="00C370A4"/>
    <w:rsid w:val="00C3775F"/>
    <w:rsid w:val="00C3791C"/>
    <w:rsid w:val="00C37C05"/>
    <w:rsid w:val="00C37D89"/>
    <w:rsid w:val="00C37DCA"/>
    <w:rsid w:val="00C37FE6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2E9F"/>
    <w:rsid w:val="00C43339"/>
    <w:rsid w:val="00C4336F"/>
    <w:rsid w:val="00C436EE"/>
    <w:rsid w:val="00C43D6F"/>
    <w:rsid w:val="00C44547"/>
    <w:rsid w:val="00C44692"/>
    <w:rsid w:val="00C4470D"/>
    <w:rsid w:val="00C44733"/>
    <w:rsid w:val="00C44772"/>
    <w:rsid w:val="00C44809"/>
    <w:rsid w:val="00C44998"/>
    <w:rsid w:val="00C44ABA"/>
    <w:rsid w:val="00C44B4B"/>
    <w:rsid w:val="00C44F80"/>
    <w:rsid w:val="00C45381"/>
    <w:rsid w:val="00C45768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FAE"/>
    <w:rsid w:val="00C51287"/>
    <w:rsid w:val="00C5175C"/>
    <w:rsid w:val="00C5176C"/>
    <w:rsid w:val="00C519E7"/>
    <w:rsid w:val="00C51B8C"/>
    <w:rsid w:val="00C51E3E"/>
    <w:rsid w:val="00C520E6"/>
    <w:rsid w:val="00C52194"/>
    <w:rsid w:val="00C524DA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4C"/>
    <w:rsid w:val="00C53C22"/>
    <w:rsid w:val="00C53D54"/>
    <w:rsid w:val="00C53E3C"/>
    <w:rsid w:val="00C5410E"/>
    <w:rsid w:val="00C54122"/>
    <w:rsid w:val="00C54148"/>
    <w:rsid w:val="00C54291"/>
    <w:rsid w:val="00C5450A"/>
    <w:rsid w:val="00C54A6A"/>
    <w:rsid w:val="00C54D7B"/>
    <w:rsid w:val="00C55033"/>
    <w:rsid w:val="00C55136"/>
    <w:rsid w:val="00C55233"/>
    <w:rsid w:val="00C5537D"/>
    <w:rsid w:val="00C55577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F65"/>
    <w:rsid w:val="00C60050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9C7"/>
    <w:rsid w:val="00C62A1E"/>
    <w:rsid w:val="00C62ABF"/>
    <w:rsid w:val="00C62B82"/>
    <w:rsid w:val="00C62B88"/>
    <w:rsid w:val="00C62D62"/>
    <w:rsid w:val="00C62EFB"/>
    <w:rsid w:val="00C63352"/>
    <w:rsid w:val="00C633A6"/>
    <w:rsid w:val="00C63559"/>
    <w:rsid w:val="00C63583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5BD"/>
    <w:rsid w:val="00C646DA"/>
    <w:rsid w:val="00C6477E"/>
    <w:rsid w:val="00C648C0"/>
    <w:rsid w:val="00C64A9F"/>
    <w:rsid w:val="00C64DBB"/>
    <w:rsid w:val="00C65017"/>
    <w:rsid w:val="00C6519E"/>
    <w:rsid w:val="00C65281"/>
    <w:rsid w:val="00C659DD"/>
    <w:rsid w:val="00C65A1B"/>
    <w:rsid w:val="00C65A48"/>
    <w:rsid w:val="00C65CAF"/>
    <w:rsid w:val="00C65EBC"/>
    <w:rsid w:val="00C6603A"/>
    <w:rsid w:val="00C66050"/>
    <w:rsid w:val="00C6621E"/>
    <w:rsid w:val="00C663E8"/>
    <w:rsid w:val="00C66613"/>
    <w:rsid w:val="00C66989"/>
    <w:rsid w:val="00C66BE1"/>
    <w:rsid w:val="00C671DD"/>
    <w:rsid w:val="00C6742A"/>
    <w:rsid w:val="00C67450"/>
    <w:rsid w:val="00C676E3"/>
    <w:rsid w:val="00C67885"/>
    <w:rsid w:val="00C678F0"/>
    <w:rsid w:val="00C67963"/>
    <w:rsid w:val="00C67A57"/>
    <w:rsid w:val="00C67A95"/>
    <w:rsid w:val="00C67B8C"/>
    <w:rsid w:val="00C67D0A"/>
    <w:rsid w:val="00C67D3A"/>
    <w:rsid w:val="00C67D3E"/>
    <w:rsid w:val="00C67E06"/>
    <w:rsid w:val="00C7029F"/>
    <w:rsid w:val="00C70393"/>
    <w:rsid w:val="00C708B4"/>
    <w:rsid w:val="00C70AC5"/>
    <w:rsid w:val="00C70B87"/>
    <w:rsid w:val="00C70CE9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2FEA"/>
    <w:rsid w:val="00C730B8"/>
    <w:rsid w:val="00C731A6"/>
    <w:rsid w:val="00C7333C"/>
    <w:rsid w:val="00C7362A"/>
    <w:rsid w:val="00C73640"/>
    <w:rsid w:val="00C73656"/>
    <w:rsid w:val="00C7369F"/>
    <w:rsid w:val="00C736B0"/>
    <w:rsid w:val="00C73E7F"/>
    <w:rsid w:val="00C73EA8"/>
    <w:rsid w:val="00C741BC"/>
    <w:rsid w:val="00C741BD"/>
    <w:rsid w:val="00C74338"/>
    <w:rsid w:val="00C74675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417"/>
    <w:rsid w:val="00C76641"/>
    <w:rsid w:val="00C76766"/>
    <w:rsid w:val="00C76FE3"/>
    <w:rsid w:val="00C77072"/>
    <w:rsid w:val="00C770F0"/>
    <w:rsid w:val="00C7731B"/>
    <w:rsid w:val="00C773DF"/>
    <w:rsid w:val="00C7746E"/>
    <w:rsid w:val="00C77496"/>
    <w:rsid w:val="00C77BDA"/>
    <w:rsid w:val="00C77D83"/>
    <w:rsid w:val="00C77DEF"/>
    <w:rsid w:val="00C77F0B"/>
    <w:rsid w:val="00C800FA"/>
    <w:rsid w:val="00C8036B"/>
    <w:rsid w:val="00C804C5"/>
    <w:rsid w:val="00C80574"/>
    <w:rsid w:val="00C80801"/>
    <w:rsid w:val="00C80B2C"/>
    <w:rsid w:val="00C80E5B"/>
    <w:rsid w:val="00C80F04"/>
    <w:rsid w:val="00C810CA"/>
    <w:rsid w:val="00C812CE"/>
    <w:rsid w:val="00C81315"/>
    <w:rsid w:val="00C815D0"/>
    <w:rsid w:val="00C815F3"/>
    <w:rsid w:val="00C81869"/>
    <w:rsid w:val="00C81887"/>
    <w:rsid w:val="00C81A7D"/>
    <w:rsid w:val="00C81B53"/>
    <w:rsid w:val="00C81C4B"/>
    <w:rsid w:val="00C81D78"/>
    <w:rsid w:val="00C821C7"/>
    <w:rsid w:val="00C82427"/>
    <w:rsid w:val="00C8287B"/>
    <w:rsid w:val="00C8295E"/>
    <w:rsid w:val="00C829A3"/>
    <w:rsid w:val="00C829A6"/>
    <w:rsid w:val="00C82B70"/>
    <w:rsid w:val="00C830DD"/>
    <w:rsid w:val="00C83363"/>
    <w:rsid w:val="00C8336C"/>
    <w:rsid w:val="00C834BD"/>
    <w:rsid w:val="00C83544"/>
    <w:rsid w:val="00C840CC"/>
    <w:rsid w:val="00C84135"/>
    <w:rsid w:val="00C84150"/>
    <w:rsid w:val="00C849A4"/>
    <w:rsid w:val="00C84B3C"/>
    <w:rsid w:val="00C84E81"/>
    <w:rsid w:val="00C85079"/>
    <w:rsid w:val="00C85260"/>
    <w:rsid w:val="00C858F5"/>
    <w:rsid w:val="00C85C5E"/>
    <w:rsid w:val="00C85C78"/>
    <w:rsid w:val="00C85E52"/>
    <w:rsid w:val="00C8602F"/>
    <w:rsid w:val="00C86593"/>
    <w:rsid w:val="00C86D1D"/>
    <w:rsid w:val="00C873B3"/>
    <w:rsid w:val="00C87449"/>
    <w:rsid w:val="00C87569"/>
    <w:rsid w:val="00C875DF"/>
    <w:rsid w:val="00C87734"/>
    <w:rsid w:val="00C878EE"/>
    <w:rsid w:val="00C87A5C"/>
    <w:rsid w:val="00C87AA7"/>
    <w:rsid w:val="00C87B4E"/>
    <w:rsid w:val="00C87E2E"/>
    <w:rsid w:val="00C90067"/>
    <w:rsid w:val="00C90087"/>
    <w:rsid w:val="00C900F9"/>
    <w:rsid w:val="00C9024A"/>
    <w:rsid w:val="00C90264"/>
    <w:rsid w:val="00C90464"/>
    <w:rsid w:val="00C90590"/>
    <w:rsid w:val="00C906C5"/>
    <w:rsid w:val="00C90867"/>
    <w:rsid w:val="00C90C1E"/>
    <w:rsid w:val="00C91119"/>
    <w:rsid w:val="00C91189"/>
    <w:rsid w:val="00C911E4"/>
    <w:rsid w:val="00C91359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41B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4F9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08C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94E"/>
    <w:rsid w:val="00C97AD7"/>
    <w:rsid w:val="00C97BF8"/>
    <w:rsid w:val="00C97CA8"/>
    <w:rsid w:val="00C97D3C"/>
    <w:rsid w:val="00C97EAA"/>
    <w:rsid w:val="00CA00D6"/>
    <w:rsid w:val="00CA016C"/>
    <w:rsid w:val="00CA0332"/>
    <w:rsid w:val="00CA0388"/>
    <w:rsid w:val="00CA03A6"/>
    <w:rsid w:val="00CA0758"/>
    <w:rsid w:val="00CA087A"/>
    <w:rsid w:val="00CA08F8"/>
    <w:rsid w:val="00CA0963"/>
    <w:rsid w:val="00CA0CB0"/>
    <w:rsid w:val="00CA0CF8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1ED3"/>
    <w:rsid w:val="00CA207C"/>
    <w:rsid w:val="00CA2214"/>
    <w:rsid w:val="00CA221A"/>
    <w:rsid w:val="00CA2352"/>
    <w:rsid w:val="00CA238C"/>
    <w:rsid w:val="00CA2401"/>
    <w:rsid w:val="00CA244F"/>
    <w:rsid w:val="00CA25D9"/>
    <w:rsid w:val="00CA288B"/>
    <w:rsid w:val="00CA2989"/>
    <w:rsid w:val="00CA2997"/>
    <w:rsid w:val="00CA2A34"/>
    <w:rsid w:val="00CA2B7E"/>
    <w:rsid w:val="00CA2C72"/>
    <w:rsid w:val="00CA2CCE"/>
    <w:rsid w:val="00CA2D85"/>
    <w:rsid w:val="00CA2D97"/>
    <w:rsid w:val="00CA2DC4"/>
    <w:rsid w:val="00CA3189"/>
    <w:rsid w:val="00CA322D"/>
    <w:rsid w:val="00CA324D"/>
    <w:rsid w:val="00CA3546"/>
    <w:rsid w:val="00CA3619"/>
    <w:rsid w:val="00CA376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B12"/>
    <w:rsid w:val="00CA4F77"/>
    <w:rsid w:val="00CA5085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AF5"/>
    <w:rsid w:val="00CA5F77"/>
    <w:rsid w:val="00CA63D9"/>
    <w:rsid w:val="00CA64DC"/>
    <w:rsid w:val="00CA6748"/>
    <w:rsid w:val="00CA69A5"/>
    <w:rsid w:val="00CA6BC8"/>
    <w:rsid w:val="00CA6D6F"/>
    <w:rsid w:val="00CA6EE0"/>
    <w:rsid w:val="00CA70C5"/>
    <w:rsid w:val="00CA726F"/>
    <w:rsid w:val="00CA741C"/>
    <w:rsid w:val="00CA76C3"/>
    <w:rsid w:val="00CA7767"/>
    <w:rsid w:val="00CA7892"/>
    <w:rsid w:val="00CA796E"/>
    <w:rsid w:val="00CA7B57"/>
    <w:rsid w:val="00CA7BD7"/>
    <w:rsid w:val="00CA7D1D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2E"/>
    <w:rsid w:val="00CB0CD8"/>
    <w:rsid w:val="00CB0D79"/>
    <w:rsid w:val="00CB1341"/>
    <w:rsid w:val="00CB14F0"/>
    <w:rsid w:val="00CB15B0"/>
    <w:rsid w:val="00CB171C"/>
    <w:rsid w:val="00CB175D"/>
    <w:rsid w:val="00CB18E5"/>
    <w:rsid w:val="00CB199B"/>
    <w:rsid w:val="00CB1B9B"/>
    <w:rsid w:val="00CB1D4B"/>
    <w:rsid w:val="00CB202F"/>
    <w:rsid w:val="00CB225F"/>
    <w:rsid w:val="00CB23F0"/>
    <w:rsid w:val="00CB2AF6"/>
    <w:rsid w:val="00CB2B88"/>
    <w:rsid w:val="00CB2BDF"/>
    <w:rsid w:val="00CB2D2E"/>
    <w:rsid w:val="00CB2E1A"/>
    <w:rsid w:val="00CB3288"/>
    <w:rsid w:val="00CB32BB"/>
    <w:rsid w:val="00CB3327"/>
    <w:rsid w:val="00CB3B62"/>
    <w:rsid w:val="00CB4427"/>
    <w:rsid w:val="00CB4568"/>
    <w:rsid w:val="00CB4D50"/>
    <w:rsid w:val="00CB4EE4"/>
    <w:rsid w:val="00CB4F15"/>
    <w:rsid w:val="00CB5977"/>
    <w:rsid w:val="00CB5A07"/>
    <w:rsid w:val="00CB5D27"/>
    <w:rsid w:val="00CB5D82"/>
    <w:rsid w:val="00CB608C"/>
    <w:rsid w:val="00CB6334"/>
    <w:rsid w:val="00CB63B4"/>
    <w:rsid w:val="00CB64A1"/>
    <w:rsid w:val="00CB66A5"/>
    <w:rsid w:val="00CB6798"/>
    <w:rsid w:val="00CB679C"/>
    <w:rsid w:val="00CB69F5"/>
    <w:rsid w:val="00CB6ABA"/>
    <w:rsid w:val="00CB6BF5"/>
    <w:rsid w:val="00CB6C23"/>
    <w:rsid w:val="00CB724F"/>
    <w:rsid w:val="00CB746F"/>
    <w:rsid w:val="00CB75E4"/>
    <w:rsid w:val="00CB764B"/>
    <w:rsid w:val="00CB76B9"/>
    <w:rsid w:val="00CB7910"/>
    <w:rsid w:val="00CB7A65"/>
    <w:rsid w:val="00CB7A9E"/>
    <w:rsid w:val="00CB7B02"/>
    <w:rsid w:val="00CB7B35"/>
    <w:rsid w:val="00CB7D7F"/>
    <w:rsid w:val="00CB7D97"/>
    <w:rsid w:val="00CC0103"/>
    <w:rsid w:val="00CC0283"/>
    <w:rsid w:val="00CC0390"/>
    <w:rsid w:val="00CC03EE"/>
    <w:rsid w:val="00CC047C"/>
    <w:rsid w:val="00CC087E"/>
    <w:rsid w:val="00CC09F5"/>
    <w:rsid w:val="00CC0C6A"/>
    <w:rsid w:val="00CC0D16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D30"/>
    <w:rsid w:val="00CC2FE1"/>
    <w:rsid w:val="00CC3100"/>
    <w:rsid w:val="00CC33BA"/>
    <w:rsid w:val="00CC3508"/>
    <w:rsid w:val="00CC3979"/>
    <w:rsid w:val="00CC3A2D"/>
    <w:rsid w:val="00CC3A54"/>
    <w:rsid w:val="00CC3F5D"/>
    <w:rsid w:val="00CC43EC"/>
    <w:rsid w:val="00CC4583"/>
    <w:rsid w:val="00CC480B"/>
    <w:rsid w:val="00CC489C"/>
    <w:rsid w:val="00CC4AEA"/>
    <w:rsid w:val="00CC4C50"/>
    <w:rsid w:val="00CC4CB8"/>
    <w:rsid w:val="00CC4D63"/>
    <w:rsid w:val="00CC4DF8"/>
    <w:rsid w:val="00CC501F"/>
    <w:rsid w:val="00CC5115"/>
    <w:rsid w:val="00CC51AB"/>
    <w:rsid w:val="00CC5258"/>
    <w:rsid w:val="00CC52F1"/>
    <w:rsid w:val="00CC5587"/>
    <w:rsid w:val="00CC55A9"/>
    <w:rsid w:val="00CC57A2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9C4"/>
    <w:rsid w:val="00CC7F29"/>
    <w:rsid w:val="00CD0228"/>
    <w:rsid w:val="00CD02D7"/>
    <w:rsid w:val="00CD06E9"/>
    <w:rsid w:val="00CD0757"/>
    <w:rsid w:val="00CD0BC3"/>
    <w:rsid w:val="00CD0CE9"/>
    <w:rsid w:val="00CD0F98"/>
    <w:rsid w:val="00CD117F"/>
    <w:rsid w:val="00CD181B"/>
    <w:rsid w:val="00CD18C5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E6"/>
    <w:rsid w:val="00CD29F8"/>
    <w:rsid w:val="00CD2B51"/>
    <w:rsid w:val="00CD39A7"/>
    <w:rsid w:val="00CD3A21"/>
    <w:rsid w:val="00CD3B18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AF8"/>
    <w:rsid w:val="00CD4BD2"/>
    <w:rsid w:val="00CD4D0B"/>
    <w:rsid w:val="00CD4DCA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9FB"/>
    <w:rsid w:val="00CD6CF6"/>
    <w:rsid w:val="00CD6D3E"/>
    <w:rsid w:val="00CD710A"/>
    <w:rsid w:val="00CD73D1"/>
    <w:rsid w:val="00CD745B"/>
    <w:rsid w:val="00CD75B4"/>
    <w:rsid w:val="00CD7918"/>
    <w:rsid w:val="00CE01D9"/>
    <w:rsid w:val="00CE0346"/>
    <w:rsid w:val="00CE0718"/>
    <w:rsid w:val="00CE072F"/>
    <w:rsid w:val="00CE0842"/>
    <w:rsid w:val="00CE0C15"/>
    <w:rsid w:val="00CE0D19"/>
    <w:rsid w:val="00CE0F60"/>
    <w:rsid w:val="00CE1515"/>
    <w:rsid w:val="00CE16E3"/>
    <w:rsid w:val="00CE1867"/>
    <w:rsid w:val="00CE245C"/>
    <w:rsid w:val="00CE2706"/>
    <w:rsid w:val="00CE28F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1FD"/>
    <w:rsid w:val="00CE45B0"/>
    <w:rsid w:val="00CE47CE"/>
    <w:rsid w:val="00CE4B4E"/>
    <w:rsid w:val="00CE4BE0"/>
    <w:rsid w:val="00CE4CCD"/>
    <w:rsid w:val="00CE4D54"/>
    <w:rsid w:val="00CE4FD3"/>
    <w:rsid w:val="00CE542F"/>
    <w:rsid w:val="00CE58AD"/>
    <w:rsid w:val="00CE58C2"/>
    <w:rsid w:val="00CE59BE"/>
    <w:rsid w:val="00CE59BF"/>
    <w:rsid w:val="00CE5A80"/>
    <w:rsid w:val="00CE5B51"/>
    <w:rsid w:val="00CE5BC6"/>
    <w:rsid w:val="00CE6059"/>
    <w:rsid w:val="00CE621A"/>
    <w:rsid w:val="00CE6237"/>
    <w:rsid w:val="00CE6469"/>
    <w:rsid w:val="00CE6590"/>
    <w:rsid w:val="00CE665D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D07"/>
    <w:rsid w:val="00CF3F2D"/>
    <w:rsid w:val="00CF3F83"/>
    <w:rsid w:val="00CF40BE"/>
    <w:rsid w:val="00CF4273"/>
    <w:rsid w:val="00CF4418"/>
    <w:rsid w:val="00CF4560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31F"/>
    <w:rsid w:val="00CF535B"/>
    <w:rsid w:val="00CF5B50"/>
    <w:rsid w:val="00CF5CBD"/>
    <w:rsid w:val="00CF5CF8"/>
    <w:rsid w:val="00CF5D3D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639"/>
    <w:rsid w:val="00D017A0"/>
    <w:rsid w:val="00D0198A"/>
    <w:rsid w:val="00D019A3"/>
    <w:rsid w:val="00D01DE5"/>
    <w:rsid w:val="00D0202E"/>
    <w:rsid w:val="00D02242"/>
    <w:rsid w:val="00D022ED"/>
    <w:rsid w:val="00D0286A"/>
    <w:rsid w:val="00D0287D"/>
    <w:rsid w:val="00D02AE8"/>
    <w:rsid w:val="00D02B59"/>
    <w:rsid w:val="00D02EC1"/>
    <w:rsid w:val="00D02F34"/>
    <w:rsid w:val="00D02F54"/>
    <w:rsid w:val="00D03044"/>
    <w:rsid w:val="00D030D0"/>
    <w:rsid w:val="00D03342"/>
    <w:rsid w:val="00D033B4"/>
    <w:rsid w:val="00D03483"/>
    <w:rsid w:val="00D03625"/>
    <w:rsid w:val="00D03998"/>
    <w:rsid w:val="00D039D3"/>
    <w:rsid w:val="00D03A27"/>
    <w:rsid w:val="00D03A4F"/>
    <w:rsid w:val="00D03E8E"/>
    <w:rsid w:val="00D040AA"/>
    <w:rsid w:val="00D040E1"/>
    <w:rsid w:val="00D048EF"/>
    <w:rsid w:val="00D04B70"/>
    <w:rsid w:val="00D04D3B"/>
    <w:rsid w:val="00D05908"/>
    <w:rsid w:val="00D059E6"/>
    <w:rsid w:val="00D05C02"/>
    <w:rsid w:val="00D05D42"/>
    <w:rsid w:val="00D05E7C"/>
    <w:rsid w:val="00D05F11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94A"/>
    <w:rsid w:val="00D10A55"/>
    <w:rsid w:val="00D10C6D"/>
    <w:rsid w:val="00D1110C"/>
    <w:rsid w:val="00D11266"/>
    <w:rsid w:val="00D11818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24C"/>
    <w:rsid w:val="00D1372E"/>
    <w:rsid w:val="00D13AB0"/>
    <w:rsid w:val="00D13C6E"/>
    <w:rsid w:val="00D140BA"/>
    <w:rsid w:val="00D141C2"/>
    <w:rsid w:val="00D14315"/>
    <w:rsid w:val="00D14370"/>
    <w:rsid w:val="00D14530"/>
    <w:rsid w:val="00D146B1"/>
    <w:rsid w:val="00D147C7"/>
    <w:rsid w:val="00D1494F"/>
    <w:rsid w:val="00D14969"/>
    <w:rsid w:val="00D149FB"/>
    <w:rsid w:val="00D14A27"/>
    <w:rsid w:val="00D14B06"/>
    <w:rsid w:val="00D14B0C"/>
    <w:rsid w:val="00D14CCD"/>
    <w:rsid w:val="00D14D82"/>
    <w:rsid w:val="00D14DA0"/>
    <w:rsid w:val="00D14E77"/>
    <w:rsid w:val="00D15082"/>
    <w:rsid w:val="00D1524D"/>
    <w:rsid w:val="00D152B1"/>
    <w:rsid w:val="00D1531D"/>
    <w:rsid w:val="00D15370"/>
    <w:rsid w:val="00D15591"/>
    <w:rsid w:val="00D1581C"/>
    <w:rsid w:val="00D15B45"/>
    <w:rsid w:val="00D16150"/>
    <w:rsid w:val="00D161B8"/>
    <w:rsid w:val="00D16579"/>
    <w:rsid w:val="00D16757"/>
    <w:rsid w:val="00D16B2A"/>
    <w:rsid w:val="00D16C4A"/>
    <w:rsid w:val="00D1735D"/>
    <w:rsid w:val="00D174AF"/>
    <w:rsid w:val="00D17C49"/>
    <w:rsid w:val="00D17D85"/>
    <w:rsid w:val="00D17F45"/>
    <w:rsid w:val="00D200C5"/>
    <w:rsid w:val="00D20214"/>
    <w:rsid w:val="00D203BF"/>
    <w:rsid w:val="00D2041E"/>
    <w:rsid w:val="00D20AA1"/>
    <w:rsid w:val="00D20E27"/>
    <w:rsid w:val="00D2104A"/>
    <w:rsid w:val="00D2138B"/>
    <w:rsid w:val="00D215C8"/>
    <w:rsid w:val="00D21C7B"/>
    <w:rsid w:val="00D21CAF"/>
    <w:rsid w:val="00D21D65"/>
    <w:rsid w:val="00D21D98"/>
    <w:rsid w:val="00D21E05"/>
    <w:rsid w:val="00D21E87"/>
    <w:rsid w:val="00D2209D"/>
    <w:rsid w:val="00D220E1"/>
    <w:rsid w:val="00D2214A"/>
    <w:rsid w:val="00D22295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102"/>
    <w:rsid w:val="00D242BB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713"/>
    <w:rsid w:val="00D25B12"/>
    <w:rsid w:val="00D25BD0"/>
    <w:rsid w:val="00D25F96"/>
    <w:rsid w:val="00D25F9A"/>
    <w:rsid w:val="00D26390"/>
    <w:rsid w:val="00D26452"/>
    <w:rsid w:val="00D264DE"/>
    <w:rsid w:val="00D267FA"/>
    <w:rsid w:val="00D26876"/>
    <w:rsid w:val="00D26AA5"/>
    <w:rsid w:val="00D26D39"/>
    <w:rsid w:val="00D27276"/>
    <w:rsid w:val="00D272FA"/>
    <w:rsid w:val="00D273BD"/>
    <w:rsid w:val="00D276A2"/>
    <w:rsid w:val="00D2778F"/>
    <w:rsid w:val="00D278A6"/>
    <w:rsid w:val="00D278C6"/>
    <w:rsid w:val="00D27CD6"/>
    <w:rsid w:val="00D27E55"/>
    <w:rsid w:val="00D3006B"/>
    <w:rsid w:val="00D3008A"/>
    <w:rsid w:val="00D30538"/>
    <w:rsid w:val="00D30571"/>
    <w:rsid w:val="00D306FF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564"/>
    <w:rsid w:val="00D3356C"/>
    <w:rsid w:val="00D3386D"/>
    <w:rsid w:val="00D3396F"/>
    <w:rsid w:val="00D33AD0"/>
    <w:rsid w:val="00D33EC2"/>
    <w:rsid w:val="00D33FF0"/>
    <w:rsid w:val="00D3424B"/>
    <w:rsid w:val="00D34319"/>
    <w:rsid w:val="00D34471"/>
    <w:rsid w:val="00D344D3"/>
    <w:rsid w:val="00D34C22"/>
    <w:rsid w:val="00D34ECB"/>
    <w:rsid w:val="00D34FDC"/>
    <w:rsid w:val="00D35277"/>
    <w:rsid w:val="00D35363"/>
    <w:rsid w:val="00D35CBE"/>
    <w:rsid w:val="00D35D43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0A"/>
    <w:rsid w:val="00D37B78"/>
    <w:rsid w:val="00D37CE3"/>
    <w:rsid w:val="00D4001E"/>
    <w:rsid w:val="00D4009C"/>
    <w:rsid w:val="00D4047C"/>
    <w:rsid w:val="00D4050F"/>
    <w:rsid w:val="00D40539"/>
    <w:rsid w:val="00D40585"/>
    <w:rsid w:val="00D406E2"/>
    <w:rsid w:val="00D40BDE"/>
    <w:rsid w:val="00D40C8D"/>
    <w:rsid w:val="00D40D9E"/>
    <w:rsid w:val="00D41147"/>
    <w:rsid w:val="00D414E1"/>
    <w:rsid w:val="00D4170D"/>
    <w:rsid w:val="00D41767"/>
    <w:rsid w:val="00D417A5"/>
    <w:rsid w:val="00D41CE0"/>
    <w:rsid w:val="00D41CF1"/>
    <w:rsid w:val="00D4247C"/>
    <w:rsid w:val="00D4258B"/>
    <w:rsid w:val="00D42CC1"/>
    <w:rsid w:val="00D42E9D"/>
    <w:rsid w:val="00D42F75"/>
    <w:rsid w:val="00D4321B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C20"/>
    <w:rsid w:val="00D45D7A"/>
    <w:rsid w:val="00D46057"/>
    <w:rsid w:val="00D46139"/>
    <w:rsid w:val="00D461B9"/>
    <w:rsid w:val="00D46306"/>
    <w:rsid w:val="00D46518"/>
    <w:rsid w:val="00D4652C"/>
    <w:rsid w:val="00D468B6"/>
    <w:rsid w:val="00D46D50"/>
    <w:rsid w:val="00D47333"/>
    <w:rsid w:val="00D474D0"/>
    <w:rsid w:val="00D47578"/>
    <w:rsid w:val="00D4764F"/>
    <w:rsid w:val="00D476CD"/>
    <w:rsid w:val="00D47C6E"/>
    <w:rsid w:val="00D47DDB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4AE"/>
    <w:rsid w:val="00D51975"/>
    <w:rsid w:val="00D51D41"/>
    <w:rsid w:val="00D51ECF"/>
    <w:rsid w:val="00D51FA4"/>
    <w:rsid w:val="00D52580"/>
    <w:rsid w:val="00D52CC6"/>
    <w:rsid w:val="00D52D81"/>
    <w:rsid w:val="00D52FBE"/>
    <w:rsid w:val="00D53096"/>
    <w:rsid w:val="00D5324A"/>
    <w:rsid w:val="00D532D5"/>
    <w:rsid w:val="00D532E7"/>
    <w:rsid w:val="00D5330A"/>
    <w:rsid w:val="00D53487"/>
    <w:rsid w:val="00D53B46"/>
    <w:rsid w:val="00D53BA2"/>
    <w:rsid w:val="00D53DB2"/>
    <w:rsid w:val="00D53EBA"/>
    <w:rsid w:val="00D53F92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E36"/>
    <w:rsid w:val="00D54F5A"/>
    <w:rsid w:val="00D54F99"/>
    <w:rsid w:val="00D551B6"/>
    <w:rsid w:val="00D55271"/>
    <w:rsid w:val="00D5534D"/>
    <w:rsid w:val="00D55E1E"/>
    <w:rsid w:val="00D55FAE"/>
    <w:rsid w:val="00D56160"/>
    <w:rsid w:val="00D5618B"/>
    <w:rsid w:val="00D56258"/>
    <w:rsid w:val="00D56288"/>
    <w:rsid w:val="00D56389"/>
    <w:rsid w:val="00D56584"/>
    <w:rsid w:val="00D56621"/>
    <w:rsid w:val="00D56B30"/>
    <w:rsid w:val="00D56BFB"/>
    <w:rsid w:val="00D56D7E"/>
    <w:rsid w:val="00D57088"/>
    <w:rsid w:val="00D575E4"/>
    <w:rsid w:val="00D57666"/>
    <w:rsid w:val="00D57892"/>
    <w:rsid w:val="00D57918"/>
    <w:rsid w:val="00D579D9"/>
    <w:rsid w:val="00D57AB7"/>
    <w:rsid w:val="00D57BCD"/>
    <w:rsid w:val="00D57CCF"/>
    <w:rsid w:val="00D57E49"/>
    <w:rsid w:val="00D600D2"/>
    <w:rsid w:val="00D60132"/>
    <w:rsid w:val="00D60258"/>
    <w:rsid w:val="00D60318"/>
    <w:rsid w:val="00D60499"/>
    <w:rsid w:val="00D606C2"/>
    <w:rsid w:val="00D60966"/>
    <w:rsid w:val="00D60A14"/>
    <w:rsid w:val="00D60EF4"/>
    <w:rsid w:val="00D60FAD"/>
    <w:rsid w:val="00D61154"/>
    <w:rsid w:val="00D61289"/>
    <w:rsid w:val="00D615DD"/>
    <w:rsid w:val="00D61913"/>
    <w:rsid w:val="00D61AD2"/>
    <w:rsid w:val="00D61CB0"/>
    <w:rsid w:val="00D6213B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573"/>
    <w:rsid w:val="00D6462E"/>
    <w:rsid w:val="00D6465C"/>
    <w:rsid w:val="00D6476A"/>
    <w:rsid w:val="00D64776"/>
    <w:rsid w:val="00D64798"/>
    <w:rsid w:val="00D64894"/>
    <w:rsid w:val="00D6489A"/>
    <w:rsid w:val="00D64B2D"/>
    <w:rsid w:val="00D64B8C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7DF"/>
    <w:rsid w:val="00D6698A"/>
    <w:rsid w:val="00D6698B"/>
    <w:rsid w:val="00D66C46"/>
    <w:rsid w:val="00D66E02"/>
    <w:rsid w:val="00D672E4"/>
    <w:rsid w:val="00D67332"/>
    <w:rsid w:val="00D673FC"/>
    <w:rsid w:val="00D67443"/>
    <w:rsid w:val="00D67C6A"/>
    <w:rsid w:val="00D67CEA"/>
    <w:rsid w:val="00D67DC0"/>
    <w:rsid w:val="00D67F06"/>
    <w:rsid w:val="00D67FF6"/>
    <w:rsid w:val="00D70122"/>
    <w:rsid w:val="00D70160"/>
    <w:rsid w:val="00D7017E"/>
    <w:rsid w:val="00D702B7"/>
    <w:rsid w:val="00D704ED"/>
    <w:rsid w:val="00D70837"/>
    <w:rsid w:val="00D70995"/>
    <w:rsid w:val="00D70E92"/>
    <w:rsid w:val="00D70EEE"/>
    <w:rsid w:val="00D70FDA"/>
    <w:rsid w:val="00D70FF9"/>
    <w:rsid w:val="00D7149B"/>
    <w:rsid w:val="00D7153C"/>
    <w:rsid w:val="00D71C8F"/>
    <w:rsid w:val="00D71EBC"/>
    <w:rsid w:val="00D71F13"/>
    <w:rsid w:val="00D72140"/>
    <w:rsid w:val="00D723FB"/>
    <w:rsid w:val="00D7243D"/>
    <w:rsid w:val="00D728F2"/>
    <w:rsid w:val="00D72A06"/>
    <w:rsid w:val="00D72C37"/>
    <w:rsid w:val="00D72D69"/>
    <w:rsid w:val="00D730A6"/>
    <w:rsid w:val="00D730DD"/>
    <w:rsid w:val="00D731CB"/>
    <w:rsid w:val="00D733B9"/>
    <w:rsid w:val="00D733FF"/>
    <w:rsid w:val="00D73497"/>
    <w:rsid w:val="00D738C1"/>
    <w:rsid w:val="00D739E9"/>
    <w:rsid w:val="00D739F4"/>
    <w:rsid w:val="00D73B65"/>
    <w:rsid w:val="00D73E89"/>
    <w:rsid w:val="00D74101"/>
    <w:rsid w:val="00D748F2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9C"/>
    <w:rsid w:val="00D757D7"/>
    <w:rsid w:val="00D75829"/>
    <w:rsid w:val="00D75A1A"/>
    <w:rsid w:val="00D7615E"/>
    <w:rsid w:val="00D761D1"/>
    <w:rsid w:val="00D762D6"/>
    <w:rsid w:val="00D7675B"/>
    <w:rsid w:val="00D768FE"/>
    <w:rsid w:val="00D76B4A"/>
    <w:rsid w:val="00D7704F"/>
    <w:rsid w:val="00D770E7"/>
    <w:rsid w:val="00D7750F"/>
    <w:rsid w:val="00D7754D"/>
    <w:rsid w:val="00D778CB"/>
    <w:rsid w:val="00D7791D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0BCB"/>
    <w:rsid w:val="00D8110F"/>
    <w:rsid w:val="00D81567"/>
    <w:rsid w:val="00D81602"/>
    <w:rsid w:val="00D8168A"/>
    <w:rsid w:val="00D81722"/>
    <w:rsid w:val="00D817D5"/>
    <w:rsid w:val="00D81AF9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3D17"/>
    <w:rsid w:val="00D842BB"/>
    <w:rsid w:val="00D84345"/>
    <w:rsid w:val="00D843E2"/>
    <w:rsid w:val="00D846A6"/>
    <w:rsid w:val="00D847F4"/>
    <w:rsid w:val="00D849F1"/>
    <w:rsid w:val="00D84A5D"/>
    <w:rsid w:val="00D84DD0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BC6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5C1"/>
    <w:rsid w:val="00D9063E"/>
    <w:rsid w:val="00D9067F"/>
    <w:rsid w:val="00D907AC"/>
    <w:rsid w:val="00D90889"/>
    <w:rsid w:val="00D9096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AD6"/>
    <w:rsid w:val="00D94CF5"/>
    <w:rsid w:val="00D94E3C"/>
    <w:rsid w:val="00D9507B"/>
    <w:rsid w:val="00D95149"/>
    <w:rsid w:val="00D95A38"/>
    <w:rsid w:val="00D95F00"/>
    <w:rsid w:val="00D95F82"/>
    <w:rsid w:val="00D96013"/>
    <w:rsid w:val="00D960C6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99B"/>
    <w:rsid w:val="00DA1BDC"/>
    <w:rsid w:val="00DA1C56"/>
    <w:rsid w:val="00DA1DC4"/>
    <w:rsid w:val="00DA1FDF"/>
    <w:rsid w:val="00DA200A"/>
    <w:rsid w:val="00DA2111"/>
    <w:rsid w:val="00DA216F"/>
    <w:rsid w:val="00DA2642"/>
    <w:rsid w:val="00DA2724"/>
    <w:rsid w:val="00DA29A7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DDA"/>
    <w:rsid w:val="00DA671E"/>
    <w:rsid w:val="00DA6B48"/>
    <w:rsid w:val="00DA6B6B"/>
    <w:rsid w:val="00DA6BE0"/>
    <w:rsid w:val="00DA6C54"/>
    <w:rsid w:val="00DA75B2"/>
    <w:rsid w:val="00DA79A4"/>
    <w:rsid w:val="00DA7AAD"/>
    <w:rsid w:val="00DA7C8F"/>
    <w:rsid w:val="00DA7CB6"/>
    <w:rsid w:val="00DB0093"/>
    <w:rsid w:val="00DB0408"/>
    <w:rsid w:val="00DB050B"/>
    <w:rsid w:val="00DB065A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5"/>
    <w:rsid w:val="00DB225F"/>
    <w:rsid w:val="00DB276C"/>
    <w:rsid w:val="00DB27A3"/>
    <w:rsid w:val="00DB3000"/>
    <w:rsid w:val="00DB311E"/>
    <w:rsid w:val="00DB3592"/>
    <w:rsid w:val="00DB3C62"/>
    <w:rsid w:val="00DB3CBC"/>
    <w:rsid w:val="00DB3E72"/>
    <w:rsid w:val="00DB402B"/>
    <w:rsid w:val="00DB41F0"/>
    <w:rsid w:val="00DB4313"/>
    <w:rsid w:val="00DB450A"/>
    <w:rsid w:val="00DB4564"/>
    <w:rsid w:val="00DB45EC"/>
    <w:rsid w:val="00DB46BF"/>
    <w:rsid w:val="00DB47AC"/>
    <w:rsid w:val="00DB481D"/>
    <w:rsid w:val="00DB4FF7"/>
    <w:rsid w:val="00DB5018"/>
    <w:rsid w:val="00DB50E1"/>
    <w:rsid w:val="00DB534F"/>
    <w:rsid w:val="00DB554B"/>
    <w:rsid w:val="00DB561C"/>
    <w:rsid w:val="00DB562A"/>
    <w:rsid w:val="00DB5ABB"/>
    <w:rsid w:val="00DB5AD2"/>
    <w:rsid w:val="00DB5D62"/>
    <w:rsid w:val="00DB6167"/>
    <w:rsid w:val="00DB63C9"/>
    <w:rsid w:val="00DB6405"/>
    <w:rsid w:val="00DB6532"/>
    <w:rsid w:val="00DB6594"/>
    <w:rsid w:val="00DB6705"/>
    <w:rsid w:val="00DB6877"/>
    <w:rsid w:val="00DB6BC0"/>
    <w:rsid w:val="00DB6C5C"/>
    <w:rsid w:val="00DB6D5E"/>
    <w:rsid w:val="00DB6D63"/>
    <w:rsid w:val="00DB7036"/>
    <w:rsid w:val="00DB714B"/>
    <w:rsid w:val="00DB7185"/>
    <w:rsid w:val="00DB736A"/>
    <w:rsid w:val="00DB788F"/>
    <w:rsid w:val="00DB7B46"/>
    <w:rsid w:val="00DB7C8F"/>
    <w:rsid w:val="00DB7F35"/>
    <w:rsid w:val="00DC00F3"/>
    <w:rsid w:val="00DC0477"/>
    <w:rsid w:val="00DC073C"/>
    <w:rsid w:val="00DC09B9"/>
    <w:rsid w:val="00DC0C29"/>
    <w:rsid w:val="00DC0FD2"/>
    <w:rsid w:val="00DC12D5"/>
    <w:rsid w:val="00DC141F"/>
    <w:rsid w:val="00DC15CA"/>
    <w:rsid w:val="00DC1B7D"/>
    <w:rsid w:val="00DC1CE9"/>
    <w:rsid w:val="00DC1D23"/>
    <w:rsid w:val="00DC1FB1"/>
    <w:rsid w:val="00DC2261"/>
    <w:rsid w:val="00DC22B8"/>
    <w:rsid w:val="00DC22E2"/>
    <w:rsid w:val="00DC24AD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6D"/>
    <w:rsid w:val="00DC3B8A"/>
    <w:rsid w:val="00DC3DD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65"/>
    <w:rsid w:val="00DC4C89"/>
    <w:rsid w:val="00DC4EA1"/>
    <w:rsid w:val="00DC4FD3"/>
    <w:rsid w:val="00DC53F2"/>
    <w:rsid w:val="00DC5612"/>
    <w:rsid w:val="00DC5931"/>
    <w:rsid w:val="00DC5D81"/>
    <w:rsid w:val="00DC5E6C"/>
    <w:rsid w:val="00DC5FF8"/>
    <w:rsid w:val="00DC6316"/>
    <w:rsid w:val="00DC668D"/>
    <w:rsid w:val="00DC6A4E"/>
    <w:rsid w:val="00DC6B59"/>
    <w:rsid w:val="00DC6D28"/>
    <w:rsid w:val="00DC6D70"/>
    <w:rsid w:val="00DC71AC"/>
    <w:rsid w:val="00DC73E5"/>
    <w:rsid w:val="00DC76C0"/>
    <w:rsid w:val="00DC787E"/>
    <w:rsid w:val="00DC79A2"/>
    <w:rsid w:val="00DC7A69"/>
    <w:rsid w:val="00DC7AA4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02"/>
    <w:rsid w:val="00DD072E"/>
    <w:rsid w:val="00DD07E1"/>
    <w:rsid w:val="00DD0CBC"/>
    <w:rsid w:val="00DD0D61"/>
    <w:rsid w:val="00DD0D75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1FBA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A6C"/>
    <w:rsid w:val="00DD3BF2"/>
    <w:rsid w:val="00DD3CDB"/>
    <w:rsid w:val="00DD3CE2"/>
    <w:rsid w:val="00DD3D69"/>
    <w:rsid w:val="00DD3D9E"/>
    <w:rsid w:val="00DD3E0F"/>
    <w:rsid w:val="00DD3F37"/>
    <w:rsid w:val="00DD3F76"/>
    <w:rsid w:val="00DD4131"/>
    <w:rsid w:val="00DD41BC"/>
    <w:rsid w:val="00DD4867"/>
    <w:rsid w:val="00DD48E6"/>
    <w:rsid w:val="00DD4A05"/>
    <w:rsid w:val="00DD4B0B"/>
    <w:rsid w:val="00DD4C60"/>
    <w:rsid w:val="00DD4CBB"/>
    <w:rsid w:val="00DD4DA8"/>
    <w:rsid w:val="00DD53F4"/>
    <w:rsid w:val="00DD5486"/>
    <w:rsid w:val="00DD588F"/>
    <w:rsid w:val="00DD58C8"/>
    <w:rsid w:val="00DD5A3B"/>
    <w:rsid w:val="00DD5BFD"/>
    <w:rsid w:val="00DD5F14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D7F21"/>
    <w:rsid w:val="00DE0467"/>
    <w:rsid w:val="00DE099C"/>
    <w:rsid w:val="00DE0B64"/>
    <w:rsid w:val="00DE0C80"/>
    <w:rsid w:val="00DE0D85"/>
    <w:rsid w:val="00DE0E61"/>
    <w:rsid w:val="00DE0F82"/>
    <w:rsid w:val="00DE1269"/>
    <w:rsid w:val="00DE1394"/>
    <w:rsid w:val="00DE1498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56"/>
    <w:rsid w:val="00DE2B8E"/>
    <w:rsid w:val="00DE2BDB"/>
    <w:rsid w:val="00DE2DBF"/>
    <w:rsid w:val="00DE2DFE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3D79"/>
    <w:rsid w:val="00DE4062"/>
    <w:rsid w:val="00DE411A"/>
    <w:rsid w:val="00DE4214"/>
    <w:rsid w:val="00DE4216"/>
    <w:rsid w:val="00DE44C7"/>
    <w:rsid w:val="00DE4641"/>
    <w:rsid w:val="00DE4660"/>
    <w:rsid w:val="00DE4ADA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2DF"/>
    <w:rsid w:val="00DE65C0"/>
    <w:rsid w:val="00DE6762"/>
    <w:rsid w:val="00DE6833"/>
    <w:rsid w:val="00DE68D9"/>
    <w:rsid w:val="00DE69C1"/>
    <w:rsid w:val="00DE6A89"/>
    <w:rsid w:val="00DE6AF3"/>
    <w:rsid w:val="00DE6CF8"/>
    <w:rsid w:val="00DE73F0"/>
    <w:rsid w:val="00DE747F"/>
    <w:rsid w:val="00DE7937"/>
    <w:rsid w:val="00DE79D1"/>
    <w:rsid w:val="00DE7A3A"/>
    <w:rsid w:val="00DE7CAA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1C53"/>
    <w:rsid w:val="00DF22F3"/>
    <w:rsid w:val="00DF24C2"/>
    <w:rsid w:val="00DF24CD"/>
    <w:rsid w:val="00DF2BCA"/>
    <w:rsid w:val="00DF2BF6"/>
    <w:rsid w:val="00DF2C0D"/>
    <w:rsid w:val="00DF2E0C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23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DF7F2C"/>
    <w:rsid w:val="00E001C2"/>
    <w:rsid w:val="00E0024D"/>
    <w:rsid w:val="00E005C8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1EF8"/>
    <w:rsid w:val="00E0207A"/>
    <w:rsid w:val="00E020FD"/>
    <w:rsid w:val="00E02128"/>
    <w:rsid w:val="00E0213F"/>
    <w:rsid w:val="00E02221"/>
    <w:rsid w:val="00E0231B"/>
    <w:rsid w:val="00E024F8"/>
    <w:rsid w:val="00E025DD"/>
    <w:rsid w:val="00E0281B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6352"/>
    <w:rsid w:val="00E064FE"/>
    <w:rsid w:val="00E06BCE"/>
    <w:rsid w:val="00E071C6"/>
    <w:rsid w:val="00E073A2"/>
    <w:rsid w:val="00E07658"/>
    <w:rsid w:val="00E07679"/>
    <w:rsid w:val="00E078F5"/>
    <w:rsid w:val="00E07EA6"/>
    <w:rsid w:val="00E07F3A"/>
    <w:rsid w:val="00E10114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84"/>
    <w:rsid w:val="00E122AC"/>
    <w:rsid w:val="00E123FF"/>
    <w:rsid w:val="00E12405"/>
    <w:rsid w:val="00E12572"/>
    <w:rsid w:val="00E12624"/>
    <w:rsid w:val="00E1263B"/>
    <w:rsid w:val="00E12A6C"/>
    <w:rsid w:val="00E12B2F"/>
    <w:rsid w:val="00E12BDD"/>
    <w:rsid w:val="00E12D35"/>
    <w:rsid w:val="00E12E2F"/>
    <w:rsid w:val="00E1300B"/>
    <w:rsid w:val="00E13072"/>
    <w:rsid w:val="00E13306"/>
    <w:rsid w:val="00E133E0"/>
    <w:rsid w:val="00E135EF"/>
    <w:rsid w:val="00E138E5"/>
    <w:rsid w:val="00E13911"/>
    <w:rsid w:val="00E13A21"/>
    <w:rsid w:val="00E13E7A"/>
    <w:rsid w:val="00E1421A"/>
    <w:rsid w:val="00E1437F"/>
    <w:rsid w:val="00E1441E"/>
    <w:rsid w:val="00E146A6"/>
    <w:rsid w:val="00E14CB9"/>
    <w:rsid w:val="00E15243"/>
    <w:rsid w:val="00E15285"/>
    <w:rsid w:val="00E15598"/>
    <w:rsid w:val="00E1569D"/>
    <w:rsid w:val="00E1599A"/>
    <w:rsid w:val="00E15AE4"/>
    <w:rsid w:val="00E15E3D"/>
    <w:rsid w:val="00E1650F"/>
    <w:rsid w:val="00E165ED"/>
    <w:rsid w:val="00E1673F"/>
    <w:rsid w:val="00E16AB9"/>
    <w:rsid w:val="00E16B61"/>
    <w:rsid w:val="00E16E3B"/>
    <w:rsid w:val="00E1715D"/>
    <w:rsid w:val="00E17178"/>
    <w:rsid w:val="00E172F9"/>
    <w:rsid w:val="00E1739C"/>
    <w:rsid w:val="00E17413"/>
    <w:rsid w:val="00E17613"/>
    <w:rsid w:val="00E1779A"/>
    <w:rsid w:val="00E1789C"/>
    <w:rsid w:val="00E178DE"/>
    <w:rsid w:val="00E17E61"/>
    <w:rsid w:val="00E203B9"/>
    <w:rsid w:val="00E20458"/>
    <w:rsid w:val="00E204D5"/>
    <w:rsid w:val="00E20543"/>
    <w:rsid w:val="00E206BC"/>
    <w:rsid w:val="00E20781"/>
    <w:rsid w:val="00E207C7"/>
    <w:rsid w:val="00E20822"/>
    <w:rsid w:val="00E20BFD"/>
    <w:rsid w:val="00E20CA4"/>
    <w:rsid w:val="00E20FEE"/>
    <w:rsid w:val="00E2105C"/>
    <w:rsid w:val="00E2125F"/>
    <w:rsid w:val="00E21623"/>
    <w:rsid w:val="00E2162A"/>
    <w:rsid w:val="00E216F2"/>
    <w:rsid w:val="00E2170C"/>
    <w:rsid w:val="00E218FA"/>
    <w:rsid w:val="00E21C30"/>
    <w:rsid w:val="00E21C48"/>
    <w:rsid w:val="00E21EA3"/>
    <w:rsid w:val="00E21EF0"/>
    <w:rsid w:val="00E21F02"/>
    <w:rsid w:val="00E21F93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002"/>
    <w:rsid w:val="00E246E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5DD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2B"/>
    <w:rsid w:val="00E26C9F"/>
    <w:rsid w:val="00E26EBA"/>
    <w:rsid w:val="00E2710D"/>
    <w:rsid w:val="00E273DD"/>
    <w:rsid w:val="00E275B3"/>
    <w:rsid w:val="00E27867"/>
    <w:rsid w:val="00E27A4A"/>
    <w:rsid w:val="00E27CE4"/>
    <w:rsid w:val="00E27DAE"/>
    <w:rsid w:val="00E27F25"/>
    <w:rsid w:val="00E306AA"/>
    <w:rsid w:val="00E30C1A"/>
    <w:rsid w:val="00E30F66"/>
    <w:rsid w:val="00E30F8E"/>
    <w:rsid w:val="00E311EA"/>
    <w:rsid w:val="00E311EB"/>
    <w:rsid w:val="00E31BB9"/>
    <w:rsid w:val="00E3218C"/>
    <w:rsid w:val="00E3222A"/>
    <w:rsid w:val="00E323F4"/>
    <w:rsid w:val="00E328F5"/>
    <w:rsid w:val="00E32901"/>
    <w:rsid w:val="00E32ADD"/>
    <w:rsid w:val="00E32E13"/>
    <w:rsid w:val="00E33147"/>
    <w:rsid w:val="00E33151"/>
    <w:rsid w:val="00E33192"/>
    <w:rsid w:val="00E331BF"/>
    <w:rsid w:val="00E331F7"/>
    <w:rsid w:val="00E336C6"/>
    <w:rsid w:val="00E337AB"/>
    <w:rsid w:val="00E33869"/>
    <w:rsid w:val="00E3391E"/>
    <w:rsid w:val="00E33B84"/>
    <w:rsid w:val="00E33BE1"/>
    <w:rsid w:val="00E33CA5"/>
    <w:rsid w:val="00E343DA"/>
    <w:rsid w:val="00E34877"/>
    <w:rsid w:val="00E34901"/>
    <w:rsid w:val="00E349D5"/>
    <w:rsid w:val="00E34C99"/>
    <w:rsid w:val="00E34CA4"/>
    <w:rsid w:val="00E34CC1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AA"/>
    <w:rsid w:val="00E403F9"/>
    <w:rsid w:val="00E40461"/>
    <w:rsid w:val="00E404FD"/>
    <w:rsid w:val="00E4072A"/>
    <w:rsid w:val="00E409C5"/>
    <w:rsid w:val="00E40A49"/>
    <w:rsid w:val="00E40B1F"/>
    <w:rsid w:val="00E40C7D"/>
    <w:rsid w:val="00E40D3B"/>
    <w:rsid w:val="00E4123F"/>
    <w:rsid w:val="00E41251"/>
    <w:rsid w:val="00E41875"/>
    <w:rsid w:val="00E418FA"/>
    <w:rsid w:val="00E41B0A"/>
    <w:rsid w:val="00E41E77"/>
    <w:rsid w:val="00E424B0"/>
    <w:rsid w:val="00E425A1"/>
    <w:rsid w:val="00E426DD"/>
    <w:rsid w:val="00E428F6"/>
    <w:rsid w:val="00E42972"/>
    <w:rsid w:val="00E42BD0"/>
    <w:rsid w:val="00E42EC3"/>
    <w:rsid w:val="00E43136"/>
    <w:rsid w:val="00E4357D"/>
    <w:rsid w:val="00E43656"/>
    <w:rsid w:val="00E438AB"/>
    <w:rsid w:val="00E43A1B"/>
    <w:rsid w:val="00E43D98"/>
    <w:rsid w:val="00E43ED6"/>
    <w:rsid w:val="00E44058"/>
    <w:rsid w:val="00E4429C"/>
    <w:rsid w:val="00E444D3"/>
    <w:rsid w:val="00E448BE"/>
    <w:rsid w:val="00E44E12"/>
    <w:rsid w:val="00E44FC8"/>
    <w:rsid w:val="00E45002"/>
    <w:rsid w:val="00E45155"/>
    <w:rsid w:val="00E4517D"/>
    <w:rsid w:val="00E453DE"/>
    <w:rsid w:val="00E4541D"/>
    <w:rsid w:val="00E4547D"/>
    <w:rsid w:val="00E45492"/>
    <w:rsid w:val="00E4563A"/>
    <w:rsid w:val="00E45714"/>
    <w:rsid w:val="00E457D7"/>
    <w:rsid w:val="00E4586A"/>
    <w:rsid w:val="00E4595B"/>
    <w:rsid w:val="00E45965"/>
    <w:rsid w:val="00E45C70"/>
    <w:rsid w:val="00E45CC2"/>
    <w:rsid w:val="00E45D07"/>
    <w:rsid w:val="00E45DF1"/>
    <w:rsid w:val="00E46159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9D"/>
    <w:rsid w:val="00E50FCF"/>
    <w:rsid w:val="00E51138"/>
    <w:rsid w:val="00E511E5"/>
    <w:rsid w:val="00E5135D"/>
    <w:rsid w:val="00E513C0"/>
    <w:rsid w:val="00E51BBC"/>
    <w:rsid w:val="00E51C16"/>
    <w:rsid w:val="00E51F39"/>
    <w:rsid w:val="00E5270A"/>
    <w:rsid w:val="00E52710"/>
    <w:rsid w:val="00E52875"/>
    <w:rsid w:val="00E5288B"/>
    <w:rsid w:val="00E52A86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3AD2"/>
    <w:rsid w:val="00E53C7C"/>
    <w:rsid w:val="00E543B6"/>
    <w:rsid w:val="00E544A6"/>
    <w:rsid w:val="00E54900"/>
    <w:rsid w:val="00E5503D"/>
    <w:rsid w:val="00E55097"/>
    <w:rsid w:val="00E5520B"/>
    <w:rsid w:val="00E5538F"/>
    <w:rsid w:val="00E55699"/>
    <w:rsid w:val="00E559BA"/>
    <w:rsid w:val="00E55BCA"/>
    <w:rsid w:val="00E55FA5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411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B1A"/>
    <w:rsid w:val="00E60F03"/>
    <w:rsid w:val="00E61084"/>
    <w:rsid w:val="00E6173E"/>
    <w:rsid w:val="00E617D0"/>
    <w:rsid w:val="00E61B4D"/>
    <w:rsid w:val="00E61C7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0D5"/>
    <w:rsid w:val="00E641EF"/>
    <w:rsid w:val="00E642DC"/>
    <w:rsid w:val="00E6431C"/>
    <w:rsid w:val="00E644FD"/>
    <w:rsid w:val="00E64535"/>
    <w:rsid w:val="00E64618"/>
    <w:rsid w:val="00E6498E"/>
    <w:rsid w:val="00E64BFF"/>
    <w:rsid w:val="00E64C3C"/>
    <w:rsid w:val="00E64C44"/>
    <w:rsid w:val="00E64D07"/>
    <w:rsid w:val="00E6535A"/>
    <w:rsid w:val="00E65558"/>
    <w:rsid w:val="00E65D6D"/>
    <w:rsid w:val="00E662CE"/>
    <w:rsid w:val="00E66330"/>
    <w:rsid w:val="00E66778"/>
    <w:rsid w:val="00E6677F"/>
    <w:rsid w:val="00E66A86"/>
    <w:rsid w:val="00E66BFD"/>
    <w:rsid w:val="00E6736E"/>
    <w:rsid w:val="00E6757D"/>
    <w:rsid w:val="00E67612"/>
    <w:rsid w:val="00E676B2"/>
    <w:rsid w:val="00E67710"/>
    <w:rsid w:val="00E6795E"/>
    <w:rsid w:val="00E679FE"/>
    <w:rsid w:val="00E67A51"/>
    <w:rsid w:val="00E67ACE"/>
    <w:rsid w:val="00E67D50"/>
    <w:rsid w:val="00E67F97"/>
    <w:rsid w:val="00E70169"/>
    <w:rsid w:val="00E7024D"/>
    <w:rsid w:val="00E702B2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CDE"/>
    <w:rsid w:val="00E71D9B"/>
    <w:rsid w:val="00E71DC8"/>
    <w:rsid w:val="00E720CB"/>
    <w:rsid w:val="00E72393"/>
    <w:rsid w:val="00E723C0"/>
    <w:rsid w:val="00E724E0"/>
    <w:rsid w:val="00E72609"/>
    <w:rsid w:val="00E72A86"/>
    <w:rsid w:val="00E72B39"/>
    <w:rsid w:val="00E72BC2"/>
    <w:rsid w:val="00E72BEE"/>
    <w:rsid w:val="00E72C03"/>
    <w:rsid w:val="00E72CAE"/>
    <w:rsid w:val="00E72CEA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D77"/>
    <w:rsid w:val="00E74F5C"/>
    <w:rsid w:val="00E75548"/>
    <w:rsid w:val="00E758B3"/>
    <w:rsid w:val="00E763CE"/>
    <w:rsid w:val="00E76518"/>
    <w:rsid w:val="00E766DB"/>
    <w:rsid w:val="00E7679A"/>
    <w:rsid w:val="00E769C1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BD6"/>
    <w:rsid w:val="00E77CFF"/>
    <w:rsid w:val="00E77D4A"/>
    <w:rsid w:val="00E8006A"/>
    <w:rsid w:val="00E8011C"/>
    <w:rsid w:val="00E805B7"/>
    <w:rsid w:val="00E80697"/>
    <w:rsid w:val="00E806D2"/>
    <w:rsid w:val="00E808CD"/>
    <w:rsid w:val="00E8095E"/>
    <w:rsid w:val="00E80989"/>
    <w:rsid w:val="00E80B14"/>
    <w:rsid w:val="00E80EB0"/>
    <w:rsid w:val="00E81277"/>
    <w:rsid w:val="00E8167E"/>
    <w:rsid w:val="00E8195F"/>
    <w:rsid w:val="00E819DE"/>
    <w:rsid w:val="00E81B59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30D0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DA8"/>
    <w:rsid w:val="00E84E1E"/>
    <w:rsid w:val="00E84EA5"/>
    <w:rsid w:val="00E85095"/>
    <w:rsid w:val="00E850E6"/>
    <w:rsid w:val="00E851FA"/>
    <w:rsid w:val="00E85225"/>
    <w:rsid w:val="00E85335"/>
    <w:rsid w:val="00E8539C"/>
    <w:rsid w:val="00E854A0"/>
    <w:rsid w:val="00E85835"/>
    <w:rsid w:val="00E859F2"/>
    <w:rsid w:val="00E85B2D"/>
    <w:rsid w:val="00E85B73"/>
    <w:rsid w:val="00E85D3A"/>
    <w:rsid w:val="00E85DA2"/>
    <w:rsid w:val="00E85EE6"/>
    <w:rsid w:val="00E860CF"/>
    <w:rsid w:val="00E8612B"/>
    <w:rsid w:val="00E862EF"/>
    <w:rsid w:val="00E864C3"/>
    <w:rsid w:val="00E86530"/>
    <w:rsid w:val="00E86A88"/>
    <w:rsid w:val="00E86D52"/>
    <w:rsid w:val="00E86ED1"/>
    <w:rsid w:val="00E8707E"/>
    <w:rsid w:val="00E8762E"/>
    <w:rsid w:val="00E8794F"/>
    <w:rsid w:val="00E87AE9"/>
    <w:rsid w:val="00E87BE0"/>
    <w:rsid w:val="00E900E4"/>
    <w:rsid w:val="00E90399"/>
    <w:rsid w:val="00E904B7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1C"/>
    <w:rsid w:val="00E930CC"/>
    <w:rsid w:val="00E932DA"/>
    <w:rsid w:val="00E9334D"/>
    <w:rsid w:val="00E9338D"/>
    <w:rsid w:val="00E9341B"/>
    <w:rsid w:val="00E93628"/>
    <w:rsid w:val="00E9466B"/>
    <w:rsid w:val="00E94708"/>
    <w:rsid w:val="00E947E3"/>
    <w:rsid w:val="00E94C2D"/>
    <w:rsid w:val="00E94DCC"/>
    <w:rsid w:val="00E95046"/>
    <w:rsid w:val="00E95053"/>
    <w:rsid w:val="00E95161"/>
    <w:rsid w:val="00E95214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273"/>
    <w:rsid w:val="00E96816"/>
    <w:rsid w:val="00E96864"/>
    <w:rsid w:val="00E9691F"/>
    <w:rsid w:val="00E96A0E"/>
    <w:rsid w:val="00E96AEB"/>
    <w:rsid w:val="00E96BC5"/>
    <w:rsid w:val="00E96D0B"/>
    <w:rsid w:val="00E96EB4"/>
    <w:rsid w:val="00E96F91"/>
    <w:rsid w:val="00E9700F"/>
    <w:rsid w:val="00E97043"/>
    <w:rsid w:val="00E971A7"/>
    <w:rsid w:val="00E972A2"/>
    <w:rsid w:val="00E97362"/>
    <w:rsid w:val="00E978EF"/>
    <w:rsid w:val="00E97AC6"/>
    <w:rsid w:val="00E97C1E"/>
    <w:rsid w:val="00E97D7E"/>
    <w:rsid w:val="00E97EE3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75"/>
    <w:rsid w:val="00EA0E83"/>
    <w:rsid w:val="00EA0F7B"/>
    <w:rsid w:val="00EA13EF"/>
    <w:rsid w:val="00EA1507"/>
    <w:rsid w:val="00EA17F9"/>
    <w:rsid w:val="00EA1878"/>
    <w:rsid w:val="00EA19C5"/>
    <w:rsid w:val="00EA1B04"/>
    <w:rsid w:val="00EA1DED"/>
    <w:rsid w:val="00EA1E8F"/>
    <w:rsid w:val="00EA1EC1"/>
    <w:rsid w:val="00EA23CB"/>
    <w:rsid w:val="00EA23E4"/>
    <w:rsid w:val="00EA2541"/>
    <w:rsid w:val="00EA2574"/>
    <w:rsid w:val="00EA267B"/>
    <w:rsid w:val="00EA273C"/>
    <w:rsid w:val="00EA28DA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DAA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CFF"/>
    <w:rsid w:val="00EA6304"/>
    <w:rsid w:val="00EA6B7C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B0416"/>
    <w:rsid w:val="00EB0496"/>
    <w:rsid w:val="00EB058C"/>
    <w:rsid w:val="00EB05F7"/>
    <w:rsid w:val="00EB07A3"/>
    <w:rsid w:val="00EB07FD"/>
    <w:rsid w:val="00EB087D"/>
    <w:rsid w:val="00EB09B8"/>
    <w:rsid w:val="00EB09FF"/>
    <w:rsid w:val="00EB0B70"/>
    <w:rsid w:val="00EB0D29"/>
    <w:rsid w:val="00EB155A"/>
    <w:rsid w:val="00EB1633"/>
    <w:rsid w:val="00EB17E6"/>
    <w:rsid w:val="00EB1952"/>
    <w:rsid w:val="00EB19D1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9EE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D06"/>
    <w:rsid w:val="00EB3D35"/>
    <w:rsid w:val="00EB3E1C"/>
    <w:rsid w:val="00EB4061"/>
    <w:rsid w:val="00EB41A7"/>
    <w:rsid w:val="00EB44F2"/>
    <w:rsid w:val="00EB45DD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4A2"/>
    <w:rsid w:val="00EC0535"/>
    <w:rsid w:val="00EC0627"/>
    <w:rsid w:val="00EC09FB"/>
    <w:rsid w:val="00EC0B1D"/>
    <w:rsid w:val="00EC0CA0"/>
    <w:rsid w:val="00EC0FD0"/>
    <w:rsid w:val="00EC1184"/>
    <w:rsid w:val="00EC1636"/>
    <w:rsid w:val="00EC1641"/>
    <w:rsid w:val="00EC17FB"/>
    <w:rsid w:val="00EC1999"/>
    <w:rsid w:val="00EC1A15"/>
    <w:rsid w:val="00EC1FEB"/>
    <w:rsid w:val="00EC2041"/>
    <w:rsid w:val="00EC2058"/>
    <w:rsid w:val="00EC222F"/>
    <w:rsid w:val="00EC2400"/>
    <w:rsid w:val="00EC247B"/>
    <w:rsid w:val="00EC24A1"/>
    <w:rsid w:val="00EC279D"/>
    <w:rsid w:val="00EC311C"/>
    <w:rsid w:val="00EC31B5"/>
    <w:rsid w:val="00EC32BC"/>
    <w:rsid w:val="00EC3991"/>
    <w:rsid w:val="00EC3AA1"/>
    <w:rsid w:val="00EC3D2D"/>
    <w:rsid w:val="00EC40CF"/>
    <w:rsid w:val="00EC41E5"/>
    <w:rsid w:val="00EC4204"/>
    <w:rsid w:val="00EC445F"/>
    <w:rsid w:val="00EC4511"/>
    <w:rsid w:val="00EC459B"/>
    <w:rsid w:val="00EC466D"/>
    <w:rsid w:val="00EC48DC"/>
    <w:rsid w:val="00EC4CF4"/>
    <w:rsid w:val="00EC4F93"/>
    <w:rsid w:val="00EC5385"/>
    <w:rsid w:val="00EC539B"/>
    <w:rsid w:val="00EC5479"/>
    <w:rsid w:val="00EC548E"/>
    <w:rsid w:val="00EC57E0"/>
    <w:rsid w:val="00EC5970"/>
    <w:rsid w:val="00EC5AEA"/>
    <w:rsid w:val="00EC5C43"/>
    <w:rsid w:val="00EC5C44"/>
    <w:rsid w:val="00EC6149"/>
    <w:rsid w:val="00EC6493"/>
    <w:rsid w:val="00EC66B2"/>
    <w:rsid w:val="00EC687B"/>
    <w:rsid w:val="00EC6901"/>
    <w:rsid w:val="00EC6997"/>
    <w:rsid w:val="00EC6D53"/>
    <w:rsid w:val="00EC7217"/>
    <w:rsid w:val="00EC749F"/>
    <w:rsid w:val="00EC74D7"/>
    <w:rsid w:val="00EC7663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32B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44D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908"/>
    <w:rsid w:val="00EE0A98"/>
    <w:rsid w:val="00EE0AE4"/>
    <w:rsid w:val="00EE0B84"/>
    <w:rsid w:val="00EE0E77"/>
    <w:rsid w:val="00EE1039"/>
    <w:rsid w:val="00EE10DF"/>
    <w:rsid w:val="00EE15B2"/>
    <w:rsid w:val="00EE15FC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06F"/>
    <w:rsid w:val="00EE467A"/>
    <w:rsid w:val="00EE477E"/>
    <w:rsid w:val="00EE4830"/>
    <w:rsid w:val="00EE4BCE"/>
    <w:rsid w:val="00EE4CE0"/>
    <w:rsid w:val="00EE4EEE"/>
    <w:rsid w:val="00EE4FF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6FDE"/>
    <w:rsid w:val="00EE734C"/>
    <w:rsid w:val="00EE73F9"/>
    <w:rsid w:val="00EE76E7"/>
    <w:rsid w:val="00EE7861"/>
    <w:rsid w:val="00EE79DD"/>
    <w:rsid w:val="00EE7C18"/>
    <w:rsid w:val="00EE7C38"/>
    <w:rsid w:val="00EF002A"/>
    <w:rsid w:val="00EF00A7"/>
    <w:rsid w:val="00EF017E"/>
    <w:rsid w:val="00EF0780"/>
    <w:rsid w:val="00EF08B1"/>
    <w:rsid w:val="00EF094E"/>
    <w:rsid w:val="00EF0B8F"/>
    <w:rsid w:val="00EF0BB1"/>
    <w:rsid w:val="00EF0D10"/>
    <w:rsid w:val="00EF1575"/>
    <w:rsid w:val="00EF159C"/>
    <w:rsid w:val="00EF1751"/>
    <w:rsid w:val="00EF1C0E"/>
    <w:rsid w:val="00EF1CDC"/>
    <w:rsid w:val="00EF234F"/>
    <w:rsid w:val="00EF2399"/>
    <w:rsid w:val="00EF262B"/>
    <w:rsid w:val="00EF297A"/>
    <w:rsid w:val="00EF2A2F"/>
    <w:rsid w:val="00EF2A91"/>
    <w:rsid w:val="00EF2AA0"/>
    <w:rsid w:val="00EF2B43"/>
    <w:rsid w:val="00EF2C25"/>
    <w:rsid w:val="00EF2DB3"/>
    <w:rsid w:val="00EF316B"/>
    <w:rsid w:val="00EF3614"/>
    <w:rsid w:val="00EF3866"/>
    <w:rsid w:val="00EF3D31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5DDF"/>
    <w:rsid w:val="00EF6728"/>
    <w:rsid w:val="00EF6AB2"/>
    <w:rsid w:val="00EF6B15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0D10"/>
    <w:rsid w:val="00F00EDC"/>
    <w:rsid w:val="00F01128"/>
    <w:rsid w:val="00F01581"/>
    <w:rsid w:val="00F017A6"/>
    <w:rsid w:val="00F018D2"/>
    <w:rsid w:val="00F01CCC"/>
    <w:rsid w:val="00F01EF9"/>
    <w:rsid w:val="00F01F64"/>
    <w:rsid w:val="00F02113"/>
    <w:rsid w:val="00F021A2"/>
    <w:rsid w:val="00F024EF"/>
    <w:rsid w:val="00F02591"/>
    <w:rsid w:val="00F025F9"/>
    <w:rsid w:val="00F02718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D1F"/>
    <w:rsid w:val="00F04059"/>
    <w:rsid w:val="00F0406F"/>
    <w:rsid w:val="00F042EC"/>
    <w:rsid w:val="00F043AA"/>
    <w:rsid w:val="00F048E8"/>
    <w:rsid w:val="00F04EB5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0D"/>
    <w:rsid w:val="00F06389"/>
    <w:rsid w:val="00F063B3"/>
    <w:rsid w:val="00F06816"/>
    <w:rsid w:val="00F06997"/>
    <w:rsid w:val="00F06E52"/>
    <w:rsid w:val="00F07033"/>
    <w:rsid w:val="00F0705A"/>
    <w:rsid w:val="00F074EB"/>
    <w:rsid w:val="00F07504"/>
    <w:rsid w:val="00F07574"/>
    <w:rsid w:val="00F07782"/>
    <w:rsid w:val="00F07A98"/>
    <w:rsid w:val="00F07BFC"/>
    <w:rsid w:val="00F07E99"/>
    <w:rsid w:val="00F1007B"/>
    <w:rsid w:val="00F10419"/>
    <w:rsid w:val="00F1045D"/>
    <w:rsid w:val="00F107F4"/>
    <w:rsid w:val="00F1083B"/>
    <w:rsid w:val="00F109E1"/>
    <w:rsid w:val="00F10CD1"/>
    <w:rsid w:val="00F10E09"/>
    <w:rsid w:val="00F10E5A"/>
    <w:rsid w:val="00F11278"/>
    <w:rsid w:val="00F11460"/>
    <w:rsid w:val="00F119D0"/>
    <w:rsid w:val="00F119DE"/>
    <w:rsid w:val="00F119F2"/>
    <w:rsid w:val="00F12273"/>
    <w:rsid w:val="00F125E9"/>
    <w:rsid w:val="00F12753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4CD"/>
    <w:rsid w:val="00F1355B"/>
    <w:rsid w:val="00F1372B"/>
    <w:rsid w:val="00F13741"/>
    <w:rsid w:val="00F138C6"/>
    <w:rsid w:val="00F13B66"/>
    <w:rsid w:val="00F13C72"/>
    <w:rsid w:val="00F13C87"/>
    <w:rsid w:val="00F13D2E"/>
    <w:rsid w:val="00F13FBE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0F3"/>
    <w:rsid w:val="00F1641D"/>
    <w:rsid w:val="00F16474"/>
    <w:rsid w:val="00F16B93"/>
    <w:rsid w:val="00F16D0F"/>
    <w:rsid w:val="00F16D90"/>
    <w:rsid w:val="00F1702B"/>
    <w:rsid w:val="00F1721F"/>
    <w:rsid w:val="00F1742A"/>
    <w:rsid w:val="00F174DC"/>
    <w:rsid w:val="00F17611"/>
    <w:rsid w:val="00F17D44"/>
    <w:rsid w:val="00F17FF5"/>
    <w:rsid w:val="00F20041"/>
    <w:rsid w:val="00F201F0"/>
    <w:rsid w:val="00F20646"/>
    <w:rsid w:val="00F20805"/>
    <w:rsid w:val="00F209CF"/>
    <w:rsid w:val="00F20C95"/>
    <w:rsid w:val="00F20E43"/>
    <w:rsid w:val="00F20EF4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3CD7"/>
    <w:rsid w:val="00F2403C"/>
    <w:rsid w:val="00F240AC"/>
    <w:rsid w:val="00F24313"/>
    <w:rsid w:val="00F24611"/>
    <w:rsid w:val="00F24B9D"/>
    <w:rsid w:val="00F24D29"/>
    <w:rsid w:val="00F24FBE"/>
    <w:rsid w:val="00F25269"/>
    <w:rsid w:val="00F2534E"/>
    <w:rsid w:val="00F253A9"/>
    <w:rsid w:val="00F254F1"/>
    <w:rsid w:val="00F25B58"/>
    <w:rsid w:val="00F25BFB"/>
    <w:rsid w:val="00F25C7B"/>
    <w:rsid w:val="00F25F2B"/>
    <w:rsid w:val="00F268B8"/>
    <w:rsid w:val="00F268DE"/>
    <w:rsid w:val="00F26AA8"/>
    <w:rsid w:val="00F26DCC"/>
    <w:rsid w:val="00F27092"/>
    <w:rsid w:val="00F270EB"/>
    <w:rsid w:val="00F27107"/>
    <w:rsid w:val="00F27424"/>
    <w:rsid w:val="00F2748F"/>
    <w:rsid w:val="00F275AE"/>
    <w:rsid w:val="00F277AD"/>
    <w:rsid w:val="00F27B69"/>
    <w:rsid w:val="00F27DA1"/>
    <w:rsid w:val="00F3039C"/>
    <w:rsid w:val="00F303F0"/>
    <w:rsid w:val="00F305D1"/>
    <w:rsid w:val="00F30962"/>
    <w:rsid w:val="00F30EE7"/>
    <w:rsid w:val="00F3198E"/>
    <w:rsid w:val="00F319D6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3D2F"/>
    <w:rsid w:val="00F33FBD"/>
    <w:rsid w:val="00F34002"/>
    <w:rsid w:val="00F340D6"/>
    <w:rsid w:val="00F34305"/>
    <w:rsid w:val="00F34461"/>
    <w:rsid w:val="00F3450E"/>
    <w:rsid w:val="00F3466D"/>
    <w:rsid w:val="00F34823"/>
    <w:rsid w:val="00F348C7"/>
    <w:rsid w:val="00F34C42"/>
    <w:rsid w:val="00F34D28"/>
    <w:rsid w:val="00F34FE2"/>
    <w:rsid w:val="00F35357"/>
    <w:rsid w:val="00F35439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6FB0"/>
    <w:rsid w:val="00F3730E"/>
    <w:rsid w:val="00F3794F"/>
    <w:rsid w:val="00F37BE2"/>
    <w:rsid w:val="00F37F34"/>
    <w:rsid w:val="00F400C9"/>
    <w:rsid w:val="00F40267"/>
    <w:rsid w:val="00F403D1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84"/>
    <w:rsid w:val="00F42626"/>
    <w:rsid w:val="00F4263D"/>
    <w:rsid w:val="00F4270A"/>
    <w:rsid w:val="00F428FA"/>
    <w:rsid w:val="00F42FDD"/>
    <w:rsid w:val="00F431C0"/>
    <w:rsid w:val="00F431F7"/>
    <w:rsid w:val="00F43617"/>
    <w:rsid w:val="00F43935"/>
    <w:rsid w:val="00F43A30"/>
    <w:rsid w:val="00F43BC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34"/>
    <w:rsid w:val="00F45570"/>
    <w:rsid w:val="00F4587E"/>
    <w:rsid w:val="00F4596E"/>
    <w:rsid w:val="00F45CE3"/>
    <w:rsid w:val="00F46058"/>
    <w:rsid w:val="00F461CF"/>
    <w:rsid w:val="00F46709"/>
    <w:rsid w:val="00F467C5"/>
    <w:rsid w:val="00F468D8"/>
    <w:rsid w:val="00F46909"/>
    <w:rsid w:val="00F46946"/>
    <w:rsid w:val="00F469A3"/>
    <w:rsid w:val="00F46B58"/>
    <w:rsid w:val="00F46C4F"/>
    <w:rsid w:val="00F46C54"/>
    <w:rsid w:val="00F46C7C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93"/>
    <w:rsid w:val="00F50CB5"/>
    <w:rsid w:val="00F50E8D"/>
    <w:rsid w:val="00F50EC6"/>
    <w:rsid w:val="00F50F8B"/>
    <w:rsid w:val="00F510E6"/>
    <w:rsid w:val="00F51395"/>
    <w:rsid w:val="00F5154A"/>
    <w:rsid w:val="00F5186D"/>
    <w:rsid w:val="00F51BE8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1FA"/>
    <w:rsid w:val="00F53475"/>
    <w:rsid w:val="00F5348F"/>
    <w:rsid w:val="00F535A1"/>
    <w:rsid w:val="00F535EE"/>
    <w:rsid w:val="00F536D4"/>
    <w:rsid w:val="00F536F0"/>
    <w:rsid w:val="00F537B8"/>
    <w:rsid w:val="00F5387E"/>
    <w:rsid w:val="00F53A55"/>
    <w:rsid w:val="00F53C94"/>
    <w:rsid w:val="00F53E10"/>
    <w:rsid w:val="00F53FCF"/>
    <w:rsid w:val="00F54091"/>
    <w:rsid w:val="00F541D4"/>
    <w:rsid w:val="00F543C8"/>
    <w:rsid w:val="00F54523"/>
    <w:rsid w:val="00F54649"/>
    <w:rsid w:val="00F549D0"/>
    <w:rsid w:val="00F54A2B"/>
    <w:rsid w:val="00F54D9E"/>
    <w:rsid w:val="00F54ED6"/>
    <w:rsid w:val="00F54F56"/>
    <w:rsid w:val="00F550DC"/>
    <w:rsid w:val="00F5535E"/>
    <w:rsid w:val="00F555C5"/>
    <w:rsid w:val="00F557D3"/>
    <w:rsid w:val="00F55810"/>
    <w:rsid w:val="00F558C4"/>
    <w:rsid w:val="00F55918"/>
    <w:rsid w:val="00F55B75"/>
    <w:rsid w:val="00F55F61"/>
    <w:rsid w:val="00F56078"/>
    <w:rsid w:val="00F561B4"/>
    <w:rsid w:val="00F56574"/>
    <w:rsid w:val="00F56665"/>
    <w:rsid w:val="00F566DD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5799C"/>
    <w:rsid w:val="00F601BC"/>
    <w:rsid w:val="00F603D2"/>
    <w:rsid w:val="00F60507"/>
    <w:rsid w:val="00F6058D"/>
    <w:rsid w:val="00F60D78"/>
    <w:rsid w:val="00F60E06"/>
    <w:rsid w:val="00F60F0A"/>
    <w:rsid w:val="00F61021"/>
    <w:rsid w:val="00F61190"/>
    <w:rsid w:val="00F61268"/>
    <w:rsid w:val="00F6136A"/>
    <w:rsid w:val="00F6149B"/>
    <w:rsid w:val="00F6155A"/>
    <w:rsid w:val="00F61678"/>
    <w:rsid w:val="00F618A9"/>
    <w:rsid w:val="00F618AD"/>
    <w:rsid w:val="00F61ABF"/>
    <w:rsid w:val="00F61BDB"/>
    <w:rsid w:val="00F61D98"/>
    <w:rsid w:val="00F61FF9"/>
    <w:rsid w:val="00F6205A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849"/>
    <w:rsid w:val="00F63973"/>
    <w:rsid w:val="00F63A7A"/>
    <w:rsid w:val="00F63AE4"/>
    <w:rsid w:val="00F63AEF"/>
    <w:rsid w:val="00F63BA3"/>
    <w:rsid w:val="00F6411A"/>
    <w:rsid w:val="00F6424F"/>
    <w:rsid w:val="00F64575"/>
    <w:rsid w:val="00F646BC"/>
    <w:rsid w:val="00F646DD"/>
    <w:rsid w:val="00F64BEA"/>
    <w:rsid w:val="00F64CA8"/>
    <w:rsid w:val="00F64D7C"/>
    <w:rsid w:val="00F64F49"/>
    <w:rsid w:val="00F65040"/>
    <w:rsid w:val="00F650BF"/>
    <w:rsid w:val="00F65376"/>
    <w:rsid w:val="00F654B3"/>
    <w:rsid w:val="00F65810"/>
    <w:rsid w:val="00F65825"/>
    <w:rsid w:val="00F658B3"/>
    <w:rsid w:val="00F65A4A"/>
    <w:rsid w:val="00F6600F"/>
    <w:rsid w:val="00F66420"/>
    <w:rsid w:val="00F66465"/>
    <w:rsid w:val="00F66731"/>
    <w:rsid w:val="00F668B1"/>
    <w:rsid w:val="00F6691C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CE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B84"/>
    <w:rsid w:val="00F73E31"/>
    <w:rsid w:val="00F73EE8"/>
    <w:rsid w:val="00F73F2D"/>
    <w:rsid w:val="00F74477"/>
    <w:rsid w:val="00F7453C"/>
    <w:rsid w:val="00F74617"/>
    <w:rsid w:val="00F746A6"/>
    <w:rsid w:val="00F748E7"/>
    <w:rsid w:val="00F74F91"/>
    <w:rsid w:val="00F74FDB"/>
    <w:rsid w:val="00F74FEC"/>
    <w:rsid w:val="00F7501F"/>
    <w:rsid w:val="00F7519E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7A"/>
    <w:rsid w:val="00F76356"/>
    <w:rsid w:val="00F763DB"/>
    <w:rsid w:val="00F765A1"/>
    <w:rsid w:val="00F76B62"/>
    <w:rsid w:val="00F76CCC"/>
    <w:rsid w:val="00F76D09"/>
    <w:rsid w:val="00F76D53"/>
    <w:rsid w:val="00F76F74"/>
    <w:rsid w:val="00F772E7"/>
    <w:rsid w:val="00F7743B"/>
    <w:rsid w:val="00F774EC"/>
    <w:rsid w:val="00F77604"/>
    <w:rsid w:val="00F777B5"/>
    <w:rsid w:val="00F77889"/>
    <w:rsid w:val="00F77EE3"/>
    <w:rsid w:val="00F80043"/>
    <w:rsid w:val="00F8009B"/>
    <w:rsid w:val="00F802EE"/>
    <w:rsid w:val="00F803F1"/>
    <w:rsid w:val="00F80428"/>
    <w:rsid w:val="00F8065F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2E61"/>
    <w:rsid w:val="00F83026"/>
    <w:rsid w:val="00F8306D"/>
    <w:rsid w:val="00F83137"/>
    <w:rsid w:val="00F831C1"/>
    <w:rsid w:val="00F832C8"/>
    <w:rsid w:val="00F832EF"/>
    <w:rsid w:val="00F8373A"/>
    <w:rsid w:val="00F837F3"/>
    <w:rsid w:val="00F8383B"/>
    <w:rsid w:val="00F8399D"/>
    <w:rsid w:val="00F83B26"/>
    <w:rsid w:val="00F83C0C"/>
    <w:rsid w:val="00F83C6D"/>
    <w:rsid w:val="00F841D9"/>
    <w:rsid w:val="00F841F3"/>
    <w:rsid w:val="00F842B7"/>
    <w:rsid w:val="00F84496"/>
    <w:rsid w:val="00F844D9"/>
    <w:rsid w:val="00F8459C"/>
    <w:rsid w:val="00F84A32"/>
    <w:rsid w:val="00F84AA6"/>
    <w:rsid w:val="00F84C3D"/>
    <w:rsid w:val="00F84D73"/>
    <w:rsid w:val="00F85006"/>
    <w:rsid w:val="00F8557D"/>
    <w:rsid w:val="00F8561F"/>
    <w:rsid w:val="00F857B2"/>
    <w:rsid w:val="00F85A22"/>
    <w:rsid w:val="00F85BC5"/>
    <w:rsid w:val="00F85ECC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B84"/>
    <w:rsid w:val="00F86E23"/>
    <w:rsid w:val="00F86FD7"/>
    <w:rsid w:val="00F871C6"/>
    <w:rsid w:val="00F87214"/>
    <w:rsid w:val="00F87352"/>
    <w:rsid w:val="00F8760D"/>
    <w:rsid w:val="00F87794"/>
    <w:rsid w:val="00F87B68"/>
    <w:rsid w:val="00F87CB7"/>
    <w:rsid w:val="00F903F9"/>
    <w:rsid w:val="00F907DF"/>
    <w:rsid w:val="00F9093C"/>
    <w:rsid w:val="00F90C56"/>
    <w:rsid w:val="00F90E18"/>
    <w:rsid w:val="00F90E76"/>
    <w:rsid w:val="00F91471"/>
    <w:rsid w:val="00F914EF"/>
    <w:rsid w:val="00F91556"/>
    <w:rsid w:val="00F915EA"/>
    <w:rsid w:val="00F91B5F"/>
    <w:rsid w:val="00F91B81"/>
    <w:rsid w:val="00F92164"/>
    <w:rsid w:val="00F92182"/>
    <w:rsid w:val="00F921B1"/>
    <w:rsid w:val="00F921E7"/>
    <w:rsid w:val="00F9221B"/>
    <w:rsid w:val="00F9237E"/>
    <w:rsid w:val="00F925AC"/>
    <w:rsid w:val="00F92627"/>
    <w:rsid w:val="00F9280E"/>
    <w:rsid w:val="00F9287B"/>
    <w:rsid w:val="00F92A49"/>
    <w:rsid w:val="00F92B97"/>
    <w:rsid w:val="00F92D18"/>
    <w:rsid w:val="00F93122"/>
    <w:rsid w:val="00F93216"/>
    <w:rsid w:val="00F93470"/>
    <w:rsid w:val="00F93639"/>
    <w:rsid w:val="00F9375B"/>
    <w:rsid w:val="00F93AD5"/>
    <w:rsid w:val="00F941F9"/>
    <w:rsid w:val="00F94460"/>
    <w:rsid w:val="00F94B07"/>
    <w:rsid w:val="00F94C04"/>
    <w:rsid w:val="00F94DC3"/>
    <w:rsid w:val="00F94E25"/>
    <w:rsid w:val="00F95098"/>
    <w:rsid w:val="00F952FD"/>
    <w:rsid w:val="00F9545C"/>
    <w:rsid w:val="00F956FC"/>
    <w:rsid w:val="00F9577B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73C"/>
    <w:rsid w:val="00F979A7"/>
    <w:rsid w:val="00F97A29"/>
    <w:rsid w:val="00F97E57"/>
    <w:rsid w:val="00F97E97"/>
    <w:rsid w:val="00F97F49"/>
    <w:rsid w:val="00F97F8B"/>
    <w:rsid w:val="00FA0033"/>
    <w:rsid w:val="00FA00A5"/>
    <w:rsid w:val="00FA0200"/>
    <w:rsid w:val="00FA0396"/>
    <w:rsid w:val="00FA0463"/>
    <w:rsid w:val="00FA05E2"/>
    <w:rsid w:val="00FA080A"/>
    <w:rsid w:val="00FA0963"/>
    <w:rsid w:val="00FA0CA6"/>
    <w:rsid w:val="00FA0D29"/>
    <w:rsid w:val="00FA0F17"/>
    <w:rsid w:val="00FA1087"/>
    <w:rsid w:val="00FA126D"/>
    <w:rsid w:val="00FA1598"/>
    <w:rsid w:val="00FA1623"/>
    <w:rsid w:val="00FA1981"/>
    <w:rsid w:val="00FA205A"/>
    <w:rsid w:val="00FA2584"/>
    <w:rsid w:val="00FA28DD"/>
    <w:rsid w:val="00FA2939"/>
    <w:rsid w:val="00FA29BB"/>
    <w:rsid w:val="00FA2D55"/>
    <w:rsid w:val="00FA2E01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75F"/>
    <w:rsid w:val="00FA4A57"/>
    <w:rsid w:val="00FA4A63"/>
    <w:rsid w:val="00FA4B52"/>
    <w:rsid w:val="00FA4C5F"/>
    <w:rsid w:val="00FA4C6A"/>
    <w:rsid w:val="00FA521D"/>
    <w:rsid w:val="00FA523A"/>
    <w:rsid w:val="00FA52C7"/>
    <w:rsid w:val="00FA532E"/>
    <w:rsid w:val="00FA5551"/>
    <w:rsid w:val="00FA558B"/>
    <w:rsid w:val="00FA5767"/>
    <w:rsid w:val="00FA5B79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0DA1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AA"/>
    <w:rsid w:val="00FB20EE"/>
    <w:rsid w:val="00FB2128"/>
    <w:rsid w:val="00FB232E"/>
    <w:rsid w:val="00FB2363"/>
    <w:rsid w:val="00FB2744"/>
    <w:rsid w:val="00FB2B9E"/>
    <w:rsid w:val="00FB2C73"/>
    <w:rsid w:val="00FB2D75"/>
    <w:rsid w:val="00FB2E33"/>
    <w:rsid w:val="00FB2E40"/>
    <w:rsid w:val="00FB2EF4"/>
    <w:rsid w:val="00FB3420"/>
    <w:rsid w:val="00FB359C"/>
    <w:rsid w:val="00FB3B54"/>
    <w:rsid w:val="00FB3BE8"/>
    <w:rsid w:val="00FB3E3D"/>
    <w:rsid w:val="00FB3F28"/>
    <w:rsid w:val="00FB3FEF"/>
    <w:rsid w:val="00FB42B2"/>
    <w:rsid w:val="00FB4546"/>
    <w:rsid w:val="00FB4608"/>
    <w:rsid w:val="00FB4749"/>
    <w:rsid w:val="00FB47C3"/>
    <w:rsid w:val="00FB4850"/>
    <w:rsid w:val="00FB49B1"/>
    <w:rsid w:val="00FB4A10"/>
    <w:rsid w:val="00FB4CA9"/>
    <w:rsid w:val="00FB4E52"/>
    <w:rsid w:val="00FB4FB8"/>
    <w:rsid w:val="00FB4FDB"/>
    <w:rsid w:val="00FB5002"/>
    <w:rsid w:val="00FB50B3"/>
    <w:rsid w:val="00FB50C6"/>
    <w:rsid w:val="00FB51AE"/>
    <w:rsid w:val="00FB51C5"/>
    <w:rsid w:val="00FB529B"/>
    <w:rsid w:val="00FB5696"/>
    <w:rsid w:val="00FB5823"/>
    <w:rsid w:val="00FB5E61"/>
    <w:rsid w:val="00FB6BF5"/>
    <w:rsid w:val="00FB6C60"/>
    <w:rsid w:val="00FB6D68"/>
    <w:rsid w:val="00FB6F8C"/>
    <w:rsid w:val="00FB7029"/>
    <w:rsid w:val="00FB72C5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EC2"/>
    <w:rsid w:val="00FC113F"/>
    <w:rsid w:val="00FC178F"/>
    <w:rsid w:val="00FC1E79"/>
    <w:rsid w:val="00FC23C2"/>
    <w:rsid w:val="00FC27CC"/>
    <w:rsid w:val="00FC2837"/>
    <w:rsid w:val="00FC28B1"/>
    <w:rsid w:val="00FC2AAB"/>
    <w:rsid w:val="00FC2E1E"/>
    <w:rsid w:val="00FC2E8D"/>
    <w:rsid w:val="00FC2EB2"/>
    <w:rsid w:val="00FC3202"/>
    <w:rsid w:val="00FC3316"/>
    <w:rsid w:val="00FC35BE"/>
    <w:rsid w:val="00FC363A"/>
    <w:rsid w:val="00FC388F"/>
    <w:rsid w:val="00FC39C4"/>
    <w:rsid w:val="00FC3AA6"/>
    <w:rsid w:val="00FC3CB2"/>
    <w:rsid w:val="00FC3EC1"/>
    <w:rsid w:val="00FC40C3"/>
    <w:rsid w:val="00FC44F8"/>
    <w:rsid w:val="00FC45AB"/>
    <w:rsid w:val="00FC498B"/>
    <w:rsid w:val="00FC4A30"/>
    <w:rsid w:val="00FC4C0B"/>
    <w:rsid w:val="00FC4C35"/>
    <w:rsid w:val="00FC4D0F"/>
    <w:rsid w:val="00FC4EE9"/>
    <w:rsid w:val="00FC50B8"/>
    <w:rsid w:val="00FC5500"/>
    <w:rsid w:val="00FC5511"/>
    <w:rsid w:val="00FC5A48"/>
    <w:rsid w:val="00FC5C9E"/>
    <w:rsid w:val="00FC5D22"/>
    <w:rsid w:val="00FC5D2D"/>
    <w:rsid w:val="00FC5EF5"/>
    <w:rsid w:val="00FC5FBE"/>
    <w:rsid w:val="00FC60DF"/>
    <w:rsid w:val="00FC64B0"/>
    <w:rsid w:val="00FC654E"/>
    <w:rsid w:val="00FC68B2"/>
    <w:rsid w:val="00FC69EF"/>
    <w:rsid w:val="00FC6C6B"/>
    <w:rsid w:val="00FC6DD4"/>
    <w:rsid w:val="00FC6E50"/>
    <w:rsid w:val="00FC6FD6"/>
    <w:rsid w:val="00FC72B5"/>
    <w:rsid w:val="00FC74D4"/>
    <w:rsid w:val="00FC787F"/>
    <w:rsid w:val="00FC7A51"/>
    <w:rsid w:val="00FC7B20"/>
    <w:rsid w:val="00FC7BD8"/>
    <w:rsid w:val="00FC7CB2"/>
    <w:rsid w:val="00FC7ED4"/>
    <w:rsid w:val="00FC7EE4"/>
    <w:rsid w:val="00FD01D6"/>
    <w:rsid w:val="00FD0314"/>
    <w:rsid w:val="00FD05E0"/>
    <w:rsid w:val="00FD0622"/>
    <w:rsid w:val="00FD08C1"/>
    <w:rsid w:val="00FD0AB4"/>
    <w:rsid w:val="00FD0CB1"/>
    <w:rsid w:val="00FD10EF"/>
    <w:rsid w:val="00FD120D"/>
    <w:rsid w:val="00FD127B"/>
    <w:rsid w:val="00FD1A53"/>
    <w:rsid w:val="00FD1BD7"/>
    <w:rsid w:val="00FD1BF5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2C6B"/>
    <w:rsid w:val="00FD3251"/>
    <w:rsid w:val="00FD36C7"/>
    <w:rsid w:val="00FD39C9"/>
    <w:rsid w:val="00FD3D40"/>
    <w:rsid w:val="00FD3D99"/>
    <w:rsid w:val="00FD40A1"/>
    <w:rsid w:val="00FD45B4"/>
    <w:rsid w:val="00FD4755"/>
    <w:rsid w:val="00FD47E2"/>
    <w:rsid w:val="00FD4B96"/>
    <w:rsid w:val="00FD4CA6"/>
    <w:rsid w:val="00FD4DF4"/>
    <w:rsid w:val="00FD4F29"/>
    <w:rsid w:val="00FD5099"/>
    <w:rsid w:val="00FD5414"/>
    <w:rsid w:val="00FD54C8"/>
    <w:rsid w:val="00FD5787"/>
    <w:rsid w:val="00FD57FD"/>
    <w:rsid w:val="00FD58A9"/>
    <w:rsid w:val="00FD5999"/>
    <w:rsid w:val="00FD5A03"/>
    <w:rsid w:val="00FD5B9A"/>
    <w:rsid w:val="00FD5D21"/>
    <w:rsid w:val="00FD5E06"/>
    <w:rsid w:val="00FD6012"/>
    <w:rsid w:val="00FD638E"/>
    <w:rsid w:val="00FD653F"/>
    <w:rsid w:val="00FD6617"/>
    <w:rsid w:val="00FD6896"/>
    <w:rsid w:val="00FD6AA3"/>
    <w:rsid w:val="00FD6AB3"/>
    <w:rsid w:val="00FD6B7E"/>
    <w:rsid w:val="00FD6F94"/>
    <w:rsid w:val="00FD6FB0"/>
    <w:rsid w:val="00FD6FB9"/>
    <w:rsid w:val="00FD7137"/>
    <w:rsid w:val="00FD71BC"/>
    <w:rsid w:val="00FD740D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72"/>
    <w:rsid w:val="00FE13E6"/>
    <w:rsid w:val="00FE17D8"/>
    <w:rsid w:val="00FE1B8F"/>
    <w:rsid w:val="00FE1B9E"/>
    <w:rsid w:val="00FE1EC4"/>
    <w:rsid w:val="00FE1FE4"/>
    <w:rsid w:val="00FE24E3"/>
    <w:rsid w:val="00FE2819"/>
    <w:rsid w:val="00FE2A07"/>
    <w:rsid w:val="00FE2D14"/>
    <w:rsid w:val="00FE2DFB"/>
    <w:rsid w:val="00FE2FD9"/>
    <w:rsid w:val="00FE305C"/>
    <w:rsid w:val="00FE32D9"/>
    <w:rsid w:val="00FE33E6"/>
    <w:rsid w:val="00FE3768"/>
    <w:rsid w:val="00FE3BA0"/>
    <w:rsid w:val="00FE3D6C"/>
    <w:rsid w:val="00FE3EA4"/>
    <w:rsid w:val="00FE3F7C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34B"/>
    <w:rsid w:val="00FE64F5"/>
    <w:rsid w:val="00FE6887"/>
    <w:rsid w:val="00FE6913"/>
    <w:rsid w:val="00FE6D5C"/>
    <w:rsid w:val="00FE6F8D"/>
    <w:rsid w:val="00FE70B8"/>
    <w:rsid w:val="00FE70EF"/>
    <w:rsid w:val="00FE70F5"/>
    <w:rsid w:val="00FE7503"/>
    <w:rsid w:val="00FE760A"/>
    <w:rsid w:val="00FE766F"/>
    <w:rsid w:val="00FE767F"/>
    <w:rsid w:val="00FE76FC"/>
    <w:rsid w:val="00FE7777"/>
    <w:rsid w:val="00FE7BA3"/>
    <w:rsid w:val="00FE7C9C"/>
    <w:rsid w:val="00FF0394"/>
    <w:rsid w:val="00FF044D"/>
    <w:rsid w:val="00FF055C"/>
    <w:rsid w:val="00FF0721"/>
    <w:rsid w:val="00FF08D4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C26"/>
    <w:rsid w:val="00FF2D4B"/>
    <w:rsid w:val="00FF2EB0"/>
    <w:rsid w:val="00FF2EF9"/>
    <w:rsid w:val="00FF3062"/>
    <w:rsid w:val="00FF3317"/>
    <w:rsid w:val="00FF3427"/>
    <w:rsid w:val="00FF34E3"/>
    <w:rsid w:val="00FF377B"/>
    <w:rsid w:val="00FF3862"/>
    <w:rsid w:val="00FF39F1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789"/>
    <w:rsid w:val="00FF5AF7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317"/>
    <w:rsid w:val="00FF760B"/>
    <w:rsid w:val="00FF7728"/>
    <w:rsid w:val="00FF7BFB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0E32990"/>
  <w15:chartTrackingRefBased/>
  <w15:docId w15:val="{449C8BAC-97D5-4C88-8172-2AA19EF4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0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Char00">
    <w:name w:val="Char00"/>
    <w:basedOn w:val="Normal"/>
    <w:rsid w:val="00B23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2102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C902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9ED8B-BBE9-4DA1-9CD4-139C1D9B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2410</TotalTime>
  <Pages>9</Pages>
  <Words>3033</Words>
  <Characters>11883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Orathai, Nuchprasert</cp:lastModifiedBy>
  <cp:revision>161</cp:revision>
  <cp:lastPrinted>2023-02-27T09:16:00Z</cp:lastPrinted>
  <dcterms:created xsi:type="dcterms:W3CDTF">2023-02-16T16:08:00Z</dcterms:created>
  <dcterms:modified xsi:type="dcterms:W3CDTF">2023-02-28T05:11:00Z</dcterms:modified>
</cp:coreProperties>
</file>