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6C3" w:rsidRPr="002759E0" w14:paraId="75FE8518" w14:textId="77777777" w:rsidTr="00A37BB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421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0800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C2D0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A76C3" w:rsidRPr="002759E0" w14:paraId="7709869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044DA43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  <w:vAlign w:val="bottom"/>
          </w:tcPr>
          <w:p w14:paraId="2C760F96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920" w:type="dxa"/>
            <w:vAlign w:val="bottom"/>
          </w:tcPr>
          <w:p w14:paraId="4840BFC3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A76C3" w:rsidRPr="002759E0" w14:paraId="54248525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37E08A8" w14:textId="48281B40" w:rsidR="00CA76C3" w:rsidRPr="002759E0" w:rsidRDefault="006D00C9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1EE3C8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D1545D4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A76C3" w:rsidRPr="002759E0" w14:paraId="43C9755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814BFF3" w14:textId="5C820430" w:rsidR="00CA76C3" w:rsidRPr="002759E0" w:rsidRDefault="006D00C9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48924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1DE2F4E" w14:textId="77777777" w:rsidR="00CA76C3" w:rsidRPr="002759E0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07EBD" w:rsidRPr="002759E0" w14:paraId="46FC714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006A7D6" w14:textId="132865B4" w:rsidR="00D07EBD" w:rsidRPr="002759E0" w:rsidRDefault="006D00C9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61A57E" w14:textId="77777777" w:rsidR="00D07EBD" w:rsidRPr="002759E0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F16C125" w14:textId="77777777" w:rsidR="00D07EBD" w:rsidRPr="002759E0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A69B6" w:rsidRPr="002759E0" w14:paraId="24CF9CF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C93C8F6" w14:textId="1D8CB1AA" w:rsidR="003A69B6" w:rsidRPr="002759E0" w:rsidRDefault="006D00C9" w:rsidP="003A69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C916B32" w14:textId="77777777" w:rsidR="003A69B6" w:rsidRPr="002759E0" w:rsidRDefault="003A69B6" w:rsidP="003A69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1CA313B" w14:textId="1791DA18" w:rsidR="003A69B6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การซื้อและจำหน่ายบริษัทย่อยและส่วนได้เสียที่ไม่มีอำนาจควบคุม</w:t>
            </w:r>
          </w:p>
        </w:tc>
      </w:tr>
      <w:tr w:rsidR="00960F98" w:rsidRPr="002759E0" w14:paraId="3E0FD0D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93428BE" w14:textId="4A63CB74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10BE0B6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B857DE" w14:textId="6C031EB1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60F98" w:rsidRPr="002759E0" w14:paraId="7946AAB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92532F" w14:textId="55C3C49D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18E1A39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390E8FA" w14:textId="467BDCFF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0F98" w:rsidRPr="002759E0" w14:paraId="77B4197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7101DE7" w14:textId="3A0152C9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57DE4B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5F79FA4" w14:textId="08D98FAF" w:rsidR="00960F98" w:rsidRPr="002759E0" w:rsidRDefault="00091700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ลูกหนี้การค้าและอื่นๆ</w:t>
            </w:r>
          </w:p>
        </w:tc>
      </w:tr>
      <w:tr w:rsidR="00960F98" w:rsidRPr="002759E0" w14:paraId="3889742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42B21E" w14:textId="01369032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B7FD58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7EE7A4" w14:textId="7C3F16EE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</w:tr>
      <w:tr w:rsidR="00960F98" w:rsidRPr="002759E0" w14:paraId="6DAC21C8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3962C5" w14:textId="2CE66932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08EE34E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4B2E29A" w14:textId="1B5FAAFD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60F98" w:rsidRPr="002759E0" w14:paraId="00D5BF9A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F98EED0" w14:textId="2F698407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90E96D4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D00D5" w14:textId="402F6F92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960F98" w:rsidRPr="002759E0" w14:paraId="64CDFCED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32430B8" w14:textId="49AC2E4C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3E6DB80B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23A61FE" w14:textId="76D80EB3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960F98" w:rsidRPr="002759E0" w14:paraId="74C543A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D6CFE04" w14:textId="05723F53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6959CB33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4D54503" w14:textId="59B8E0FC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60F98" w:rsidRPr="002759E0" w14:paraId="3ABFDF6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EC05287" w14:textId="176D1C89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432AD331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CF4E9F2" w14:textId="249C1C69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960F98" w:rsidRPr="002759E0" w14:paraId="72E234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E94661" w14:textId="47EAD1BF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293DF5A5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9057EE7" w14:textId="13FA9B19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960F98" w:rsidRPr="002759E0" w14:paraId="525E8B3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AF53DD4" w14:textId="7AA8122F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5D51E85F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4C762E" w14:textId="101CD558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60F98" w:rsidRPr="002759E0" w14:paraId="058C829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109CC6" w14:textId="7AD9E6D7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685B03D6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6AF1385" w14:textId="3D313A7B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60F98" w:rsidRPr="002759E0" w14:paraId="13D9958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A7A1026" w14:textId="0CEE0671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37CA7E56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D7EE2" w14:textId="249D4C4A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60F98" w:rsidRPr="002759E0" w14:paraId="53B1B9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D4ACFA3" w14:textId="1E74F068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5A0C6765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8E77CF6" w14:textId="418470EC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960F98" w:rsidRPr="002759E0" w14:paraId="744D6D2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4168B62" w14:textId="295EB301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4FEE1B3F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982842" w14:textId="10ECF6DD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960F98" w:rsidRPr="002759E0" w14:paraId="6B417BF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96150B3" w14:textId="4CDAAC3C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561D3A6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5013B02" w14:textId="6DC729B0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960F98" w:rsidRPr="002759E0" w14:paraId="4BCD08E1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A3C9994" w14:textId="4BE342E6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1DC921E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5DE4A16" w14:textId="0C9747FE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960F98" w:rsidRPr="002759E0" w14:paraId="3ACA2DC2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DA863E" w14:textId="0B258FAC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15CBE95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E082D9A" w14:textId="22B182EA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60F98" w:rsidRPr="002759E0" w14:paraId="71BCDA6B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94A49E2" w14:textId="3BC8C77B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2015E36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8801E0" w14:textId="5CED2C05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701CBF" w:rsidRPr="002759E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ตามกฎหมายและอื่นๆ</w:t>
            </w:r>
          </w:p>
        </w:tc>
      </w:tr>
      <w:tr w:rsidR="00960F98" w:rsidRPr="002759E0" w14:paraId="79F03D6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5143860" w14:textId="65CA1997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23C39E4F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29CF1AD" w14:textId="5B6C06E6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60F98" w:rsidRPr="002759E0" w14:paraId="6AE0FEA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719F06" w14:textId="38B53F68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71EE589B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CA31AF" w14:textId="5A518550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60F98" w:rsidRPr="002759E0" w14:paraId="60D6E0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4975FEE" w14:textId="201B269E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4E481E14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FB6BF54" w14:textId="04742D2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60F98" w:rsidRPr="002759E0" w14:paraId="266F7DB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E5FC5BF" w14:textId="38470570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2B31FFBD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82CB6D9" w14:textId="77F4D189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60F98" w:rsidRPr="002759E0" w14:paraId="44CE124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36E259" w14:textId="78DE5BEE" w:rsidR="00960F98" w:rsidRPr="002759E0" w:rsidRDefault="006D00C9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bottom"/>
          </w:tcPr>
          <w:p w14:paraId="3A963664" w14:textId="77777777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16DCD" w14:textId="0B38404A" w:rsidR="00960F98" w:rsidRPr="002759E0" w:rsidRDefault="00960F98" w:rsidP="00960F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C5844" w:rsidRPr="002759E0" w14:paraId="7C064208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144D59A" w14:textId="4DD248B3" w:rsidR="002C5844" w:rsidRPr="002759E0" w:rsidRDefault="006D00C9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48C31F94" w14:textId="77777777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09F582C" w14:textId="73D5273A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C5844" w:rsidRPr="002759E0" w14:paraId="2C39DDC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0A058EE" w14:textId="3E64315C" w:rsidR="002C5844" w:rsidRPr="002759E0" w:rsidRDefault="006D00C9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12807735" w14:textId="77777777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69F070" w14:textId="49E16961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C5844" w:rsidRPr="002759E0" w14:paraId="1DDBB14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2FD8351" w14:textId="6DA216EE" w:rsidR="002C5844" w:rsidRPr="002759E0" w:rsidRDefault="006D00C9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bottom"/>
          </w:tcPr>
          <w:p w14:paraId="12A38F79" w14:textId="77777777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7C3CEA7" w14:textId="679496FC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C5844" w:rsidRPr="002759E0" w14:paraId="5867B90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2C33F4" w14:textId="5A91D5F5" w:rsidR="002C5844" w:rsidRPr="002759E0" w:rsidRDefault="006D00C9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0AD1DE9A" w14:textId="77777777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56DF2" w14:textId="5416EC32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C5844" w:rsidRPr="002759E0" w14:paraId="1F01665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1278" w:type="dxa"/>
            <w:vAlign w:val="bottom"/>
          </w:tcPr>
          <w:p w14:paraId="1E3117E8" w14:textId="64FF858A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C6EF021" w14:textId="77777777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6FEFB74" w14:textId="2796F346" w:rsidR="002C5844" w:rsidRPr="002759E0" w:rsidRDefault="002C5844" w:rsidP="002C58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05121F2E" w14:textId="78DA389D" w:rsidR="001924CD" w:rsidRPr="002759E0" w:rsidRDefault="00CA76C3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br w:type="page"/>
      </w:r>
      <w:r w:rsidR="001924CD" w:rsidRPr="002759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342E12F" w14:textId="77777777" w:rsidR="001924CD" w:rsidRPr="002759E0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57C587C3" w14:textId="29B09229" w:rsidR="001924CD" w:rsidRPr="002759E0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D07EBD"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28</w:t>
      </w:r>
      <w:r w:rsidR="008F2F2D" w:rsidRPr="002759E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6D00C9" w:rsidRPr="002759E0">
        <w:rPr>
          <w:rFonts w:asciiTheme="majorBidi" w:hAnsiTheme="majorBidi" w:cstheme="majorBidi"/>
          <w:sz w:val="30"/>
          <w:szCs w:val="30"/>
        </w:rPr>
        <w:t>2566</w:t>
      </w:r>
    </w:p>
    <w:p w14:paraId="4FF62CD0" w14:textId="77777777" w:rsidR="001924CD" w:rsidRPr="002759E0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322213C3" w14:textId="77777777" w:rsidR="001924CD" w:rsidRPr="002759E0" w:rsidRDefault="001924CD" w:rsidP="00AB366C">
      <w:pPr>
        <w:pStyle w:val="Style1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05CDE67" w14:textId="77777777" w:rsidR="001924CD" w:rsidRPr="002759E0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p w14:paraId="65CD08F5" w14:textId="32652ABC" w:rsidR="001924CD" w:rsidRPr="002759E0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 ล็อกซเล่ย์ จำกัด </w:t>
      </w: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2759E0">
        <w:rPr>
          <w:rFonts w:asciiTheme="majorBidi" w:hAnsiTheme="majorBidi" w:cstheme="majorBidi"/>
          <w:sz w:val="30"/>
          <w:szCs w:val="30"/>
        </w:rPr>
        <w:t>) “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</w:rPr>
        <w:t xml:space="preserve">” </w:t>
      </w:r>
      <w:r w:rsidRPr="002759E0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</w:t>
      </w:r>
      <w:r w:rsidR="00FB5823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B5823" w:rsidRPr="002759E0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FB5823" w:rsidRPr="002759E0">
        <w:rPr>
          <w:rFonts w:asciiTheme="majorBidi" w:hAnsiTheme="majorBidi" w:cstheme="majorBidi"/>
          <w:sz w:val="30"/>
          <w:szCs w:val="30"/>
          <w:cs/>
        </w:rPr>
        <w:br/>
        <w:t>ตลาดหลักทรัพย์แห่งประเทศไทยเมื่อ</w:t>
      </w:r>
      <w:r w:rsidR="009067BD" w:rsidRPr="002759E0">
        <w:rPr>
          <w:rFonts w:asciiTheme="majorBidi" w:hAnsiTheme="majorBidi" w:cstheme="majorBidi"/>
          <w:sz w:val="30"/>
          <w:szCs w:val="30"/>
          <w:cs/>
        </w:rPr>
        <w:t xml:space="preserve">เดือนมกราคม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2537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5823" w:rsidRPr="002759E0">
        <w:rPr>
          <w:rFonts w:asciiTheme="majorBidi" w:hAnsiTheme="majorBidi" w:cstheme="majorBidi"/>
          <w:sz w:val="30"/>
          <w:szCs w:val="30"/>
          <w:cs/>
        </w:rPr>
        <w:t>โดย</w:t>
      </w:r>
      <w:r w:rsidRPr="002759E0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FB5823" w:rsidRPr="002759E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102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67BD" w:rsidRPr="002759E0">
        <w:rPr>
          <w:rFonts w:asciiTheme="majorBidi" w:hAnsiTheme="majorBidi" w:cstheme="majorBidi"/>
          <w:sz w:val="30"/>
          <w:szCs w:val="30"/>
          <w:cs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ถนน ณ ระนอง แขวงคลองเตย เขตคลองเตย จังหวัดกรุงเทพมหานคร </w:t>
      </w:r>
      <w:r w:rsidR="006D00C9" w:rsidRPr="002759E0">
        <w:rPr>
          <w:rFonts w:asciiTheme="majorBidi" w:hAnsiTheme="majorBidi" w:cstheme="majorBidi"/>
          <w:sz w:val="30"/>
          <w:szCs w:val="30"/>
        </w:rPr>
        <w:t>10110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05DD7C4B" w14:textId="77777777" w:rsidR="001924CD" w:rsidRPr="002759E0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CF60232" w14:textId="715168E2" w:rsidR="001924CD" w:rsidRPr="002759E0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59E0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ผู้ถือหุ้นรายใหญ่ในระหว่างปี</w:t>
      </w:r>
      <w:r w:rsidR="0079525B" w:rsidRPr="002759E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pacing w:val="-6"/>
          <w:sz w:val="30"/>
          <w:szCs w:val="30"/>
          <w:cs/>
        </w:rPr>
        <w:t>ได้แก่ บริษัท เอกภาวี</w:t>
      </w:r>
      <w:r w:rsidRPr="002759E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จำกัด (ถือหุ้นร้อยละ </w:t>
      </w:r>
      <w:r w:rsidR="006D00C9" w:rsidRPr="002759E0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759E0">
        <w:rPr>
          <w:rFonts w:asciiTheme="majorBidi" w:hAnsiTheme="majorBidi" w:cstheme="majorBidi"/>
          <w:spacing w:val="-6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4BEED71" w14:textId="77777777" w:rsidR="001924CD" w:rsidRPr="002759E0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p w14:paraId="4BA7C125" w14:textId="15FF7054" w:rsidR="001924CD" w:rsidRPr="002759E0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</w:t>
      </w:r>
      <w:r w:rsidR="002D56C8" w:rsidRPr="002759E0">
        <w:rPr>
          <w:rFonts w:asciiTheme="majorBidi" w:hAnsiTheme="majorBidi" w:cstheme="majorBidi"/>
          <w:sz w:val="30"/>
          <w:szCs w:val="30"/>
          <w:cs/>
        </w:rPr>
        <w:t xml:space="preserve">งานขายอุปกรณ์ระบบสื่อสารโทรคมนาคม งานวิศวกรรมระบบขนส่งทางราง </w:t>
      </w:r>
      <w:r w:rsidRPr="002759E0">
        <w:rPr>
          <w:rFonts w:asciiTheme="majorBidi" w:hAnsiTheme="majorBidi" w:cstheme="majorBidi"/>
          <w:sz w:val="30"/>
          <w:szCs w:val="30"/>
          <w:cs/>
        </w:rPr>
        <w:t>และระบบอื่นๆ พร้อมติดตั้ง</w:t>
      </w:r>
      <w:r w:rsidR="00A3198D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บริษัทย่อยดำเนินธุรกิจหลักในด้านการซื้อมาขายไป การขายและให้บริการ</w:t>
      </w:r>
      <w:r w:rsidR="002D56C8" w:rsidRPr="002759E0">
        <w:rPr>
          <w:rFonts w:asciiTheme="majorBidi" w:hAnsiTheme="majorBidi" w:cstheme="majorBidi"/>
          <w:sz w:val="30"/>
          <w:szCs w:val="30"/>
          <w:cs/>
        </w:rPr>
        <w:t>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การจำหน่ายสินค้าอุปโภคบริโภค </w:t>
      </w:r>
      <w:r w:rsidR="00A3198D" w:rsidRPr="002759E0">
        <w:rPr>
          <w:rFonts w:asciiTheme="majorBidi" w:hAnsiTheme="majorBidi" w:cstheme="majorBidi"/>
          <w:sz w:val="30"/>
          <w:szCs w:val="30"/>
          <w:cs/>
        </w:rPr>
        <w:t xml:space="preserve">ธุรกิจบริการด้านอาหาร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และการให้บริการอื่นๆ </w:t>
      </w:r>
      <w:r w:rsidR="00FB5823" w:rsidRPr="002759E0">
        <w:rPr>
          <w:rFonts w:asciiTheme="majorBidi" w:hAnsiTheme="majorBidi" w:cstheme="majorBidi"/>
          <w:sz w:val="30"/>
          <w:szCs w:val="30"/>
          <w:cs/>
        </w:rPr>
        <w:t>โดย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</w:t>
      </w:r>
      <w:r w:rsidR="002D56C8" w:rsidRPr="002759E0">
        <w:rPr>
          <w:rFonts w:asciiTheme="majorBidi" w:hAnsiTheme="majorBidi" w:cstheme="majorBidi"/>
          <w:sz w:val="30"/>
          <w:szCs w:val="30"/>
          <w:cs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ณ</w:t>
      </w:r>
      <w:r w:rsidR="002D56C8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8E5708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B5823" w:rsidRPr="002759E0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6D00C9" w:rsidRPr="002759E0">
        <w:rPr>
          <w:rFonts w:asciiTheme="majorBidi" w:hAnsiTheme="majorBidi" w:cstheme="majorBidi"/>
          <w:sz w:val="30"/>
          <w:szCs w:val="30"/>
        </w:rPr>
        <w:t>11</w:t>
      </w:r>
    </w:p>
    <w:p w14:paraId="7DA99203" w14:textId="77777777" w:rsidR="001924CD" w:rsidRPr="002759E0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6D537AAB" w14:textId="77777777" w:rsidR="001924CD" w:rsidRPr="002759E0" w:rsidRDefault="001924CD" w:rsidP="009C1DA4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</w:p>
    <w:p w14:paraId="08162ED8" w14:textId="77777777" w:rsidR="001924CD" w:rsidRPr="002759E0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75647ECF" w14:textId="0715F980" w:rsidR="001924CD" w:rsidRPr="002759E0" w:rsidRDefault="001924CD" w:rsidP="00CD1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72C37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D18C5" w:rsidRPr="002759E0">
        <w:rPr>
          <w:rFonts w:asciiTheme="majorBidi" w:eastAsia="MS Mincho" w:hAnsiTheme="majorBidi" w:cstheme="majorBidi"/>
          <w:sz w:val="30"/>
          <w:szCs w:val="30"/>
          <w:lang w:val="en-GB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E70A00" w:rsidRPr="002759E0">
        <w:rPr>
          <w:rFonts w:asciiTheme="majorBidi" w:hAnsiTheme="majorBidi" w:cstheme="majorBidi"/>
          <w:sz w:val="30"/>
          <w:szCs w:val="30"/>
          <w:cs/>
        </w:rPr>
        <w:t>นำเสนอ</w:t>
      </w:r>
      <w:r w:rsidRPr="002759E0">
        <w:rPr>
          <w:rFonts w:asciiTheme="majorBidi" w:hAnsiTheme="majorBidi" w:cstheme="majorBidi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="0079525B" w:rsidRPr="002759E0">
        <w:rPr>
          <w:rFonts w:asciiTheme="majorBidi" w:hAnsiTheme="majorBidi" w:cstheme="majorBidi"/>
          <w:sz w:val="30"/>
          <w:szCs w:val="30"/>
          <w:cs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7C69133" w14:textId="77777777" w:rsidR="00CD18C5" w:rsidRPr="002759E0" w:rsidRDefault="00CD18C5" w:rsidP="00CD1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0631BCE4" w14:textId="04C17E16" w:rsidR="00CD18C5" w:rsidRPr="002759E0" w:rsidRDefault="00CD18C5" w:rsidP="00CD1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="00261C7F"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ไป</w:t>
      </w:r>
    </w:p>
    <w:p w14:paraId="598C29F2" w14:textId="6D77DB47" w:rsidR="00C3077D" w:rsidRPr="002759E0" w:rsidRDefault="00C3077D">
      <w:pPr>
        <w:rPr>
          <w:rFonts w:asciiTheme="majorBidi" w:hAnsiTheme="majorBidi" w:cstheme="majorBidi"/>
        </w:rPr>
      </w:pPr>
    </w:p>
    <w:p w14:paraId="36A9BD35" w14:textId="77B560FF" w:rsidR="001924CD" w:rsidRPr="002759E0" w:rsidRDefault="00987774" w:rsidP="00261C7F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cs/>
        </w:rPr>
        <w:br w:type="page"/>
      </w:r>
      <w:r w:rsidR="001924CD" w:rsidRPr="002759E0">
        <w:rPr>
          <w:rFonts w:asciiTheme="majorBidi" w:hAnsiTheme="majorBidi" w:cstheme="majorBidi"/>
          <w:b/>
          <w:bCs/>
          <w:cs/>
        </w:rPr>
        <w:lastRenderedPageBreak/>
        <w:t xml:space="preserve">นโยบายการบัญชีที่สำคัญ </w:t>
      </w:r>
    </w:p>
    <w:p w14:paraId="28CC699B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4FC207F" w14:textId="484D2B6D" w:rsidR="001924CD" w:rsidRPr="002759E0" w:rsidRDefault="001924CD" w:rsidP="00270F58">
      <w:pPr>
        <w:pStyle w:val="AccPolicyalternative"/>
        <w:ind w:right="0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7778307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EEA63AE" w14:textId="77777777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เกณฑ์ในการจัดทำงบการเงินรวม</w:t>
      </w:r>
    </w:p>
    <w:p w14:paraId="60FEF6A1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0487853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งบการเงินรวมประกอบด้วยงบการเงินของบริษัท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eastAsia="th-TH"/>
        </w:rPr>
        <w:t>และ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บริษัทย่อย</w:t>
      </w:r>
      <w:r w:rsidR="004C4D75"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(รวมกันเรียกว่า </w:t>
      </w:r>
      <w:r w:rsidRPr="002759E0">
        <w:rPr>
          <w:rFonts w:asciiTheme="majorBidi" w:eastAsia="MS Mincho" w:hAnsiTheme="majorBidi" w:cstheme="majorBidi"/>
          <w:sz w:val="30"/>
          <w:szCs w:val="30"/>
          <w:lang w:val="en-GB" w:eastAsia="th-TH"/>
        </w:rPr>
        <w:t>“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กลุ่มบริษัท</w:t>
      </w:r>
      <w:r w:rsidRPr="002759E0">
        <w:rPr>
          <w:rFonts w:asciiTheme="majorBidi" w:eastAsia="MS Mincho" w:hAnsiTheme="majorBidi" w:cstheme="majorBidi"/>
          <w:sz w:val="30"/>
          <w:szCs w:val="30"/>
          <w:lang w:val="en-GB" w:eastAsia="th-TH"/>
        </w:rPr>
        <w:t>”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)</w:t>
      </w:r>
      <w:r w:rsidRPr="002759E0">
        <w:rPr>
          <w:rFonts w:asciiTheme="majorBidi" w:eastAsia="MS Mincho" w:hAnsiTheme="majorBidi" w:cstheme="majorBidi"/>
          <w:sz w:val="30"/>
          <w:szCs w:val="30"/>
          <w:lang w:val="en-GB" w:eastAsia="th-TH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และส่วนได้เสียของกลุ่มบริษัทในบริษัทร่วม และ</w:t>
      </w:r>
      <w:r w:rsidR="004C4D75" w:rsidRPr="002759E0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การร่วมค้า</w:t>
      </w:r>
    </w:p>
    <w:p w14:paraId="673CC8F7" w14:textId="77777777" w:rsidR="00AC5702" w:rsidRPr="002759E0" w:rsidRDefault="00AC570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AA7850" w14:textId="77777777" w:rsidR="00836E1F" w:rsidRPr="002759E0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288854C9" w14:textId="77777777" w:rsidR="00836E1F" w:rsidRPr="002759E0" w:rsidRDefault="00836E1F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28"/>
          <w:szCs w:val="28"/>
          <w:lang w:val="en-GB"/>
        </w:rPr>
      </w:pPr>
    </w:p>
    <w:p w14:paraId="79C84B30" w14:textId="08665B59" w:rsidR="00836E1F" w:rsidRPr="002759E0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</w:t>
      </w:r>
      <w:r w:rsidR="005078F2" w:rsidRPr="002759E0">
        <w:rPr>
          <w:rFonts w:asciiTheme="majorBidi" w:hAnsiTheme="majorBidi" w:cstheme="majorBidi"/>
          <w:sz w:val="30"/>
          <w:szCs w:val="30"/>
          <w:cs/>
        </w:rPr>
        <w:t>สุทธิ</w:t>
      </w:r>
      <w:r w:rsidR="005078F2" w:rsidRPr="002759E0">
        <w:rPr>
          <w:rFonts w:asciiTheme="majorBidi" w:hAnsiTheme="majorBidi" w:cstheme="majorBidi" w:hint="cs"/>
          <w:sz w:val="30"/>
          <w:szCs w:val="30"/>
          <w:cs/>
        </w:rPr>
        <w:t>ที่ระบุได้</w:t>
      </w:r>
      <w:r w:rsidRPr="002759E0">
        <w:rPr>
          <w:rFonts w:asciiTheme="majorBidi" w:hAnsiTheme="majorBidi" w:cstheme="majorBidi"/>
          <w:sz w:val="30"/>
          <w:szCs w:val="30"/>
          <w:cs/>
        </w:rPr>
        <w:t>ที่ได้มาจากผู้ถูกซื้อ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เมื่อมี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ส่วนต่ำกว่า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ทุนอื่น</w:t>
      </w:r>
      <w:r w:rsidRPr="002759E0">
        <w:rPr>
          <w:rFonts w:asciiTheme="majorBidi" w:hAnsiTheme="majorBidi" w:cstheme="majorBidi"/>
          <w:sz w:val="30"/>
          <w:szCs w:val="30"/>
          <w:cs/>
        </w:rPr>
        <w:t>ในส่วนของเจ้าของ</w:t>
      </w:r>
    </w:p>
    <w:p w14:paraId="7C213E33" w14:textId="77777777" w:rsidR="00836E1F" w:rsidRPr="002759E0" w:rsidRDefault="00836E1F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28"/>
          <w:szCs w:val="28"/>
          <w:lang w:val="en-GB"/>
        </w:rPr>
      </w:pPr>
    </w:p>
    <w:p w14:paraId="0A8537FD" w14:textId="79DE4F18" w:rsidR="00836E1F" w:rsidRPr="002759E0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Pr="002759E0">
        <w:rPr>
          <w:rFonts w:asciiTheme="majorBidi" w:eastAsia="MS Mincho" w:hAnsiTheme="majorBidi" w:cstheme="majorBidi" w:hint="cs"/>
          <w:sz w:val="30"/>
          <w:szCs w:val="30"/>
          <w:cs/>
        </w:rPr>
        <w:t>ผล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2EEB50" w14:textId="41063BBF" w:rsidR="00836E1F" w:rsidRPr="002759E0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4D4DADB7" w14:textId="49D62393" w:rsidR="00836E1F" w:rsidRPr="002759E0" w:rsidRDefault="00836E1F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1F9937" w14:textId="77777777" w:rsidR="00705B54" w:rsidRPr="002759E0" w:rsidRDefault="00705B54" w:rsidP="00836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06D575E1" w14:textId="597DE68C" w:rsidR="00705B54" w:rsidRPr="002759E0" w:rsidRDefault="00705B54" w:rsidP="00705B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บริษัทร่วมและการร่วมค้า</w:t>
      </w:r>
      <w:r w:rsidR="00A13FA4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ในงบการเงินรวมด้วย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A13FA4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เงินปันผล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</w:t>
      </w:r>
      <w:r w:rsidRPr="002759E0">
        <w:rPr>
          <w:rFonts w:asciiTheme="majorBidi" w:hAnsiTheme="majorBidi" w:cstheme="majorBidi"/>
          <w:sz w:val="30"/>
          <w:szCs w:val="30"/>
          <w:cs/>
        </w:rPr>
        <w:t>ลง</w:t>
      </w:r>
    </w:p>
    <w:p w14:paraId="1F690597" w14:textId="249A5058" w:rsidR="00705B54" w:rsidRPr="002759E0" w:rsidRDefault="00705B54" w:rsidP="0070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0D390DC" w14:textId="77777777" w:rsidR="00705B54" w:rsidRPr="002759E0" w:rsidRDefault="00705B54" w:rsidP="00705B5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FFA3C" w14:textId="35575205" w:rsidR="009A6453" w:rsidRPr="002759E0" w:rsidRDefault="001924CD" w:rsidP="002A3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MS Mincho" w:hAnsiTheme="majorBidi" w:cstheme="majorBidi"/>
          <w:i/>
          <w:iCs/>
          <w:sz w:val="30"/>
          <w:szCs w:val="30"/>
          <w:cs/>
          <w:lang w:val="en-GB"/>
        </w:rPr>
        <w:t>การรวมธุรกิจ</w:t>
      </w:r>
      <w:r w:rsidRPr="002759E0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</w:p>
    <w:p w14:paraId="49B571D6" w14:textId="02646489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>/</w:t>
      </w:r>
      <w:r w:rsidR="00152AB9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8B67B5"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5E4EEB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5E4EEB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8B67B5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โดยวันที่ซื้อกิจการคือวันที่อำนาจในการควบคุมนั้นได้ถูกโอน</w:t>
      </w:r>
      <w:r w:rsidR="008B67B5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มาให้</w:t>
      </w:r>
      <w:r w:rsidR="005E4EEB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</w:t>
      </w:r>
      <w:r w:rsidR="005E4EEB" w:rsidRPr="002759E0">
        <w:rPr>
          <w:rFonts w:asciiTheme="majorBidi" w:eastAsia="MS Mincho" w:hAnsiTheme="majorBidi" w:cstheme="majorBidi"/>
          <w:sz w:val="30"/>
          <w:szCs w:val="30"/>
          <w:lang w:val="en-GB"/>
        </w:rPr>
        <w:t>/</w:t>
      </w:r>
      <w:r w:rsidR="005E4EEB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</w:t>
      </w:r>
      <w:r w:rsidR="008B67B5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8B67B5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ยกเว้นกรณีการรวมธุรกิจภายใต้การควบคุมเดียวกัน ทั้งนี้ </w:t>
      </w:r>
      <w:r w:rsidR="008B67B5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ค่าใช้จ่ายที่เกี่ยวข้องกับการซื้อธุรกิจรับรู้เป็นค่าใช้จ่ายเมื่อเกิดขึ้น</w:t>
      </w:r>
      <w:r w:rsidR="00312883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</w:p>
    <w:p w14:paraId="60719371" w14:textId="00322E53" w:rsidR="005E4EEB" w:rsidRPr="002759E0" w:rsidRDefault="005E4EEB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2027C939" w14:textId="42D0F14B" w:rsidR="005E4EEB" w:rsidRPr="002759E0" w:rsidRDefault="005E4EEB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>/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บริษัทเลือกใช้วิธีการทดสอบการกระจุกตัว (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concentration test)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0DD03D2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7CED" w14:textId="171D24DD" w:rsidR="001924CD" w:rsidRPr="002759E0" w:rsidRDefault="0031288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ค่าความนิยม</w:t>
      </w:r>
      <w:r w:rsidR="001924CD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344B9C" w:rsidRPr="002759E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1924CD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สุทธิของสินทรัพย์ที่ระบุได้ที่ได้มาและหนี้สินที่รับมาซึ่งวัดมูลค่า ณ วันที่ซื้อ</w:t>
      </w:r>
      <w:r w:rsidR="009D5EBE"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9D5EBE" w:rsidRPr="002759E0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41D64D7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276A8" w14:textId="1E1F689E" w:rsidR="001924CD" w:rsidRPr="002759E0" w:rsidRDefault="0031288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สิ่งตอบแทนที่โอนให้</w:t>
      </w:r>
      <w:r w:rsidR="00A13FA4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รวมถึง</w:t>
      </w:r>
      <w:r w:rsidR="001924CD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สินทรัพย์ที่โอนไป  หนี้สินที่กลุ่มบริษัท</w:t>
      </w:r>
      <w:r w:rsidR="001924CD" w:rsidRPr="002759E0">
        <w:rPr>
          <w:rFonts w:asciiTheme="majorBidi" w:eastAsia="MS Mincho" w:hAnsiTheme="majorBidi" w:cstheme="majorBidi"/>
          <w:sz w:val="30"/>
          <w:szCs w:val="30"/>
        </w:rPr>
        <w:t>/</w:t>
      </w:r>
      <w:r w:rsidR="001924CD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บริษัทก่อขึ้นเพื่อจ่ายชำระให้แก่เจ้าของเดิม</w:t>
      </w:r>
      <w:r w:rsidR="00A13FA4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A13FA4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หนี้สินที่อาจเกิดขึ้น</w:t>
      </w:r>
      <w:r w:rsidR="001924CD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และส่วนได้เสียในส่วนของเจ้าของที่ออกโดยกลุ่มบริษัท</w:t>
      </w:r>
      <w:r w:rsidR="001924CD" w:rsidRPr="002759E0">
        <w:rPr>
          <w:rFonts w:asciiTheme="majorBidi" w:eastAsia="MS Mincho" w:hAnsiTheme="majorBidi" w:cstheme="majorBidi"/>
          <w:sz w:val="30"/>
          <w:szCs w:val="30"/>
        </w:rPr>
        <w:t>/</w:t>
      </w:r>
      <w:r w:rsidR="001924CD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บริษัท</w:t>
      </w:r>
    </w:p>
    <w:p w14:paraId="31C69A4F" w14:textId="77777777" w:rsidR="00344B9C" w:rsidRPr="002759E0" w:rsidRDefault="00344B9C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560E7F80" w14:textId="77777777" w:rsidR="00C46D6A" w:rsidRPr="002759E0" w:rsidRDefault="00A4746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53E268C" w14:textId="77777777" w:rsidR="00A47469" w:rsidRPr="002759E0" w:rsidRDefault="00A4746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3C59828E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114B97" w14:textId="51F6F3DE" w:rsidR="00E627D1" w:rsidRPr="002759E0" w:rsidRDefault="00E627D1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6C87FCC5" w14:textId="18454428" w:rsidR="00C7746E" w:rsidRPr="002759E0" w:rsidRDefault="00C7746E" w:rsidP="00C7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กำไรหรือขาดทุน</w:t>
      </w:r>
      <w:r w:rsidR="00034B15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หรือกำไรขาดทุนเบ็ดเสร็จอื่น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</w:t>
      </w:r>
      <w:r w:rsidR="00034B15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รับรู้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เสมือนว่าได้ขายเงินลงทุนดังกล่าวออกไป</w:t>
      </w:r>
    </w:p>
    <w:p w14:paraId="1D57EF06" w14:textId="77777777" w:rsidR="00612D74" w:rsidRPr="002759E0" w:rsidRDefault="00612D74" w:rsidP="00C7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GB"/>
        </w:rPr>
      </w:pPr>
    </w:p>
    <w:p w14:paraId="6676C38E" w14:textId="724C5BD3" w:rsidR="00C7746E" w:rsidRPr="002759E0" w:rsidRDefault="00C7746E" w:rsidP="00C7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จนถึงวันที่การควบคุมสิ้นสุด</w:t>
      </w:r>
    </w:p>
    <w:p w14:paraId="2636DD0D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21CAFFC2" w14:textId="77777777" w:rsidR="00806039" w:rsidRPr="002759E0" w:rsidRDefault="00806039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เงินลงทุนในบริษัทย่อย บริษัทร่วมและการร่วมค้า</w:t>
      </w:r>
    </w:p>
    <w:p w14:paraId="03C28C9F" w14:textId="77777777" w:rsidR="00806039" w:rsidRPr="002759E0" w:rsidRDefault="0080603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9996CC1" w14:textId="4717F9DA" w:rsidR="00806039" w:rsidRPr="002759E0" w:rsidRDefault="0080603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</w:t>
      </w:r>
      <w:r w:rsidR="005E272A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ค่าเผื่อการด้อยค่า</w:t>
      </w:r>
      <w:r w:rsidR="008732A9" w:rsidRPr="002759E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8732A9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A13FA4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8732A9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กำไร</w:t>
      </w:r>
      <w:r w:rsidR="008732A9" w:rsidRPr="002759E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หรือ</w:t>
      </w:r>
      <w:r w:rsidR="008732A9" w:rsidRPr="002759E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ขาดทุนจากการขายเงินลงทุนบันทึกในกำไรหรือขาดทุน </w:t>
      </w:r>
    </w:p>
    <w:p w14:paraId="14399A5D" w14:textId="77777777" w:rsidR="00726D49" w:rsidRPr="002759E0" w:rsidRDefault="00726D4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26"/>
          <w:szCs w:val="26"/>
          <w:lang w:val="en-GB"/>
        </w:rPr>
      </w:pPr>
    </w:p>
    <w:p w14:paraId="2C88A61D" w14:textId="15F8F073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เงินตราต่างประเทศ</w:t>
      </w:r>
    </w:p>
    <w:p w14:paraId="115971D7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6882F623" w14:textId="306D9763" w:rsidR="001924CD" w:rsidRPr="002759E0" w:rsidRDefault="001924CD" w:rsidP="00A2481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/>
          <w:cs/>
        </w:rPr>
        <w:t>รายการบัญชีที่เป็นเงินตราต่างประเทศ</w:t>
      </w:r>
      <w:r w:rsidR="004A37F2" w:rsidRPr="002759E0">
        <w:rPr>
          <w:rFonts w:asciiTheme="majorBidi" w:hAnsiTheme="majorBidi" w:cstheme="majorBidi"/>
        </w:rPr>
        <w:t xml:space="preserve"> </w:t>
      </w:r>
      <w:r w:rsidR="004A37F2" w:rsidRPr="002759E0">
        <w:rPr>
          <w:rFonts w:asciiTheme="majorBidi" w:hAnsiTheme="majorBidi" w:cstheme="majorBidi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2759E0">
        <w:rPr>
          <w:rFonts w:asciiTheme="majorBidi" w:hAnsiTheme="majorBidi" w:cstheme="majorBidi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A13FA4" w:rsidRPr="002759E0">
        <w:rPr>
          <w:rFonts w:asciiTheme="majorBidi" w:hAnsiTheme="majorBidi" w:cstheme="majorBidi" w:hint="cs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046134" w14:textId="77777777" w:rsidR="00431710" w:rsidRPr="002759E0" w:rsidRDefault="0043171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090B22C3" w14:textId="0765F486" w:rsidR="005E272A" w:rsidRPr="002759E0" w:rsidRDefault="005E272A" w:rsidP="00A2481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</w:p>
    <w:p w14:paraId="30551F65" w14:textId="77777777" w:rsidR="00705B54" w:rsidRPr="002759E0" w:rsidRDefault="00705B54" w:rsidP="00A2481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F15A37B" w14:textId="77777777" w:rsidR="00612D74" w:rsidRPr="002759E0" w:rsidRDefault="00612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414592" w14:textId="51798CA6" w:rsidR="001924CD" w:rsidRPr="002759E0" w:rsidRDefault="001924CD" w:rsidP="00270F58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6216A464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19AD6C91" w14:textId="685CEFF7" w:rsidR="001924CD" w:rsidRPr="002759E0" w:rsidRDefault="001924CD" w:rsidP="00A13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="00A2481B" w:rsidRPr="002759E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A2481B" w:rsidRPr="002759E0">
        <w:rPr>
          <w:rFonts w:asciiTheme="majorBidi" w:hAnsiTheme="majorBidi" w:cstheme="majorBidi"/>
          <w:sz w:val="30"/>
          <w:szCs w:val="30"/>
        </w:rPr>
        <w:t xml:space="preserve">  </w:t>
      </w:r>
    </w:p>
    <w:p w14:paraId="1243DE6E" w14:textId="77777777" w:rsidR="00E96F91" w:rsidRPr="002759E0" w:rsidRDefault="00E96F91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9A349D" w14:textId="2A407EC4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25B32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481B" w:rsidRPr="002759E0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2759E0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0E69CD" w:rsidRPr="002759E0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2C0BCC" w:rsidRPr="002759E0">
        <w:rPr>
          <w:rFonts w:asciiTheme="majorBidi" w:hAnsiTheme="majorBidi" w:cstheme="majorBidi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074BFBF9" w14:textId="77777777" w:rsidR="00154A86" w:rsidRPr="002759E0" w:rsidRDefault="00154A86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45B63" w14:textId="3A70D3D7" w:rsidR="002C0BCC" w:rsidRPr="002759E0" w:rsidRDefault="002C0BCC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956838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956838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EF1B0DB" w14:textId="766BB57F" w:rsidR="00F20805" w:rsidRPr="002759E0" w:rsidRDefault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F3E8B00" w14:textId="77777777" w:rsidR="001924CD" w:rsidRPr="002759E0" w:rsidRDefault="00017C4A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-72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เครื่องมือทางการเงิน</w:t>
      </w:r>
    </w:p>
    <w:p w14:paraId="6D6742E2" w14:textId="77777777" w:rsidR="00017C4A" w:rsidRPr="002759E0" w:rsidRDefault="00017C4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9316177" w14:textId="1A21CB84" w:rsidR="00612D74" w:rsidRPr="002759E0" w:rsidRDefault="00E83528" w:rsidP="002A307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2759E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</w:t>
      </w: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  <w:bookmarkStart w:id="0" w:name="_Hlk65750396"/>
    </w:p>
    <w:p w14:paraId="61F1CC2F" w14:textId="1E20C33A" w:rsidR="00E83528" w:rsidRPr="002759E0" w:rsidRDefault="005106D5" w:rsidP="00E8352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Times New Roman" w:hAnsiTheme="majorBidi" w:hint="cs"/>
          <w:color w:val="000000"/>
          <w:sz w:val="30"/>
          <w:szCs w:val="30"/>
          <w:cs/>
          <w:lang w:val="en-GB"/>
        </w:rPr>
        <w:t>ตราสารหนี้ที่ออกโดยกลุ่มบริษัท</w:t>
      </w:r>
      <w:r w:rsidRPr="002759E0">
        <w:rPr>
          <w:rFonts w:asciiTheme="majorBidi" w:eastAsia="Times New Roman" w:hAnsiTheme="majorBidi"/>
          <w:color w:val="000000"/>
          <w:sz w:val="30"/>
          <w:szCs w:val="30"/>
          <w:cs/>
          <w:lang w:val="en-GB"/>
        </w:rPr>
        <w:t>/</w:t>
      </w:r>
      <w:r w:rsidRPr="002759E0">
        <w:rPr>
          <w:rFonts w:asciiTheme="majorBidi" w:eastAsia="Times New Roman" w:hAnsiTheme="majorBidi" w:hint="cs"/>
          <w:color w:val="000000"/>
          <w:sz w:val="30"/>
          <w:szCs w:val="30"/>
          <w:cs/>
          <w:lang w:val="en-GB"/>
        </w:rPr>
        <w:t>บริษัทรับรู้รายการเมื่อเริ่มแรกเมื่อมีการออกตราสารหนี้</w:t>
      </w:r>
      <w:r w:rsidRPr="002759E0">
        <w:rPr>
          <w:rFonts w:asciiTheme="majorBidi" w:eastAsia="Times New Roman" w:hAnsiTheme="majorBidi"/>
          <w:color w:val="000000"/>
          <w:sz w:val="30"/>
          <w:szCs w:val="30"/>
          <w:lang w:val="en-GB"/>
        </w:rPr>
        <w:t xml:space="preserve"> </w:t>
      </w:r>
      <w:r w:rsidR="00E83528" w:rsidRPr="002759E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สินทรัพย์ทางการเงินและหนี้สินทางการเงินอื่น ๆ</w:t>
      </w:r>
      <w:r w:rsidR="00E83528" w:rsidRPr="002759E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 xml:space="preserve"> (นอกเหนือจากลูกหนี้การค้า (ดูหมายเหตุข้อ </w:t>
      </w:r>
      <w:r w:rsidR="006D00C9" w:rsidRPr="002759E0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="00E83528" w:rsidRPr="002759E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 xml:space="preserve"> (ฉ)) </w:t>
      </w:r>
      <w:r w:rsidR="00E83528" w:rsidRPr="002759E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รับรู้รายการเมื่อเริ่มแรกเมื่อกลุ่มบริษัท/บริษัทเป็นคู่</w:t>
      </w:r>
      <w:r w:rsidR="00E83528" w:rsidRPr="002759E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="00E83528" w:rsidRPr="002759E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="00E83528" w:rsidRPr="002759E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="00E83528" w:rsidRPr="002759E0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</w:t>
      </w:r>
      <w:r w:rsidR="00E83528" w:rsidRPr="002759E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en-GB"/>
        </w:rPr>
        <w:t>และวัดมูลค่า</w:t>
      </w:r>
      <w:bookmarkEnd w:id="0"/>
      <w:r w:rsidRPr="002759E0">
        <w:rPr>
          <w:rFonts w:asciiTheme="majorBidi" w:eastAsia="Times New Roman" w:hAnsiTheme="majorBidi" w:hint="cs"/>
          <w:color w:val="000000"/>
          <w:sz w:val="30"/>
          <w:szCs w:val="30"/>
          <w:cs/>
          <w:lang w:val="en-GB"/>
        </w:rPr>
        <w:t>เมื่อเริ่มแรกด้วยมูลค่ายุติธรรม</w:t>
      </w:r>
      <w:r w:rsidRPr="002759E0">
        <w:rPr>
          <w:rFonts w:asciiTheme="majorBidi" w:eastAsia="Times New Roman" w:hAnsiTheme="majorBidi"/>
          <w:color w:val="000000"/>
          <w:sz w:val="30"/>
          <w:szCs w:val="30"/>
          <w:cs/>
          <w:lang w:val="en-GB"/>
        </w:rPr>
        <w:t xml:space="preserve"> </w:t>
      </w:r>
      <w:r w:rsidRPr="002759E0">
        <w:rPr>
          <w:rFonts w:asciiTheme="majorBidi" w:eastAsia="Times New Roman" w:hAnsiTheme="majorBidi" w:hint="cs"/>
          <w:color w:val="000000"/>
          <w:sz w:val="30"/>
          <w:szCs w:val="30"/>
          <w:cs/>
          <w:lang w:val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143307A9" w14:textId="77777777" w:rsidR="00E83528" w:rsidRPr="002759E0" w:rsidRDefault="00E83528" w:rsidP="005106D5">
      <w:pPr>
        <w:pStyle w:val="BodyText2"/>
        <w:tabs>
          <w:tab w:val="left" w:pos="90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B9970B" w14:textId="74A8F8EE" w:rsidR="00E83528" w:rsidRPr="002759E0" w:rsidRDefault="00E83528" w:rsidP="00E83528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2759E0">
        <w:rPr>
          <w:rFonts w:asciiTheme="majorBidi" w:hAnsiTheme="majorBidi" w:cstheme="majorBidi"/>
          <w:sz w:val="30"/>
          <w:szCs w:val="30"/>
          <w:cs/>
        </w:rPr>
        <w:t>วั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E440C2" w14:textId="16C75B27" w:rsidR="00E83528" w:rsidRPr="002759E0" w:rsidRDefault="00E83528" w:rsidP="00E83528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79009B3D" w14:textId="77777777" w:rsidR="005106D5" w:rsidRPr="002759E0" w:rsidRDefault="005106D5" w:rsidP="00E83528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7595426B" w14:textId="7F66DDC3" w:rsidR="00E83528" w:rsidRPr="002759E0" w:rsidRDefault="00E83528" w:rsidP="00240EE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ตามวิธีดอกเบี้ยที่แท้จริง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A21EAF1" w14:textId="77777777" w:rsidR="00E83528" w:rsidRPr="002759E0" w:rsidRDefault="00E83528" w:rsidP="00E83528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20"/>
          <w:szCs w:val="20"/>
          <w:cs/>
        </w:rPr>
      </w:pPr>
    </w:p>
    <w:p w14:paraId="274EBBEC" w14:textId="18C4FD63" w:rsidR="008C1B64" w:rsidRPr="002759E0" w:rsidRDefault="008C1B64" w:rsidP="00240EE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7982065" w14:textId="18999926" w:rsidR="00F63849" w:rsidRPr="002759E0" w:rsidRDefault="00F6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B386F2" w14:textId="157BC097" w:rsidR="008C1B64" w:rsidRPr="002759E0" w:rsidRDefault="008C1B64" w:rsidP="00240EE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144CF753" w14:textId="77777777" w:rsidR="00C7746E" w:rsidRPr="002759E0" w:rsidRDefault="00C7746E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8224AC" w14:textId="6B9892EC" w:rsidR="008C1B64" w:rsidRPr="002759E0" w:rsidRDefault="008C1B64" w:rsidP="00240EE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759E0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รับรู้เป็นรายได้ในกำไรหรือขาดทุนในวันที่กลุ่มบริษัท/บริษัทมีสิทธิได้รับเงินปันผล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2C5C928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0DD5F9D8" w14:textId="79A721D2" w:rsidR="000E471E" w:rsidRPr="002759E0" w:rsidRDefault="008C1B64" w:rsidP="002A307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9466A5" w14:textId="532EAD90" w:rsidR="008C1B64" w:rsidRPr="002759E0" w:rsidRDefault="008C1B64" w:rsidP="00240EE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C8295E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</w:t>
      </w:r>
      <w:r w:rsidR="00C8295E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และไม่ได้คงไว้ซึ่งการควบคุมในสินทรัพย์ทางการเงิน</w:t>
      </w:r>
    </w:p>
    <w:p w14:paraId="4232B197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DD3CC31" w14:textId="274B4A1E" w:rsidR="008C1B64" w:rsidRPr="002759E0" w:rsidRDefault="008C1B64" w:rsidP="00240EE7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14D4194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46CC5085" w14:textId="77777777" w:rsidR="000E471E" w:rsidRPr="002759E0" w:rsidRDefault="000E4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BD99311" w14:textId="64DE7F73" w:rsidR="008C1B64" w:rsidRPr="002759E0" w:rsidRDefault="008C1B64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7A5EE96" w14:textId="77777777" w:rsidR="00C7746E" w:rsidRPr="002759E0" w:rsidRDefault="00C7746E" w:rsidP="008C1B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p w14:paraId="4C856F28" w14:textId="0445B4E9" w:rsidR="008C1B64" w:rsidRPr="002759E0" w:rsidRDefault="008C1B64" w:rsidP="008C1B6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2759E0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6063B2E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F999A0C" w14:textId="5DD8350A" w:rsidR="000E471E" w:rsidRPr="002759E0" w:rsidRDefault="008C1B64" w:rsidP="002A307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99C0464" w14:textId="2739CDD1" w:rsidR="008C1B64" w:rsidRPr="002759E0" w:rsidRDefault="008C1B64" w:rsidP="008C1B6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4020DEB" w14:textId="77777777" w:rsidR="001B576E" w:rsidRPr="002759E0" w:rsidRDefault="001B576E" w:rsidP="008C1B6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2787A" w14:textId="7D6F6088" w:rsidR="000E471E" w:rsidRPr="002759E0" w:rsidRDefault="008C1B64" w:rsidP="002A307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98DBA3" w14:textId="72B7B75E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759E0">
        <w:rPr>
          <w:rFonts w:asciiTheme="majorBidi" w:hAnsiTheme="majorBidi"/>
          <w:sz w:val="30"/>
          <w:szCs w:val="30"/>
          <w:cs/>
        </w:rPr>
        <w:t xml:space="preserve"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72EC26C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07E58AA5" w14:textId="367467E8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6D00C9" w:rsidRPr="002759E0">
        <w:rPr>
          <w:rFonts w:asciiTheme="majorBidi" w:hAnsiTheme="majorBidi"/>
          <w:sz w:val="30"/>
          <w:szCs w:val="30"/>
        </w:rPr>
        <w:t>12</w:t>
      </w:r>
      <w:r w:rsidRPr="002759E0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049484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6C244C0" w14:textId="11578DA3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D44774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BC5EE7B" w14:textId="177B395A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t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F20805" w:rsidRPr="002759E0">
        <w:rPr>
          <w:rFonts w:asciiTheme="majorBidi" w:hAnsiTheme="majorBidi" w:hint="cs"/>
          <w:sz w:val="30"/>
          <w:szCs w:val="30"/>
          <w:cs/>
        </w:rPr>
        <w:t xml:space="preserve"> กลุ่มบริษัท</w:t>
      </w:r>
      <w:r w:rsidR="00F20805" w:rsidRPr="002759E0">
        <w:rPr>
          <w:rFonts w:asciiTheme="majorBidi" w:hAnsiTheme="majorBidi"/>
          <w:sz w:val="30"/>
          <w:szCs w:val="30"/>
          <w:cs/>
        </w:rPr>
        <w:t>/</w:t>
      </w:r>
      <w:r w:rsidR="00F20805" w:rsidRPr="002759E0">
        <w:rPr>
          <w:rFonts w:asciiTheme="majorBidi" w:hAnsiTheme="majorBidi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F20805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12</w:t>
      </w:r>
      <w:r w:rsidR="00F20805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20805" w:rsidRPr="002759E0">
        <w:rPr>
          <w:rFonts w:asciiTheme="majorBidi" w:hAnsiTheme="majorBidi" w:hint="cs"/>
          <w:sz w:val="30"/>
          <w:szCs w:val="30"/>
          <w:cs/>
        </w:rPr>
        <w:t>เดือนข้างหน้า</w:t>
      </w:r>
    </w:p>
    <w:p w14:paraId="335AA725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  <w:cs/>
        </w:rPr>
      </w:pPr>
    </w:p>
    <w:p w14:paraId="22FFAAB6" w14:textId="77777777" w:rsidR="000E471E" w:rsidRPr="002759E0" w:rsidRDefault="000E4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2759E0">
        <w:rPr>
          <w:rFonts w:asciiTheme="majorBidi" w:hAnsiTheme="majorBidi"/>
          <w:sz w:val="30"/>
          <w:szCs w:val="30"/>
          <w:cs/>
        </w:rPr>
        <w:br w:type="page"/>
      </w:r>
    </w:p>
    <w:p w14:paraId="37CB14B4" w14:textId="6BC87CC9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6D00C9" w:rsidRPr="002759E0">
        <w:rPr>
          <w:rFonts w:asciiTheme="majorBidi" w:hAnsiTheme="majorBidi"/>
          <w:sz w:val="30"/>
          <w:szCs w:val="30"/>
        </w:rPr>
        <w:t>90</w:t>
      </w:r>
      <w:r w:rsidRPr="002759E0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04E60434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FCB48F9" w14:textId="33A6980E" w:rsidR="008C1B64" w:rsidRPr="002759E0" w:rsidRDefault="008C1B64" w:rsidP="00D1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t>กลุ่มบริษัท/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</w:t>
      </w:r>
    </w:p>
    <w:p w14:paraId="2CD05324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E27761B" w14:textId="17DC8190" w:rsidR="000E471E" w:rsidRPr="002759E0" w:rsidRDefault="008C1B64" w:rsidP="002A307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03B95C7" w14:textId="0EE62509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EDB7C7" w14:textId="77777777" w:rsidR="008C1B64" w:rsidRPr="002759E0" w:rsidRDefault="008C1B64" w:rsidP="008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571F19FD" w14:textId="11F1C0EE" w:rsidR="000E471E" w:rsidRPr="002759E0" w:rsidRDefault="008C1B64" w:rsidP="002A3070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AF6D3BB" w14:textId="3AEAA740" w:rsidR="008C1B64" w:rsidRPr="002759E0" w:rsidRDefault="008C1B64" w:rsidP="00DC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3683276" w14:textId="77777777" w:rsidR="00F20805" w:rsidRPr="002759E0" w:rsidRDefault="00F20805" w:rsidP="00DC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0AE7CB2" w14:textId="4A2609A2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เงินสดและรายการเทียบเท่าเงินสด</w:t>
      </w:r>
    </w:p>
    <w:p w14:paraId="40F26ACB" w14:textId="77777777" w:rsidR="001924CD" w:rsidRPr="002759E0" w:rsidRDefault="001924CD" w:rsidP="00270F58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cs/>
        </w:rPr>
      </w:pPr>
    </w:p>
    <w:p w14:paraId="2EF7B515" w14:textId="1F64853A" w:rsidR="001924CD" w:rsidRPr="002759E0" w:rsidRDefault="001924CD" w:rsidP="00C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325A06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5A06" w:rsidRPr="002759E0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2759E0">
        <w:rPr>
          <w:rFonts w:asciiTheme="majorBidi" w:hAnsi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325A06" w:rsidRPr="002759E0">
        <w:rPr>
          <w:rFonts w:asciiTheme="majorBidi" w:hAnsiTheme="majorBidi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11C7BC20" w14:textId="20EAEADE" w:rsidR="0049090C" w:rsidRPr="002759E0" w:rsidRDefault="0049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 w:eastAsia="th-TH"/>
        </w:rPr>
      </w:pPr>
    </w:p>
    <w:p w14:paraId="0D7400FF" w14:textId="77777777" w:rsidR="000E471E" w:rsidRPr="002759E0" w:rsidRDefault="000E4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 w:eastAsia="th-TH"/>
        </w:rPr>
      </w:pPr>
      <w:r w:rsidRPr="002759E0">
        <w:rPr>
          <w:rFonts w:asciiTheme="majorBidi" w:hAnsiTheme="majorBidi" w:cstheme="majorBidi"/>
          <w:i/>
          <w:iCs/>
          <w:cs/>
        </w:rPr>
        <w:br w:type="page"/>
      </w:r>
    </w:p>
    <w:p w14:paraId="176BA0DF" w14:textId="5F34F3A6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  <w:cs/>
        </w:rPr>
      </w:pPr>
      <w:r w:rsidRPr="002759E0">
        <w:rPr>
          <w:rFonts w:asciiTheme="majorBidi" w:hAnsiTheme="majorBidi" w:cstheme="majorBidi"/>
          <w:i/>
          <w:iCs/>
          <w:cs/>
        </w:rPr>
        <w:lastRenderedPageBreak/>
        <w:t>ลูกหนี้การค้า</w:t>
      </w:r>
      <w:r w:rsidR="00F9280E" w:rsidRPr="002759E0">
        <w:rPr>
          <w:rFonts w:asciiTheme="majorBidi" w:hAnsiTheme="majorBidi" w:cstheme="majorBidi" w:hint="cs"/>
          <w:i/>
          <w:iCs/>
          <w:cs/>
        </w:rPr>
        <w:t>และ</w:t>
      </w:r>
      <w:r w:rsidRPr="002759E0">
        <w:rPr>
          <w:rFonts w:asciiTheme="majorBidi" w:hAnsiTheme="majorBidi" w:cstheme="majorBidi"/>
          <w:i/>
          <w:iCs/>
          <w:cs/>
        </w:rPr>
        <w:t>ลูกหนี้อื่น</w:t>
      </w:r>
    </w:p>
    <w:p w14:paraId="170738CC" w14:textId="77777777" w:rsidR="001924CD" w:rsidRPr="002759E0" w:rsidRDefault="001924CD" w:rsidP="00270F58">
      <w:pPr>
        <w:pStyle w:val="BodyText2"/>
        <w:tabs>
          <w:tab w:val="left" w:pos="540"/>
        </w:tabs>
        <w:ind w:right="47"/>
        <w:jc w:val="left"/>
        <w:rPr>
          <w:rFonts w:asciiTheme="majorBidi" w:hAnsiTheme="majorBidi" w:cstheme="majorBidi"/>
          <w:cs/>
        </w:rPr>
      </w:pPr>
    </w:p>
    <w:p w14:paraId="0B1A9CEA" w14:textId="669912C4" w:rsidR="00722C00" w:rsidRPr="002759E0" w:rsidRDefault="00722C0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ลูกหนี้รับรู้เมื่อกลุ่มบริษัท/บริษัทมีสิทธิที่ปราศจากเงื่อนไขในการได้รับสิ่งตอบแทนตามสัญญา </w:t>
      </w:r>
      <w:r w:rsidR="0043474D" w:rsidRPr="002759E0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6B30819" w14:textId="6E7913A4" w:rsidR="00DD4CBB" w:rsidRPr="002759E0" w:rsidRDefault="00DD4CBB" w:rsidP="0013502E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00FFFF"/>
        </w:rPr>
      </w:pPr>
    </w:p>
    <w:p w14:paraId="0BDFED33" w14:textId="57D9F72A" w:rsidR="00DD4CBB" w:rsidRPr="002759E0" w:rsidRDefault="00DD4CBB" w:rsidP="00DD4CB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>/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ซึ่งวิธีดังกล่าว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715A6B6" w14:textId="77777777" w:rsidR="001924CD" w:rsidRPr="002759E0" w:rsidRDefault="001924CD" w:rsidP="00270F5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4A98A80" w14:textId="1647C4AC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  <w:cs/>
        </w:rPr>
      </w:pPr>
      <w:r w:rsidRPr="002759E0">
        <w:rPr>
          <w:rFonts w:asciiTheme="majorBidi" w:hAnsiTheme="majorBidi" w:cstheme="majorBidi"/>
          <w:i/>
          <w:iCs/>
          <w:cs/>
        </w:rPr>
        <w:t>สินค้าคงเหลือ</w:t>
      </w:r>
    </w:p>
    <w:p w14:paraId="27335068" w14:textId="77777777" w:rsidR="001924CD" w:rsidRPr="002759E0" w:rsidRDefault="001924CD" w:rsidP="00270F58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cs/>
        </w:rPr>
      </w:pPr>
    </w:p>
    <w:p w14:paraId="55FED75E" w14:textId="37A042A5" w:rsidR="00861AD9" w:rsidRPr="002759E0" w:rsidRDefault="00861AD9" w:rsidP="00270F5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/>
          <w:cs/>
        </w:rPr>
        <w:t>สินค้าคงเหลือประกอบด้วยวัตถุดิบ สินค้าที่มีไว้เพื่อขาย และอุปกรณ์งานโครงการ</w:t>
      </w:r>
    </w:p>
    <w:p w14:paraId="00E90684" w14:textId="77777777" w:rsidR="001924CD" w:rsidRPr="002759E0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0E86AC" w14:textId="70C50945" w:rsidR="001924CD" w:rsidRPr="002759E0" w:rsidRDefault="001924CD" w:rsidP="0043474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759E0">
        <w:rPr>
          <w:rFonts w:asciiTheme="majorBidi" w:hAnsiTheme="majorBidi" w:cstheme="majorBidi"/>
          <w:cs/>
        </w:rPr>
        <w:t>สินค้าคงเหลือ</w:t>
      </w:r>
      <w:r w:rsidR="009A4838" w:rsidRPr="002759E0">
        <w:rPr>
          <w:rFonts w:asciiTheme="majorBidi" w:hAnsiTheme="majorBidi" w:cstheme="majorBidi"/>
          <w:cs/>
        </w:rPr>
        <w:t>วัดมูลค่าด้วย</w:t>
      </w:r>
      <w:r w:rsidRPr="002759E0">
        <w:rPr>
          <w:rFonts w:asciiTheme="majorBidi" w:hAnsiTheme="majorBidi" w:cstheme="majorBidi"/>
          <w:cs/>
        </w:rPr>
        <w:t>ราคาทุนหรือมูลค่าสุทธิที่จะได้รับแล้วแต่ราคาใดจะต่ำกว่</w:t>
      </w:r>
      <w:r w:rsidR="0043474D" w:rsidRPr="002759E0">
        <w:rPr>
          <w:rFonts w:asciiTheme="majorBidi" w:hAnsiTheme="majorBidi" w:cstheme="majorBidi" w:hint="cs"/>
          <w:cs/>
        </w:rPr>
        <w:t xml:space="preserve">า </w:t>
      </w:r>
      <w:r w:rsidRPr="002759E0">
        <w:rPr>
          <w:rFonts w:asciiTheme="majorBidi" w:hAnsiTheme="majorBidi" w:cstheme="majorBidi"/>
          <w:cs/>
        </w:rPr>
        <w:t>ต้นทุนของ</w:t>
      </w:r>
      <w:r w:rsidR="00861AD9" w:rsidRPr="002759E0">
        <w:rPr>
          <w:rFonts w:asciiTheme="majorBidi" w:hAnsiTheme="majorBidi" w:cstheme="majorBidi"/>
          <w:cs/>
        </w:rPr>
        <w:t>วัตถุดิบ</w:t>
      </w:r>
      <w:r w:rsidRPr="002759E0">
        <w:rPr>
          <w:rFonts w:asciiTheme="majorBidi" w:hAnsiTheme="majorBidi" w:cstheme="majorBidi"/>
          <w:cs/>
        </w:rPr>
        <w:t>คำนวณโดย</w:t>
      </w:r>
      <w:r w:rsidR="00861AD9" w:rsidRPr="002759E0">
        <w:rPr>
          <w:rFonts w:asciiTheme="majorBidi" w:hAnsiTheme="majorBidi" w:cstheme="majorBidi"/>
          <w:cs/>
        </w:rPr>
        <w:t>ใช้วิธีเข้าก่อนออกก่อน</w:t>
      </w:r>
      <w:r w:rsidR="0043474D" w:rsidRPr="002759E0">
        <w:rPr>
          <w:rFonts w:asciiTheme="majorBidi" w:hAnsiTheme="majorBidi" w:cstheme="majorBidi" w:hint="cs"/>
          <w:cs/>
        </w:rPr>
        <w:t xml:space="preserve"> </w:t>
      </w:r>
      <w:r w:rsidR="00861AD9" w:rsidRPr="002759E0">
        <w:rPr>
          <w:rFonts w:asciiTheme="majorBidi" w:hAnsiTheme="majorBidi" w:cstheme="majorBidi"/>
          <w:cs/>
        </w:rPr>
        <w:t>ต้นทุนของสินค้าที่มีไว้เพื่อขายใช้วิธีเข้าก่อนออกก่อนและ</w:t>
      </w:r>
      <w:r w:rsidRPr="002759E0">
        <w:rPr>
          <w:rFonts w:asciiTheme="majorBidi" w:hAnsiTheme="majorBidi" w:cstheme="majorBidi"/>
          <w:cs/>
        </w:rPr>
        <w:t xml:space="preserve">วิธีราคาทุนถัวเฉลี่ยถ่วงน้ำหนัก </w:t>
      </w:r>
      <w:bookmarkStart w:id="1" w:name="_Hlk96716985"/>
      <w:r w:rsidR="00861AD9" w:rsidRPr="002759E0">
        <w:rPr>
          <w:rFonts w:asciiTheme="majorBidi" w:hAnsiTheme="majorBidi" w:cstheme="majorBidi"/>
          <w:cs/>
        </w:rPr>
        <w:t>และต้นทุนของอุปกรณ์งานโครงการใช้วิธี</w:t>
      </w:r>
      <w:r w:rsidR="00941836" w:rsidRPr="002759E0">
        <w:rPr>
          <w:rFonts w:asciiTheme="majorBidi" w:hAnsiTheme="majorBidi" w:cstheme="majorBidi"/>
          <w:cs/>
        </w:rPr>
        <w:t>ราคาเจาะจงสำหรับแต่ละโครงการ</w:t>
      </w:r>
      <w:r w:rsidRPr="002759E0">
        <w:rPr>
          <w:rFonts w:asciiTheme="majorBidi" w:hAnsiTheme="majorBidi" w:cstheme="majorBidi"/>
          <w:cs/>
        </w:rPr>
        <w:t xml:space="preserve"> </w:t>
      </w:r>
      <w:bookmarkStart w:id="2" w:name="_Hlk96717360"/>
      <w:r w:rsidR="00F20805" w:rsidRPr="002759E0">
        <w:rPr>
          <w:rFonts w:asciiTheme="majorBidi" w:hAnsiTheme="majorBidi" w:cstheme="majorBidi"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2759E0">
        <w:rPr>
          <w:rFonts w:asciiTheme="majorBidi" w:hAnsiTheme="majorBidi" w:cstheme="majorBidi"/>
          <w:cs/>
        </w:rPr>
        <w:t xml:space="preserve"> </w:t>
      </w:r>
      <w:bookmarkEnd w:id="1"/>
      <w:bookmarkEnd w:id="2"/>
    </w:p>
    <w:p w14:paraId="72B8009C" w14:textId="05E26AC6" w:rsidR="00132110" w:rsidRPr="002759E0" w:rsidRDefault="00132110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243D8B4" w14:textId="77777777" w:rsidR="001924CD" w:rsidRPr="002759E0" w:rsidRDefault="001924CD" w:rsidP="00270F5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  <w:r w:rsidRPr="002759E0">
        <w:rPr>
          <w:rFonts w:asciiTheme="majorBidi" w:hAnsiTheme="majorBidi" w:cstheme="majorBidi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DD61B5" w14:textId="77777777" w:rsidR="001924CD" w:rsidRPr="002759E0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FA414F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7DA84465" w14:textId="77777777" w:rsidR="00ED69B4" w:rsidRPr="002759E0" w:rsidRDefault="00ED69B4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54C895" w14:textId="55D3055A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อสังหาริมทรัพย์เพื่อการลงทุน</w:t>
      </w:r>
    </w:p>
    <w:p w14:paraId="3E9FD991" w14:textId="77777777" w:rsidR="001924CD" w:rsidRPr="002759E0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6A5690" w14:textId="372D7691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132110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F88" w:rsidRPr="002759E0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132110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F88" w:rsidRPr="002759E0">
        <w:rPr>
          <w:rFonts w:asciiTheme="majorBidi" w:hAnsiTheme="majorBidi" w:cstheme="majorBidi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อสังหาริมทรัพย์ที่ถือไว้เป็นสินทรัพย์สิทธิการใช้และอสังหาริมทรัพย์ที่กลุ่มบริษัท/บริษัท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</w:t>
      </w:r>
      <w:r w:rsidR="00454501" w:rsidRPr="002759E0">
        <w:rPr>
          <w:rFonts w:asciiTheme="majorBidi" w:hAnsiTheme="majorBidi" w:cstheme="majorBidi"/>
          <w:sz w:val="30"/>
          <w:szCs w:val="30"/>
          <w:cs/>
        </w:rPr>
        <w:t xml:space="preserve">หรือทั้งสองอย่าง </w:t>
      </w:r>
      <w:r w:rsidRPr="002759E0">
        <w:rPr>
          <w:rFonts w:asciiTheme="majorBidi" w:hAnsiTheme="majorBidi" w:cstheme="majorBidi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8251983" w14:textId="77777777" w:rsidR="001D7943" w:rsidRPr="002759E0" w:rsidRDefault="001D794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4AF10" w14:textId="24F505C1" w:rsidR="001924CD" w:rsidRPr="002759E0" w:rsidRDefault="001924CD" w:rsidP="00E0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 </w:t>
      </w:r>
      <w:r w:rsidR="008E768E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43474D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E03EB0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มูลค่ายุติธรรม ณ วันที่มีการจัดประเภทใหม่ถือเป็นราคาทุนของสินทรัพย์ต่อไป</w:t>
      </w:r>
    </w:p>
    <w:p w14:paraId="29BCABB1" w14:textId="77777777" w:rsidR="00132110" w:rsidRPr="002759E0" w:rsidRDefault="00132110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6136597" w14:textId="77A24B29" w:rsidR="00132110" w:rsidRPr="002759E0" w:rsidRDefault="0013211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993AAA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  <w:cs/>
        </w:rPr>
        <w:t>(ฌ)) จำนวนเงินที่บันทึกอยู่ใน</w:t>
      </w:r>
      <w:r w:rsidR="00844A81" w:rsidRPr="002759E0">
        <w:rPr>
          <w:rFonts w:asciiTheme="majorBidi" w:hAnsiTheme="majorBidi" w:cstheme="majorBidi"/>
          <w:sz w:val="30"/>
          <w:szCs w:val="30"/>
          <w:cs/>
        </w:rPr>
        <w:t>สำรองจากการตีราคาสินทรัพย์</w:t>
      </w:r>
      <w:r w:rsidRPr="002759E0">
        <w:rPr>
          <w:rFonts w:asciiTheme="majorBidi" w:hAnsiTheme="majorBidi" w:cstheme="majorBidi"/>
          <w:sz w:val="30"/>
          <w:szCs w:val="30"/>
          <w:cs/>
        </w:rPr>
        <w:t>จะถูกโอนไปยังกำไรสะสม</w:t>
      </w:r>
    </w:p>
    <w:p w14:paraId="55509816" w14:textId="0FE75FB5" w:rsidR="00941836" w:rsidRPr="002759E0" w:rsidRDefault="00941836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E8022A" w14:textId="77777777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ที่ดิน อาคารและอุปกรณ์</w:t>
      </w:r>
    </w:p>
    <w:p w14:paraId="30A7B656" w14:textId="77777777" w:rsidR="001924CD" w:rsidRPr="002759E0" w:rsidRDefault="001924CD" w:rsidP="00270F5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34BAE1F" w14:textId="1D2A5E9C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A4838" w:rsidRPr="002759E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2759E0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ยกเว้นที่ดิน</w:t>
      </w:r>
      <w:r w:rsidR="00987116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ที่</w:t>
      </w:r>
      <w:r w:rsidR="009A4838" w:rsidRPr="002759E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2759E0">
        <w:rPr>
          <w:rFonts w:asciiTheme="majorBidi" w:hAnsiTheme="majorBidi" w:cstheme="majorBidi"/>
          <w:sz w:val="30"/>
          <w:szCs w:val="30"/>
          <w:cs/>
        </w:rPr>
        <w:t>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</w:t>
      </w:r>
      <w:r w:rsidR="00987116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อยู่จริง ณ วันที่มีการตีราคาใหม่หักด้วยค่าเผื่อการด้อยค่าของสินทรัพย์</w:t>
      </w:r>
    </w:p>
    <w:p w14:paraId="7D7C4F6C" w14:textId="77777777" w:rsidR="00F8165C" w:rsidRPr="002759E0" w:rsidRDefault="00F8165C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5252E" w14:textId="2BA9680E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35B98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5523C" w:rsidRPr="002759E0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95523C" w:rsidRPr="002759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759E0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95523C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</w:t>
      </w:r>
      <w:r w:rsidR="005344E6" w:rsidRPr="002759E0">
        <w:rPr>
          <w:rFonts w:asciiTheme="majorBidi" w:hAnsiTheme="majorBidi" w:cstheme="majorBidi"/>
          <w:sz w:val="30"/>
          <w:szCs w:val="30"/>
          <w:cs/>
        </w:rPr>
        <w:t>ถูกโอนจาก</w:t>
      </w:r>
      <w:r w:rsidRPr="002759E0">
        <w:rPr>
          <w:rFonts w:asciiTheme="majorBidi" w:hAnsiTheme="majorBidi" w:cstheme="majorBidi"/>
          <w:sz w:val="30"/>
          <w:szCs w:val="30"/>
          <w:cs/>
        </w:rPr>
        <w:t>กำไรขาดทุนเบ็ดเสร็จ</w:t>
      </w:r>
      <w:r w:rsidR="0095523C" w:rsidRPr="002759E0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 สำหรับเครื่องมือที่ควบคุมโดยลิขสิทธิ์ซอฟ</w:t>
      </w:r>
      <w:r w:rsidR="00405AA5" w:rsidRPr="002759E0">
        <w:rPr>
          <w:rFonts w:asciiTheme="majorBidi" w:hAnsiTheme="majorBidi" w:cstheme="majorBidi"/>
          <w:sz w:val="30"/>
          <w:szCs w:val="30"/>
          <w:cs/>
        </w:rPr>
        <w:t>ต์</w:t>
      </w:r>
      <w:r w:rsidRPr="002759E0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05AA5" w:rsidRPr="002759E0">
        <w:rPr>
          <w:rFonts w:asciiTheme="majorBidi" w:hAnsiTheme="majorBidi" w:cstheme="majorBidi"/>
          <w:sz w:val="30"/>
          <w:szCs w:val="30"/>
          <w:cs/>
        </w:rPr>
        <w:t>ต์</w:t>
      </w:r>
      <w:r w:rsidRPr="002759E0">
        <w:rPr>
          <w:rFonts w:asciiTheme="majorBidi" w:hAnsiTheme="majorBidi" w:cstheme="majorBidi"/>
          <w:sz w:val="30"/>
          <w:szCs w:val="30"/>
          <w:cs/>
        </w:rPr>
        <w:t>แวร์นั้นให้ถือว่า ลิขสิทธิ์ซอฟ</w:t>
      </w:r>
      <w:r w:rsidR="00405AA5" w:rsidRPr="002759E0">
        <w:rPr>
          <w:rFonts w:asciiTheme="majorBidi" w:hAnsiTheme="majorBidi" w:cstheme="majorBidi"/>
          <w:sz w:val="30"/>
          <w:szCs w:val="30"/>
          <w:cs/>
        </w:rPr>
        <w:t>ต์</w:t>
      </w:r>
      <w:r w:rsidRPr="002759E0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7B1F5B1" w14:textId="77777777" w:rsidR="00E90900" w:rsidRPr="002759E0" w:rsidRDefault="00E9090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E70A0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15D74413" w14:textId="77777777" w:rsidR="001D7943" w:rsidRPr="002759E0" w:rsidRDefault="001D794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FD5BFD" w14:textId="6D68CFAB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  <w:r w:rsidRPr="002759E0">
        <w:rPr>
          <w:rFonts w:asciiTheme="majorBidi" w:hAnsiTheme="majorBidi" w:cstheme="majorBidi"/>
          <w:sz w:val="30"/>
          <w:szCs w:val="30"/>
          <w:cs/>
        </w:rPr>
        <w:t>เมื่อมีการขายสินทรัพย์ที่ตีราคาใหม่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จำนวนเงินที่บันทึกอยู่ใน</w:t>
      </w:r>
      <w:r w:rsidR="00844A81" w:rsidRPr="002759E0">
        <w:rPr>
          <w:rFonts w:asciiTheme="majorBidi" w:hAnsiTheme="majorBidi" w:cstheme="majorBidi"/>
          <w:sz w:val="30"/>
          <w:szCs w:val="30"/>
          <w:cs/>
        </w:rPr>
        <w:t>สำรองการตีราคา</w:t>
      </w: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สินทรัพย์จะถูกโอนไปยังกำไรสะสม</w:t>
      </w:r>
    </w:p>
    <w:p w14:paraId="6ABED48C" w14:textId="77777777" w:rsidR="00634293" w:rsidRPr="002759E0" w:rsidRDefault="0063429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2A2F5699" w14:textId="77777777" w:rsidR="003B6A5C" w:rsidRPr="002759E0" w:rsidRDefault="003B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E1042CA" w14:textId="0725750E" w:rsidR="003B6A5C" w:rsidRPr="002759E0" w:rsidRDefault="001924CD" w:rsidP="002A3070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14:paraId="2B63A0B4" w14:textId="7519E918" w:rsidR="001924CD" w:rsidRPr="002759E0" w:rsidRDefault="001924CD" w:rsidP="0084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การตีราคา</w:t>
      </w:r>
      <w:r w:rsidR="00844A81" w:rsidRPr="002759E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2759E0">
        <w:rPr>
          <w:rFonts w:asciiTheme="majorBidi" w:hAnsiTheme="majorBidi" w:cstheme="majorBidi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844A81" w:rsidRPr="002759E0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2759E0">
        <w:rPr>
          <w:rFonts w:asciiTheme="majorBidi" w:hAnsiTheme="majorBidi" w:cstheme="majorBidi"/>
          <w:sz w:val="30"/>
          <w:szCs w:val="30"/>
        </w:rPr>
        <w:t>“</w:t>
      </w:r>
      <w:r w:rsidR="00006B69" w:rsidRPr="002759E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2759E0">
        <w:rPr>
          <w:rFonts w:asciiTheme="majorBidi" w:hAnsiTheme="majorBidi" w:cstheme="majorBidi"/>
          <w:sz w:val="30"/>
          <w:szCs w:val="30"/>
        </w:rPr>
        <w:t>”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F20805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71A7" w:rsidRPr="002759E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844A81" w:rsidRPr="002759E0">
        <w:rPr>
          <w:rFonts w:asciiTheme="majorBidi" w:hAnsiTheme="majorBidi" w:cstheme="majorBidi" w:hint="cs"/>
          <w:sz w:val="30"/>
          <w:szCs w:val="30"/>
          <w:cs/>
        </w:rPr>
        <w:t>สำรองการ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ตีราคาสินทรัพย์ที่เคยบันทึกไว้ครั้งก่อนในกำไรขาดทุนเบ็ดเสร็จอื่นของสินทรัพย์ชิ้นเดียวกันนั้น   ในกรณีที่มีการจำหน่ายสินทรัพย์ที่ตีราคาใหม่ </w:t>
      </w:r>
      <w:r w:rsidR="00844A81" w:rsidRPr="002759E0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การตีราคาของสินทรัพย์ที่จำหน่ายจะโอ</w:t>
      </w:r>
      <w:r w:rsidR="00844A81" w:rsidRPr="002759E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2759E0">
        <w:rPr>
          <w:rFonts w:asciiTheme="majorBidi" w:hAnsiTheme="majorBidi" w:cstheme="majorBidi"/>
          <w:sz w:val="30"/>
          <w:szCs w:val="30"/>
          <w:cs/>
        </w:rPr>
        <w:t>โดยตรงไปยังกำไรสะสมและไม่รวมในการคำนวณกำไรหรือขาดทุนจากการจำหน่ายสินทรัพย์</w:t>
      </w:r>
    </w:p>
    <w:p w14:paraId="2818ED50" w14:textId="77777777" w:rsidR="00152012" w:rsidRPr="002759E0" w:rsidRDefault="0015201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6CC60E42" w14:textId="3514F29D" w:rsidR="003B6A5C" w:rsidRPr="002759E0" w:rsidRDefault="00152012" w:rsidP="002A3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5C453BC" w14:textId="1D414A24" w:rsidR="00152012" w:rsidRPr="002759E0" w:rsidRDefault="00152012" w:rsidP="00C8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BB23E0" w:rsidRPr="002759E0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  กลุ่มบริษัท/บริษัท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กำไรส่วนที่เหลือรับรู้ในกำไรขาดทุนเบ็ดเสร็จอื่น  และแสดง</w:t>
      </w:r>
      <w:r w:rsidR="00BB23E0" w:rsidRPr="002759E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</w:rPr>
        <w:t>“</w:t>
      </w:r>
      <w:r w:rsidRPr="002759E0">
        <w:rPr>
          <w:rFonts w:asciiTheme="majorBidi" w:hAnsiTheme="majorBidi" w:cstheme="majorBidi"/>
          <w:sz w:val="30"/>
          <w:szCs w:val="30"/>
          <w:cs/>
        </w:rPr>
        <w:t>ส</w:t>
      </w:r>
      <w:r w:rsidR="00BB23E0" w:rsidRPr="002759E0">
        <w:rPr>
          <w:rFonts w:asciiTheme="majorBidi" w:hAnsiTheme="majorBidi" w:cstheme="majorBidi" w:hint="cs"/>
          <w:sz w:val="30"/>
          <w:szCs w:val="30"/>
          <w:cs/>
        </w:rPr>
        <w:t>ำรอง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การตีราคาสินทรัพย์</w:t>
      </w:r>
      <w:r w:rsidRPr="002759E0">
        <w:rPr>
          <w:rFonts w:asciiTheme="majorBidi" w:hAnsiTheme="majorBidi" w:cstheme="majorBidi"/>
          <w:sz w:val="30"/>
          <w:szCs w:val="30"/>
        </w:rPr>
        <w:t xml:space="preserve">” </w:t>
      </w:r>
      <w:r w:rsidRPr="002759E0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</w:t>
      </w:r>
      <w:r w:rsidR="00F90E76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0E76" w:rsidRPr="002759E0">
        <w:rPr>
          <w:rFonts w:asciiTheme="majorBidi" w:hAnsiTheme="majorBidi" w:hint="cs"/>
          <w:sz w:val="30"/>
          <w:szCs w:val="30"/>
          <w:cs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="00F90E76" w:rsidRPr="002759E0">
        <w:rPr>
          <w:rFonts w:asciiTheme="majorBidi" w:hAnsiTheme="majorBidi"/>
          <w:sz w:val="30"/>
          <w:szCs w:val="30"/>
          <w:cs/>
        </w:rPr>
        <w:t xml:space="preserve"> “</w:t>
      </w:r>
      <w:r w:rsidR="00F20805" w:rsidRPr="002759E0">
        <w:rPr>
          <w:rFonts w:asciiTheme="majorBidi" w:hAnsiTheme="majorBidi" w:hint="cs"/>
          <w:sz w:val="30"/>
          <w:szCs w:val="30"/>
          <w:cs/>
        </w:rPr>
        <w:t>สำรอง</w:t>
      </w:r>
      <w:r w:rsidR="00F90E76" w:rsidRPr="002759E0">
        <w:rPr>
          <w:rFonts w:asciiTheme="majorBidi" w:hAnsiTheme="majorBidi" w:hint="cs"/>
          <w:sz w:val="30"/>
          <w:szCs w:val="30"/>
          <w:cs/>
        </w:rPr>
        <w:t>การตีราคาสินทรัพย์</w:t>
      </w:r>
      <w:r w:rsidR="00F90E76" w:rsidRPr="002759E0">
        <w:rPr>
          <w:rFonts w:asciiTheme="majorBidi" w:hAnsiTheme="majorBidi" w:hint="eastAsia"/>
          <w:sz w:val="30"/>
          <w:szCs w:val="30"/>
          <w:cs/>
        </w:rPr>
        <w:t>”</w:t>
      </w:r>
      <w:r w:rsidR="00F90E7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90E76" w:rsidRPr="002759E0">
        <w:rPr>
          <w:rFonts w:asciiTheme="majorBidi" w:hAnsiTheme="majorBidi" w:hint="cs"/>
          <w:sz w:val="30"/>
          <w:szCs w:val="30"/>
          <w:cs/>
        </w:rPr>
        <w:t>ในองค์ประกอบอื่นของส่วนของผู้ถือหุ้น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ส่วนที่ลดลงต้องรับรู้ในกำไรขาดทุนเบ็ดเสร็จอื่น  และต้องนำไปลด</w:t>
      </w:r>
      <w:r w:rsidR="00BB23E0" w:rsidRPr="002759E0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67CD28B7" w14:textId="77777777" w:rsidR="007C181A" w:rsidRPr="002759E0" w:rsidRDefault="007C181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6789E5AF" w14:textId="5935C036" w:rsidR="003B6A5C" w:rsidRPr="002759E0" w:rsidRDefault="001924CD" w:rsidP="002A3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B4F952" w14:textId="051DE940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sz w:val="30"/>
          <w:szCs w:val="30"/>
        </w:rPr>
      </w:pPr>
      <w:r w:rsidRPr="002759E0">
        <w:rPr>
          <w:rFonts w:asciiTheme="majorBidi" w:hAnsiTheme="majorBidi" w:cstheme="majorBidi"/>
          <w:spacing w:val="-5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759E0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5"/>
          <w:sz w:val="30"/>
          <w:szCs w:val="30"/>
          <w:cs/>
        </w:rPr>
        <w:t xml:space="preserve">อาคารและอุปกรณ์  </w:t>
      </w:r>
      <w:r w:rsidR="00941836" w:rsidRPr="002759E0">
        <w:rPr>
          <w:rFonts w:asciiTheme="majorBidi" w:hAnsiTheme="majorBidi" w:cstheme="majorBidi"/>
          <w:spacing w:val="-5"/>
          <w:sz w:val="30"/>
          <w:szCs w:val="30"/>
          <w:cs/>
        </w:rPr>
        <w:br/>
      </w:r>
      <w:r w:rsidR="00697FE8" w:rsidRPr="002759E0">
        <w:rPr>
          <w:rFonts w:asciiTheme="majorBidi" w:hAnsiTheme="majorBidi" w:cstheme="majorBidi" w:hint="cs"/>
          <w:spacing w:val="-5"/>
          <w:sz w:val="30"/>
          <w:szCs w:val="30"/>
          <w:cs/>
        </w:rPr>
        <w:t>เมื่อ</w:t>
      </w:r>
      <w:r w:rsidRPr="002759E0">
        <w:rPr>
          <w:rFonts w:asciiTheme="majorBidi" w:hAnsiTheme="majorBidi" w:cstheme="majorBidi"/>
          <w:spacing w:val="-5"/>
          <w:sz w:val="30"/>
          <w:szCs w:val="30"/>
          <w:cs/>
        </w:rPr>
        <w:t>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697FE8" w:rsidRPr="002759E0">
        <w:rPr>
          <w:rFonts w:asciiTheme="majorBidi" w:hAnsiTheme="majorBidi" w:cstheme="majorBidi" w:hint="cs"/>
          <w:spacing w:val="-5"/>
          <w:sz w:val="30"/>
          <w:szCs w:val="30"/>
          <w:cs/>
        </w:rPr>
        <w:t>เป็นประจำ</w:t>
      </w:r>
      <w:r w:rsidRPr="002759E0">
        <w:rPr>
          <w:rFonts w:asciiTheme="majorBidi" w:hAnsiTheme="majorBidi" w:cstheme="majorBidi"/>
          <w:spacing w:val="-5"/>
          <w:sz w:val="30"/>
          <w:szCs w:val="30"/>
          <w:cs/>
        </w:rPr>
        <w:t>ในการซ่อมบำรุงที่ดิน</w:t>
      </w:r>
      <w:r w:rsidRPr="002759E0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5"/>
          <w:sz w:val="30"/>
          <w:szCs w:val="30"/>
          <w:cs/>
        </w:rPr>
        <w:t>อาคารและอุปกรณ์ที่จะรับรู้ในกำไรหรือขาดทุนเมื่อเกิดขึ้น</w:t>
      </w:r>
    </w:p>
    <w:p w14:paraId="5E55F62F" w14:textId="77777777" w:rsidR="00325A06" w:rsidRPr="002759E0" w:rsidRDefault="00325A06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5"/>
        </w:rPr>
      </w:pPr>
    </w:p>
    <w:p w14:paraId="3C08AA91" w14:textId="77777777" w:rsidR="003B6A5C" w:rsidRPr="002759E0" w:rsidRDefault="003B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374201A" w14:textId="3ABD6398" w:rsidR="003B6A5C" w:rsidRPr="002759E0" w:rsidRDefault="001924CD" w:rsidP="002A3070">
      <w:pPr>
        <w:spacing w:line="240" w:lineRule="auto"/>
        <w:ind w:left="540" w:right="-16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439F7312" w14:textId="33843F10" w:rsidR="00531430" w:rsidRPr="002759E0" w:rsidRDefault="001924CD" w:rsidP="0099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sz w:val="30"/>
          <w:szCs w:val="30"/>
        </w:rPr>
      </w:pPr>
      <w:r w:rsidRPr="002759E0">
        <w:rPr>
          <w:rFonts w:asciiTheme="majorBidi" w:hAnsiTheme="majorBidi" w:cstheme="majorBidi"/>
          <w:spacing w:val="-5"/>
          <w:sz w:val="30"/>
          <w:szCs w:val="30"/>
          <w:cs/>
        </w:rPr>
        <w:t>ค่าเสื่อมราคาคำนวณจาก</w:t>
      </w:r>
      <w:r w:rsidR="00531430" w:rsidRPr="002759E0">
        <w:rPr>
          <w:rFonts w:asciiTheme="majorBidi" w:hAnsiTheme="majorBidi" w:cstheme="majorBidi" w:hint="cs"/>
          <w:spacing w:val="-5"/>
          <w:sz w:val="30"/>
          <w:szCs w:val="30"/>
          <w:cs/>
        </w:rPr>
        <w:t>โดย</w:t>
      </w:r>
      <w:r w:rsidR="00697FE8" w:rsidRPr="002759E0">
        <w:rPr>
          <w:rFonts w:asciiTheme="majorBidi" w:hAnsiTheme="majorBidi" w:cstheme="majorBidi"/>
          <w:spacing w:val="-5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531430" w:rsidRPr="002759E0">
        <w:rPr>
          <w:rFonts w:asciiTheme="majorBidi" w:hAnsiTheme="majorBidi" w:cstheme="majorBidi"/>
          <w:spacing w:val="-5"/>
          <w:sz w:val="30"/>
          <w:szCs w:val="30"/>
          <w:cs/>
        </w:rPr>
        <w:t>และรับรู้ในกำไรหรือขาดทุน</w:t>
      </w:r>
      <w:r w:rsidR="00531430" w:rsidRPr="002759E0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</w:t>
      </w:r>
      <w:r w:rsidR="00531430" w:rsidRPr="002759E0">
        <w:rPr>
          <w:rFonts w:asciiTheme="majorBidi" w:hAnsiTheme="majorBidi" w:cstheme="majorBidi"/>
          <w:spacing w:val="-5"/>
          <w:sz w:val="30"/>
          <w:szCs w:val="30"/>
          <w:cs/>
        </w:rPr>
        <w:t>ทั้งนี้</w:t>
      </w:r>
      <w:r w:rsidR="00531430" w:rsidRPr="002759E0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</w:t>
      </w:r>
      <w:r w:rsidR="00531430" w:rsidRPr="002759E0">
        <w:rPr>
          <w:rFonts w:asciiTheme="majorBidi" w:hAnsiTheme="majorBidi" w:cstheme="majorBidi"/>
          <w:spacing w:val="-5"/>
          <w:sz w:val="30"/>
          <w:szCs w:val="30"/>
          <w:cs/>
        </w:rPr>
        <w:t>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642CE7DF" w14:textId="570E4225" w:rsidR="00697FE8" w:rsidRPr="002759E0" w:rsidRDefault="00697FE8" w:rsidP="0053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DBEDB8" w14:textId="11903423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83B94E5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</w:pPr>
    </w:p>
    <w:p w14:paraId="00CBF900" w14:textId="630B41DB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อาคารและส่วนปรับปรุง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Pr="002759E0">
        <w:rPr>
          <w:rFonts w:asciiTheme="majorBidi" w:hAnsiTheme="majorBidi" w:cstheme="majorBidi"/>
          <w:sz w:val="30"/>
          <w:szCs w:val="30"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25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  <w:t>ปี</w:t>
      </w:r>
    </w:p>
    <w:p w14:paraId="2C1C2661" w14:textId="7C3AF13E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เครื่องตกแต่ง ติดตั้งและเครื่องใช้สำนักงาน</w:t>
      </w:r>
      <w:r w:rsidRPr="002759E0">
        <w:rPr>
          <w:rFonts w:asciiTheme="majorBidi" w:hAnsiTheme="majorBidi" w:cstheme="majorBidi"/>
          <w:sz w:val="30"/>
          <w:szCs w:val="30"/>
        </w:rPr>
        <w:tab/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="003C6628" w:rsidRPr="002759E0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10</w:t>
      </w:r>
      <w:r w:rsidR="003C6628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</w:rPr>
        <w:tab/>
      </w:r>
      <w:r w:rsidRPr="002759E0">
        <w:rPr>
          <w:rFonts w:asciiTheme="majorBidi" w:hAnsiTheme="majorBidi" w:cstheme="majorBidi"/>
          <w:sz w:val="30"/>
          <w:szCs w:val="30"/>
          <w:cs/>
        </w:rPr>
        <w:t>ปี</w:t>
      </w:r>
    </w:p>
    <w:p w14:paraId="4EF9259D" w14:textId="1B780EAA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เครื่องมือ</w:t>
      </w:r>
      <w:r w:rsidR="00A25B32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A25B32" w:rsidRPr="002759E0">
        <w:rPr>
          <w:rFonts w:asciiTheme="majorBidi" w:hAnsiTheme="majorBidi" w:cstheme="majorBidi"/>
          <w:sz w:val="30"/>
          <w:szCs w:val="30"/>
          <w:cs/>
        </w:rPr>
        <w:t>และอุปกรณ์ให้เช่า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10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  <w:t>ปี</w:t>
      </w:r>
    </w:p>
    <w:p w14:paraId="4724DD3A" w14:textId="5407E14E" w:rsidR="00B93A55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Pr="002759E0">
        <w:rPr>
          <w:rFonts w:asciiTheme="majorBidi" w:hAnsiTheme="majorBidi" w:cstheme="majorBidi"/>
          <w:sz w:val="30"/>
          <w:szCs w:val="30"/>
        </w:rPr>
        <w:tab/>
      </w:r>
      <w:r w:rsidRPr="002759E0">
        <w:rPr>
          <w:rFonts w:asciiTheme="majorBidi" w:hAnsiTheme="majorBidi" w:cstheme="majorBidi"/>
          <w:sz w:val="30"/>
          <w:szCs w:val="30"/>
          <w:cs/>
        </w:rPr>
        <w:t>ปี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0B5A027A" w14:textId="77777777" w:rsidR="00E90900" w:rsidRPr="002759E0" w:rsidRDefault="00E9090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7358AB82" w14:textId="4B6711A7" w:rsidR="00531430" w:rsidRPr="002759E0" w:rsidRDefault="00531430" w:rsidP="00B8101A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 w:hint="cs"/>
          <w:i/>
          <w:iCs/>
          <w:cs/>
        </w:rPr>
        <w:t>ค่าความนิยม</w:t>
      </w:r>
      <w:r w:rsidR="00B8101A" w:rsidRPr="002759E0">
        <w:rPr>
          <w:rFonts w:asciiTheme="majorBidi" w:hAnsiTheme="majorBidi" w:cstheme="majorBidi"/>
          <w:i/>
          <w:iCs/>
        </w:rPr>
        <w:br/>
      </w:r>
      <w:r w:rsidR="00B8101A" w:rsidRPr="002759E0">
        <w:rPr>
          <w:rFonts w:asciiTheme="majorBidi" w:hAnsiTheme="majorBidi" w:cstheme="majorBidi"/>
          <w:i/>
          <w:iCs/>
        </w:rPr>
        <w:br/>
      </w:r>
      <w:r w:rsidRPr="002759E0">
        <w:rPr>
          <w:rFonts w:asciiTheme="majorBidi" w:eastAsia="SimSun" w:hAnsiTheme="majorBidi" w:cstheme="majorBidi"/>
          <w:b w:val="0"/>
          <w:bCs w:val="0"/>
          <w:cs/>
          <w:lang w:val="en-US" w:eastAsia="en-US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Pr="002759E0">
        <w:rPr>
          <w:rFonts w:asciiTheme="majorBidi" w:eastAsia="SimSun" w:hAnsiTheme="majorBidi" w:cstheme="majorBidi" w:hint="cs"/>
          <w:b w:val="0"/>
          <w:bCs w:val="0"/>
          <w:cs/>
          <w:lang w:val="en-US" w:eastAsia="en-US"/>
        </w:rPr>
        <w:t xml:space="preserve">     </w:t>
      </w:r>
      <w:r w:rsidRPr="002759E0">
        <w:rPr>
          <w:rFonts w:asciiTheme="majorBidi" w:eastAsia="SimSun" w:hAnsiTheme="majorBidi" w:cstheme="majorBidi"/>
          <w:b w:val="0"/>
          <w:bCs w:val="0"/>
          <w:cs/>
          <w:lang w:val="en-US" w:eastAsia="en-US"/>
        </w:rPr>
        <w:t>ส่วนได้เสียรวมอยู่ในมูลค่าตามบัญชีของเงินลงทุน</w:t>
      </w:r>
      <w:r w:rsidR="00B8101A" w:rsidRPr="002759E0">
        <w:rPr>
          <w:rFonts w:asciiTheme="majorBidi" w:hAnsiTheme="majorBidi" w:cstheme="majorBidi"/>
          <w:i/>
          <w:iCs/>
        </w:rPr>
        <w:br/>
      </w:r>
    </w:p>
    <w:p w14:paraId="0229B987" w14:textId="7337A780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สินทรัพย์ไม่มีตัวตน</w:t>
      </w:r>
    </w:p>
    <w:p w14:paraId="214AE267" w14:textId="77777777" w:rsidR="005D2E17" w:rsidRPr="002759E0" w:rsidRDefault="005D2E17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C9D2F3" w14:textId="0273CAB1" w:rsidR="00063729" w:rsidRPr="002759E0" w:rsidRDefault="00063729" w:rsidP="000637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2759E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122C8FF" w14:textId="77777777" w:rsidR="00E32E13" w:rsidRPr="002759E0" w:rsidRDefault="00E32E13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AF41E" w14:textId="5D83833C" w:rsidR="001924CD" w:rsidRPr="002759E0" w:rsidRDefault="005B4D6E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94E8052" w14:textId="77777777" w:rsidR="005B4D6E" w:rsidRPr="002759E0" w:rsidRDefault="005B4D6E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40367" w14:textId="4CF27027" w:rsidR="004361DA" w:rsidRPr="002759E0" w:rsidRDefault="004361D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ค่าลิขสิทธิ์ซอฟต์แวร์และอื่นๆ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10</w:t>
      </w:r>
      <w:r w:rsidRPr="002759E0">
        <w:rPr>
          <w:rFonts w:asciiTheme="majorBidi" w:hAnsiTheme="majorBidi" w:cstheme="majorBidi"/>
          <w:sz w:val="30"/>
          <w:szCs w:val="30"/>
        </w:rPr>
        <w:tab/>
      </w:r>
      <w:r w:rsidRPr="002759E0">
        <w:rPr>
          <w:rFonts w:asciiTheme="majorBidi" w:hAnsiTheme="majorBidi" w:cstheme="majorBidi"/>
          <w:sz w:val="30"/>
          <w:szCs w:val="30"/>
          <w:cs/>
        </w:rPr>
        <w:t>ปี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555384D2" w14:textId="77777777" w:rsidR="001924CD" w:rsidRPr="002759E0" w:rsidRDefault="001924CD" w:rsidP="00270F5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6F9BB" w14:textId="3FC5D038" w:rsidR="001A5932" w:rsidRPr="002759E0" w:rsidRDefault="001A5932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สัญญาเช่า</w:t>
      </w:r>
    </w:p>
    <w:p w14:paraId="54475D3D" w14:textId="77777777" w:rsidR="001A5932" w:rsidRPr="002759E0" w:rsidRDefault="001A593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CE655" w14:textId="2186B8B6" w:rsidR="00406A4E" w:rsidRPr="002759E0" w:rsidRDefault="00406A4E" w:rsidP="00406A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2759E0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2CCCDABD" w14:textId="77777777" w:rsidR="002A3070" w:rsidRPr="002759E0" w:rsidRDefault="002A3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B64AAC8" w14:textId="1DBE68F2" w:rsidR="003B6A5C" w:rsidRPr="002759E0" w:rsidRDefault="001A5932" w:rsidP="002A3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052AE02A" w14:textId="425ED6D6" w:rsidR="001A5932" w:rsidRPr="002759E0" w:rsidRDefault="001A5932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81C99" w:rsidRPr="002759E0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บริษัทเลือกที่จะไม่แยกส่วนประกอบที่ไม่เป็นการเช่าและส่วนประกอบที่ไม่เป็นการเช่าเป็นสัญญาเช่า</w:t>
      </w:r>
      <w:r w:rsidR="00F81C99" w:rsidRPr="002759E0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58E66B9F" w14:textId="77777777" w:rsidR="001A5932" w:rsidRPr="002759E0" w:rsidRDefault="001A5932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1ABB8DBA" w14:textId="77777777" w:rsidR="001A5932" w:rsidRPr="002759E0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2759E0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38DFAE" w14:textId="77777777" w:rsidR="001A5932" w:rsidRPr="002759E0" w:rsidRDefault="001A5932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28E9D826" w14:textId="6FF888BB" w:rsidR="001A5932" w:rsidRPr="002759E0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5179D2" w:rsidRPr="002759E0">
        <w:rPr>
          <w:rFonts w:asciiTheme="majorBidi" w:hAnsiTheme="majorBidi" w:cstheme="majorBidi"/>
          <w:sz w:val="30"/>
          <w:szCs w:val="30"/>
          <w:cs/>
        </w:rPr>
        <w:t>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674D4D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674D4D" w:rsidRPr="002759E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759E0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674D4D"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4D4D" w:rsidRPr="002759E0">
        <w:rPr>
          <w:rFonts w:asciiTheme="majorBidi" w:hAnsiTheme="majorBidi" w:cstheme="majorBidi"/>
          <w:sz w:val="30"/>
          <w:szCs w:val="30"/>
        </w:rPr>
        <w:t>/</w:t>
      </w:r>
      <w:r w:rsidR="00674D4D"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74D4D" w:rsidRPr="002759E0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2759E0">
        <w:rPr>
          <w:rFonts w:asciiTheme="majorBidi" w:hAnsiTheme="majorBidi" w:cstheme="majorBidi"/>
          <w:sz w:val="30"/>
          <w:szCs w:val="30"/>
          <w:cs/>
        </w:rPr>
        <w:t>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CA2521D" w14:textId="77777777" w:rsidR="003B6A5C" w:rsidRPr="002759E0" w:rsidRDefault="003B6A5C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0B7F2" w14:textId="2018BE04" w:rsidR="00674D4D" w:rsidRPr="002759E0" w:rsidRDefault="001A5932" w:rsidP="0011155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674D4D" w:rsidRPr="002759E0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74D4D" w:rsidRPr="002759E0">
        <w:rPr>
          <w:rFonts w:asciiTheme="majorBidi" w:hAnsiTheme="majorBidi" w:cstheme="majorBidi" w:hint="cs"/>
          <w:b/>
          <w:sz w:val="30"/>
          <w:szCs w:val="30"/>
          <w:cs/>
        </w:rPr>
        <w:t>ทั้งนี้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674D4D" w:rsidRPr="002759E0">
        <w:rPr>
          <w:rFonts w:asciiTheme="majorBidi" w:hAnsiTheme="majorBidi" w:cstheme="majorBidi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="00674D4D" w:rsidRPr="002759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674D4D" w:rsidRPr="002759E0">
        <w:rPr>
          <w:rFonts w:asciiTheme="majorBidi" w:hAnsiTheme="majorBidi" w:cstheme="majorBidi"/>
          <w:b/>
          <w:sz w:val="30"/>
          <w:szCs w:val="30"/>
        </w:rPr>
        <w:t>/</w:t>
      </w:r>
      <w:r w:rsidR="00674D4D" w:rsidRPr="002759E0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E4D3B9F" w14:textId="19E267E2" w:rsidR="001D7943" w:rsidRPr="002759E0" w:rsidRDefault="001D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719B983E" w14:textId="4430DA80" w:rsidR="00F20805" w:rsidRPr="002759E0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วัดมูลค่าใหม่เมื่อมีการเปลี่ยนแปลงอายุสัญญาเช่าหรือ</w:t>
      </w:r>
      <w:r w:rsidR="00674D4D" w:rsidRPr="002759E0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การเปลี่ยนแปลงการประเมินการ</w:t>
      </w:r>
      <w:r w:rsidR="00674D4D" w:rsidRPr="002759E0">
        <w:rPr>
          <w:rFonts w:asciiTheme="majorBidi" w:hAnsiTheme="majorBidi" w:cstheme="majorBidi" w:hint="cs"/>
          <w:b/>
          <w:sz w:val="30"/>
          <w:szCs w:val="30"/>
          <w:cs/>
        </w:rPr>
        <w:t>เลือก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ใช้สิทธิ</w:t>
      </w:r>
      <w:r w:rsidR="00674D4D" w:rsidRPr="002759E0">
        <w:rPr>
          <w:rFonts w:asciiTheme="majorBidi" w:hAnsiTheme="majorBidi" w:cstheme="majorBidi" w:hint="cs"/>
          <w:b/>
          <w:sz w:val="30"/>
          <w:szCs w:val="30"/>
          <w:cs/>
        </w:rPr>
        <w:t>ที่ระบุในสัญญาเช่า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3B37CB" w14:textId="065BEB2C" w:rsidR="00F20805" w:rsidRPr="002759E0" w:rsidRDefault="00F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E251D84" w14:textId="77777777" w:rsidR="003B6A5C" w:rsidRPr="002759E0" w:rsidRDefault="003B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5ACC6BBF" w14:textId="4EED7290" w:rsidR="003B6A5C" w:rsidRPr="002759E0" w:rsidRDefault="001A5932" w:rsidP="002A307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B7877F9" w14:textId="5C1633C1" w:rsidR="001A5932" w:rsidRPr="002759E0" w:rsidRDefault="001A5932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2759E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eastAsia="Times New Roman" w:hAnsiTheme="majorBidi" w:cstheme="majorBidi"/>
          <w:sz w:val="30"/>
          <w:szCs w:val="30"/>
        </w:rPr>
        <w:t>/</w:t>
      </w:r>
      <w:r w:rsidRPr="002759E0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79F521D" w14:textId="77777777" w:rsidR="005E272A" w:rsidRPr="002759E0" w:rsidRDefault="005E272A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61E0764" w14:textId="3D2C2F57" w:rsidR="001A5932" w:rsidRPr="002759E0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BC3947" w:rsidRPr="002759E0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="00BC3947" w:rsidRPr="002759E0">
        <w:rPr>
          <w:rFonts w:asciiTheme="majorBidi" w:hAnsiTheme="majorBidi" w:cstheme="majorBidi"/>
          <w:b/>
          <w:sz w:val="30"/>
          <w:szCs w:val="30"/>
          <w:cs/>
        </w:rPr>
        <w:t>เช่ากลุ่มบริษัท</w:t>
      </w:r>
      <w:r w:rsidR="00BC3947" w:rsidRPr="002759E0">
        <w:rPr>
          <w:rFonts w:asciiTheme="majorBidi" w:hAnsiTheme="majorBidi" w:cstheme="majorBidi"/>
          <w:b/>
          <w:sz w:val="30"/>
          <w:szCs w:val="30"/>
        </w:rPr>
        <w:t>/</w:t>
      </w:r>
      <w:r w:rsidR="00BC3947" w:rsidRPr="002759E0">
        <w:rPr>
          <w:rFonts w:asciiTheme="majorBidi" w:hAnsiTheme="majorBidi" w:cstheme="majorBidi"/>
          <w:b/>
          <w:sz w:val="30"/>
          <w:szCs w:val="30"/>
          <w:cs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0E4DB0" w14:textId="77777777" w:rsidR="001A5932" w:rsidRPr="002759E0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4C721EA" w14:textId="61EDBFA4" w:rsidR="001A5932" w:rsidRPr="002759E0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บริษัทเป็นผู้ให้เช่าช่วง 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BC3947" w:rsidRPr="002759E0">
        <w:rPr>
          <w:rFonts w:asciiTheme="majorBidi" w:hAnsiTheme="majorBidi" w:cstheme="majorBidi"/>
          <w:b/>
          <w:sz w:val="30"/>
          <w:szCs w:val="30"/>
          <w:cs/>
        </w:rPr>
        <w:t xml:space="preserve"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="00BC3947" w:rsidRPr="002759E0">
        <w:rPr>
          <w:rFonts w:asciiTheme="majorBidi" w:hAnsiTheme="majorBidi" w:cstheme="majorBidi" w:hint="cs"/>
          <w:b/>
          <w:sz w:val="30"/>
          <w:szCs w:val="30"/>
          <w:cs/>
        </w:rPr>
        <w:t>เว้นแต่</w:t>
      </w:r>
      <w:r w:rsidR="00BC3947" w:rsidRPr="002759E0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="00BC3947" w:rsidRPr="002759E0">
        <w:rPr>
          <w:rFonts w:asciiTheme="majorBidi" w:hAnsiTheme="majorBidi" w:cstheme="majorBidi" w:hint="cs"/>
          <w:b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166D0B11" w14:textId="35A6523E" w:rsidR="001A5932" w:rsidRPr="002759E0" w:rsidRDefault="001A5932" w:rsidP="00270F58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C9AA560" w14:textId="576ADD63" w:rsidR="00BC3947" w:rsidRPr="002759E0" w:rsidRDefault="00BC3947" w:rsidP="00BC39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73C702DA" w14:textId="77777777" w:rsidR="00BC3947" w:rsidRPr="002759E0" w:rsidRDefault="00BC3947" w:rsidP="00BC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34C56121" w14:textId="60EA1FB3" w:rsidR="00BC3947" w:rsidRPr="002759E0" w:rsidRDefault="00BC3947" w:rsidP="00BC39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</w:t>
      </w:r>
      <w:r w:rsidR="00D87724" w:rsidRPr="002759E0">
        <w:rPr>
          <w:rFonts w:asciiTheme="majorBidi" w:hAnsiTheme="majorBidi" w:cstheme="majorBidi" w:hint="cs"/>
          <w:b/>
          <w:sz w:val="30"/>
          <w:szCs w:val="30"/>
          <w:cs/>
        </w:rPr>
        <w:t>้จากการขายและการให้บริการ</w:t>
      </w:r>
      <w:r w:rsidR="00D87724"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</w:t>
      </w:r>
      <w:r w:rsidR="00D87724" w:rsidRPr="002759E0">
        <w:rPr>
          <w:rFonts w:asciiTheme="majorBidi" w:hAnsiTheme="majorBidi" w:cstheme="majorBidi"/>
          <w:b/>
          <w:sz w:val="30"/>
          <w:szCs w:val="30"/>
          <w:cs/>
        </w:rPr>
        <w:t>รายได</w:t>
      </w:r>
      <w:r w:rsidR="00D87724" w:rsidRPr="002759E0">
        <w:rPr>
          <w:rFonts w:asciiTheme="majorBidi" w:hAnsiTheme="majorBidi" w:cstheme="majorBidi" w:hint="cs"/>
          <w:b/>
          <w:sz w:val="30"/>
          <w:szCs w:val="30"/>
          <w:cs/>
        </w:rPr>
        <w:t>้จากการขายและการให้บริการ</w:t>
      </w:r>
      <w:r w:rsidR="00D87724" w:rsidRPr="002759E0">
        <w:rPr>
          <w:rFonts w:asciiTheme="majorBidi" w:hAnsiTheme="majorBidi" w:cstheme="majorBidi"/>
          <w:b/>
          <w:sz w:val="30"/>
          <w:szCs w:val="30"/>
        </w:rPr>
        <w:t>/</w:t>
      </w:r>
      <w:r w:rsidR="00D87724" w:rsidRPr="002759E0">
        <w:rPr>
          <w:rFonts w:asciiTheme="majorBidi" w:hAnsiTheme="majorBidi" w:cstheme="majorBidi"/>
          <w:b/>
          <w:sz w:val="30"/>
          <w:szCs w:val="30"/>
          <w:cs/>
        </w:rPr>
        <w:t>รายได้อื่น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10CF1290" w14:textId="77777777" w:rsidR="003B6A5C" w:rsidRPr="002759E0" w:rsidRDefault="003B6A5C" w:rsidP="00BC39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BE458A" w14:textId="2D9000EF" w:rsidR="008D3AB1" w:rsidRPr="002759E0" w:rsidRDefault="008D3AB1" w:rsidP="008D3AB1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บริษัทตัดรายการลูกหนี้สัญญาเช่าตามที่เปิดเผยในหมายเหตุข้อ</w:t>
      </w:r>
      <w:r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bCs/>
          <w:sz w:val="30"/>
          <w:szCs w:val="30"/>
        </w:rPr>
        <w:t>3</w:t>
      </w:r>
      <w:r w:rsidRPr="002759E0">
        <w:rPr>
          <w:rFonts w:asciiTheme="majorBidi" w:hAnsiTheme="majorBidi" w:cstheme="majorBidi" w:hint="cs"/>
          <w:b/>
          <w:sz w:val="30"/>
          <w:szCs w:val="30"/>
          <w:cs/>
        </w:rPr>
        <w:t>(ง)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0C7424" w14:textId="77777777" w:rsidR="001A5932" w:rsidRPr="002759E0" w:rsidRDefault="001A593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673BE" w14:textId="77777777" w:rsidR="00AB4DA6" w:rsidRPr="002759E0" w:rsidRDefault="009358F1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lastRenderedPageBreak/>
        <w:t>การด้อยค่าสินทรัพย์ที่ไม่ใช่สินทรัพย์ทางการเงิน</w:t>
      </w:r>
    </w:p>
    <w:p w14:paraId="497328B3" w14:textId="77777777" w:rsidR="009358F1" w:rsidRPr="002759E0" w:rsidRDefault="009358F1" w:rsidP="00270F58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D2B59" w14:textId="77777777" w:rsidR="009358F1" w:rsidRPr="002759E0" w:rsidRDefault="009358F1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62A4EABE" w14:textId="77777777" w:rsidR="00CA238C" w:rsidRPr="002759E0" w:rsidRDefault="00CA238C" w:rsidP="00270F58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E6D10" w14:textId="6B2E014A" w:rsidR="009358F1" w:rsidRPr="002759E0" w:rsidRDefault="009358F1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B4D6E" w:rsidRPr="002759E0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2759E0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</w:t>
      </w:r>
      <w:r w:rsidR="00AE32F8" w:rsidRPr="002759E0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2759E0">
        <w:rPr>
          <w:rFonts w:asciiTheme="majorBidi" w:hAnsiTheme="majorBidi" w:cstheme="majorBidi"/>
          <w:sz w:val="30"/>
          <w:szCs w:val="30"/>
          <w:cs/>
        </w:rPr>
        <w:t>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AFB9CE3" w14:textId="77777777" w:rsidR="00271EF8" w:rsidRPr="002759E0" w:rsidRDefault="00271EF8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D614B8F" w14:textId="777D4286" w:rsidR="003B6A5C" w:rsidRPr="002759E0" w:rsidRDefault="009358F1" w:rsidP="002A30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</w:rPr>
      </w:pPr>
      <w:r w:rsidRPr="002759E0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42A833" w14:textId="50D3E509" w:rsidR="009358F1" w:rsidRPr="002759E0" w:rsidRDefault="009358F1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EBAC79B" w14:textId="77777777" w:rsidR="009358F1" w:rsidRPr="002759E0" w:rsidRDefault="009358F1" w:rsidP="00270F5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E884C44" w14:textId="137B4AC2" w:rsidR="009358F1" w:rsidRPr="002759E0" w:rsidRDefault="009358F1" w:rsidP="00270F5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</w:t>
      </w:r>
      <w:r w:rsidR="00AE32F8" w:rsidRPr="002759E0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AE32F8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44A616C3" w14:textId="77777777" w:rsidR="00D921C1" w:rsidRPr="002759E0" w:rsidRDefault="00D921C1" w:rsidP="00270F58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40C09" w14:textId="77777777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ผลประโยชน์พนักงาน</w:t>
      </w:r>
    </w:p>
    <w:p w14:paraId="260E7CE7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536DF8C9" w14:textId="3F62D91F" w:rsidR="003B6A5C" w:rsidRPr="002759E0" w:rsidRDefault="000B08BF" w:rsidP="002A30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759E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49EF9E4" w14:textId="0B0F3495" w:rsidR="00086DF7" w:rsidRPr="002759E0" w:rsidRDefault="000B08BF" w:rsidP="00F90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759E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753486" w:rsidRPr="002759E0">
        <w:rPr>
          <w:rFonts w:asciiTheme="majorBidi" w:hAnsiTheme="majorBidi" w:cstheme="majorBid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753486" w:rsidRPr="002759E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="00753486" w:rsidRPr="002759E0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>/</w:t>
      </w:r>
      <w:r w:rsidR="00753486" w:rsidRPr="002759E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บริษัท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8585215" w14:textId="77777777" w:rsidR="002A3070" w:rsidRPr="002759E0" w:rsidRDefault="002A3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13CA5C71" w14:textId="73206EAC" w:rsidR="003B6A5C" w:rsidRPr="002759E0" w:rsidRDefault="000B08BF" w:rsidP="002A30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759E0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250919A" w14:textId="3CEE0F36" w:rsidR="000B08BF" w:rsidRPr="002759E0" w:rsidRDefault="000B08BF" w:rsidP="00FF43D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FF43DE" w:rsidRPr="002759E0"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>จัดทำโดยนักคณิตศาสตร์ประกัน</w:t>
      </w:r>
      <w:r w:rsidR="00D30538" w:rsidRPr="002759E0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ภัยที่ได้รับอนุญาตเป็นประจำ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7EEB53D" w14:textId="77777777" w:rsidR="00A40AC6" w:rsidRPr="002759E0" w:rsidRDefault="00A40AC6" w:rsidP="00270F58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BAB950A" w14:textId="77777777" w:rsidR="000B08BF" w:rsidRPr="002759E0" w:rsidRDefault="000B08BF" w:rsidP="00270F58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2759E0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759E0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2759E0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759E0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>กลุ่มบริษัท/บริษัทกำหนดดอกเบี้ยจ่ายของ</w:t>
      </w:r>
      <w:r w:rsidRPr="002759E0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2759E0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14:paraId="40817D18" w14:textId="77777777" w:rsidR="00CC55A9" w:rsidRPr="002759E0" w:rsidRDefault="00CC55A9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2A8E11A" w14:textId="77777777" w:rsidR="000B08BF" w:rsidRPr="002759E0" w:rsidRDefault="000B08BF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759E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กลุ่มบริษัท/บริษัท รับรู้กำไรและขาดทุนจากการจ่ายชำระผลประโยชน์พนักงานเมื่อเกิดขึ้น</w:t>
      </w:r>
    </w:p>
    <w:p w14:paraId="6423010D" w14:textId="77777777" w:rsidR="001D7943" w:rsidRPr="002759E0" w:rsidRDefault="001D7943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DED6C66" w14:textId="68AD64D5" w:rsidR="000B08BF" w:rsidRPr="002759E0" w:rsidRDefault="000B08BF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759E0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6D00C9" w:rsidRPr="002759E0">
        <w:rPr>
          <w:rFonts w:asciiTheme="majorBidi" w:hAnsiTheme="majorBidi" w:cstheme="majorBidi"/>
          <w:iCs/>
          <w:sz w:val="30"/>
          <w:szCs w:val="30"/>
        </w:rPr>
        <w:t>12</w:t>
      </w:r>
      <w:r w:rsidRPr="002759E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86458C1" w14:textId="77777777" w:rsidR="00707122" w:rsidRPr="002759E0" w:rsidRDefault="00707122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E934D72" w14:textId="001011EE" w:rsidR="000B08BF" w:rsidRPr="002759E0" w:rsidRDefault="000B08BF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759E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759E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8C7942" w14:textId="77777777" w:rsidR="00FF43DE" w:rsidRPr="002759E0" w:rsidRDefault="00FF43DE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48B6F" w14:textId="77777777" w:rsidR="003B6A5C" w:rsidRPr="002759E0" w:rsidRDefault="003B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 w:eastAsia="th-TH"/>
        </w:rPr>
      </w:pPr>
      <w:r w:rsidRPr="002759E0">
        <w:rPr>
          <w:rFonts w:asciiTheme="majorBidi" w:hAnsiTheme="majorBidi" w:cstheme="majorBidi"/>
          <w:i/>
          <w:iCs/>
          <w:cs/>
        </w:rPr>
        <w:br w:type="page"/>
      </w:r>
    </w:p>
    <w:p w14:paraId="4BE24C6C" w14:textId="55491C03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lastRenderedPageBreak/>
        <w:t>ประมาณการหนี้สิน</w:t>
      </w:r>
    </w:p>
    <w:p w14:paraId="439AA3BA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1E87DDE8" w14:textId="77777777" w:rsidR="001924CD" w:rsidRPr="002759E0" w:rsidRDefault="001924CD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บริษัทมีภาระ</w:t>
      </w:r>
      <w:r w:rsidR="009A4838" w:rsidRPr="002759E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2759E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9A4838" w:rsidRPr="002759E0">
        <w:rPr>
          <w:rFonts w:asciiTheme="majorBidi" w:hAnsiTheme="majorBidi" w:cstheme="majorBidi"/>
          <w:sz w:val="30"/>
          <w:szCs w:val="30"/>
          <w:cs/>
        </w:rPr>
        <w:t>หรือ</w:t>
      </w:r>
      <w:r w:rsidR="00C01EE9" w:rsidRPr="002759E0">
        <w:rPr>
          <w:rFonts w:asciiTheme="majorBidi" w:hAnsiTheme="majorBidi" w:cstheme="majorBidi"/>
          <w:sz w:val="30"/>
          <w:szCs w:val="30"/>
          <w:cs/>
        </w:rPr>
        <w:t>ภาระผูกพันจากการอนุมาน</w:t>
      </w:r>
      <w:r w:rsidRPr="002759E0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C01EE9" w:rsidRPr="002759E0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01EE9" w:rsidRPr="002759E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5D58BDC2" w14:textId="77777777" w:rsidR="00AD1BC5" w:rsidRPr="002759E0" w:rsidRDefault="00AD1BC5" w:rsidP="00270F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32E160D0" w14:textId="7F4603F6" w:rsidR="003B6A5C" w:rsidRPr="002759E0" w:rsidRDefault="001924CD" w:rsidP="002A3070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737A0747" w14:textId="3F261431" w:rsidR="001924CD" w:rsidRPr="002759E0" w:rsidRDefault="001924CD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2B761453" w14:textId="77777777" w:rsidR="002F5EE4" w:rsidRPr="002759E0" w:rsidRDefault="002F5EE4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90108" w14:textId="26EA46B1" w:rsidR="003B6A5C" w:rsidRPr="002759E0" w:rsidRDefault="008B7BAA" w:rsidP="002A3070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C874071" w14:textId="0B4BCA35" w:rsidR="008B7BAA" w:rsidRPr="002759E0" w:rsidRDefault="008B7BAA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บริษัทจะบันทึกเมื่อประโยชน์ที่</w:t>
      </w:r>
      <w:r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B1F8729" w14:textId="77777777" w:rsidR="001D7943" w:rsidRPr="002759E0" w:rsidRDefault="001D7943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FD677" w14:textId="77777777" w:rsidR="009F6C15" w:rsidRPr="002759E0" w:rsidRDefault="009F6C15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การวัดมูลค่ายุติธรรม</w:t>
      </w:r>
    </w:p>
    <w:p w14:paraId="49935B89" w14:textId="77777777" w:rsidR="009F6C15" w:rsidRPr="002759E0" w:rsidRDefault="009F6C15" w:rsidP="00270F5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2B7B79" w14:textId="77777777" w:rsidR="00D921C1" w:rsidRPr="002759E0" w:rsidRDefault="00D921C1" w:rsidP="00270F5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0B3CE7" w14:textId="77777777" w:rsidR="00B12132" w:rsidRPr="002759E0" w:rsidRDefault="00B12132" w:rsidP="00270F5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5ED043" w14:textId="77777777" w:rsidR="00B44683" w:rsidRPr="002759E0" w:rsidRDefault="00B4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2759E0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2D2C3B37" w14:textId="053019D4" w:rsidR="008C0E54" w:rsidRPr="002759E0" w:rsidRDefault="008C0E54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759E0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2759E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กลุ่มบริษัท</w:t>
      </w:r>
      <w:r w:rsidRPr="002759E0">
        <w:rPr>
          <w:rFonts w:asciiTheme="majorBidi" w:hAnsiTheme="majorBidi" w:cstheme="majorBidi"/>
          <w:spacing w:val="-8"/>
          <w:sz w:val="30"/>
          <w:szCs w:val="30"/>
          <w:lang w:val="en-GB"/>
        </w:rPr>
        <w:t>/</w:t>
      </w:r>
      <w:r w:rsidRPr="002759E0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</w:t>
      </w:r>
      <w:r w:rsidRPr="002759E0">
        <w:rPr>
          <w:rFonts w:asciiTheme="majorBidi" w:hAnsiTheme="majorBidi" w:cstheme="majorBidi"/>
          <w:spacing w:val="-8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759E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8"/>
          <w:sz w:val="30"/>
          <w:szCs w:val="30"/>
          <w:cs/>
        </w:rPr>
        <w:t xml:space="preserve">ดังนี้ </w:t>
      </w:r>
    </w:p>
    <w:p w14:paraId="215B8E65" w14:textId="77777777" w:rsidR="00D41147" w:rsidRPr="002759E0" w:rsidRDefault="00D41147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8"/>
          <w:sz w:val="22"/>
          <w:szCs w:val="22"/>
        </w:rPr>
      </w:pPr>
    </w:p>
    <w:p w14:paraId="14E889E5" w14:textId="3C1FEBCF" w:rsidR="008C0E54" w:rsidRPr="002759E0" w:rsidRDefault="008C0E54" w:rsidP="00FC7B20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759E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7FED2A9" w14:textId="6F7A0069" w:rsidR="008C0E54" w:rsidRPr="002759E0" w:rsidRDefault="008C0E54" w:rsidP="00FC7B20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5E46746" w14:textId="4B930842" w:rsidR="008C0E54" w:rsidRPr="002759E0" w:rsidRDefault="008C0E54" w:rsidP="00FC7B20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07BA17E" w14:textId="77777777" w:rsidR="00D41147" w:rsidRPr="002759E0" w:rsidRDefault="00D41147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4C33ED" w14:textId="50726AE5" w:rsidR="00456073" w:rsidRPr="002759E0" w:rsidRDefault="00456073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 w:rsidDel="001A6CC8">
        <w:rPr>
          <w:rFonts w:asciiTheme="majorBidi" w:hAnsiTheme="majorBidi" w:cstheme="majorBidi"/>
          <w:sz w:val="30"/>
          <w:szCs w:val="30"/>
        </w:rPr>
        <w:t>/</w:t>
      </w:r>
      <w:r w:rsidRPr="002759E0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2243D8" w14:textId="77777777" w:rsidR="00596798" w:rsidRPr="002759E0" w:rsidRDefault="00596798" w:rsidP="00270F5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99D2E45" w14:textId="77777777" w:rsidR="00596798" w:rsidRPr="002759E0" w:rsidRDefault="00596798" w:rsidP="005967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กลุ่มบริษัท/บริษัทวัดมูลค่าสินทรัพย์และสถานการณ์เป็นสินทรัพย์ด้วยราคาเสนอซื้อ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E04DD2B" w14:textId="77777777" w:rsidR="00596798" w:rsidRPr="002759E0" w:rsidRDefault="00596798" w:rsidP="005967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BA574C3" w14:textId="5F1E271D" w:rsidR="00596798" w:rsidRPr="002759E0" w:rsidRDefault="00596798" w:rsidP="005967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2759E0">
        <w:rPr>
          <w:rFonts w:asciiTheme="majorBidi" w:hAnsiTheme="majorBidi" w:cstheme="majorBidi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456073" w:rsidRPr="002759E0" w:rsidDel="001A6CC8">
        <w:rPr>
          <w:rFonts w:asciiTheme="majorBidi" w:hAnsiTheme="majorBidi" w:cstheme="majorBidi"/>
          <w:sz w:val="30"/>
          <w:szCs w:val="30"/>
          <w:cs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BFB496" w14:textId="77777777" w:rsidR="008C0E54" w:rsidRPr="002759E0" w:rsidRDefault="008C0E54" w:rsidP="00270F5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3D7F9916" w14:textId="56F4A583" w:rsidR="00B212CE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รายได้</w:t>
      </w:r>
      <w:r w:rsidR="00456073" w:rsidRPr="002759E0">
        <w:rPr>
          <w:rFonts w:asciiTheme="majorBidi" w:hAnsiTheme="majorBidi" w:cstheme="majorBidi" w:hint="cs"/>
          <w:i/>
          <w:iCs/>
          <w:cs/>
        </w:rPr>
        <w:t>จากสัญญาที่ทำกับลูกค้า</w:t>
      </w:r>
    </w:p>
    <w:p w14:paraId="6320BC7A" w14:textId="4EA4104A" w:rsidR="00C03C77" w:rsidRPr="002759E0" w:rsidRDefault="00C03C77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4907529" w14:textId="60B3D11F" w:rsidR="003B6A5C" w:rsidRPr="002759E0" w:rsidRDefault="00456073" w:rsidP="002A307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การรับรู้รายได้</w:t>
      </w:r>
    </w:p>
    <w:p w14:paraId="79EB8C34" w14:textId="09C98F70" w:rsidR="00C03C77" w:rsidRPr="002759E0" w:rsidRDefault="00C03C77" w:rsidP="0097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2759E0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82DEB96" w14:textId="77777777" w:rsidR="00C03C77" w:rsidRPr="002759E0" w:rsidRDefault="00C03C77" w:rsidP="0097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4B38207" w14:textId="1EFE17BC" w:rsidR="00C03C77" w:rsidRPr="002759E0" w:rsidRDefault="00C03C77" w:rsidP="009708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759E0">
        <w:rPr>
          <w:rFonts w:asciiTheme="majorBidi" w:hAnsiTheme="majorBidi" w:cstheme="majorBidi"/>
          <w:sz w:val="30"/>
          <w:szCs w:val="30"/>
          <w:cs/>
        </w:rPr>
        <w:t>มีการส่งมอบสินค้าให้กับลูกค้า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</w:rPr>
        <w:t>กลุ่มบริษัท/บริษัท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bookmarkStart w:id="3" w:name="_Hlk108774250"/>
      <w:r w:rsidR="005106D5" w:rsidRPr="002759E0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5106D5" w:rsidRPr="002759E0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3"/>
    </w:p>
    <w:p w14:paraId="16C0EF8F" w14:textId="77777777" w:rsidR="00C03C77" w:rsidRPr="002759E0" w:rsidRDefault="00C03C77" w:rsidP="009708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เมื่อได้ให้บริการ </w:t>
      </w:r>
      <w:r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2B2FED8" w14:textId="77777777" w:rsidR="00C03C77" w:rsidRPr="002759E0" w:rsidRDefault="00C03C77" w:rsidP="00970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27E7594C" w14:textId="7CB03DDD" w:rsidR="00C03C77" w:rsidRPr="002759E0" w:rsidRDefault="00C03C77" w:rsidP="0097085B">
      <w:pPr>
        <w:tabs>
          <w:tab w:val="clear" w:pos="454"/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="00FF43DE" w:rsidRPr="002759E0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  <w:lang w:val="en-GB"/>
        </w:rPr>
        <w:t>การให้</w:t>
      </w:r>
      <w:r w:rsidR="00FF43DE" w:rsidRPr="002759E0">
        <w:rPr>
          <w:rFonts w:asciiTheme="majorBidi" w:hAnsiTheme="majorBidi" w:cstheme="majorBidi"/>
          <w:sz w:val="30"/>
          <w:szCs w:val="30"/>
          <w:cs/>
          <w:lang w:val="en-GB"/>
        </w:rPr>
        <w:t>บริการแยกจากกัน หาก</w:t>
      </w: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>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2759E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2759E0">
        <w:rPr>
          <w:rFonts w:asciiTheme="majorBidi" w:hAnsiTheme="majorBidi" w:cstheme="majorBidi"/>
          <w:sz w:val="30"/>
          <w:szCs w:val="30"/>
          <w:cs/>
        </w:rPr>
        <w:t>ของ</w:t>
      </w: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10424684" w14:textId="5997F9E9" w:rsidR="00493B2B" w:rsidRPr="002759E0" w:rsidRDefault="00493B2B" w:rsidP="00270F58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55A4EE1A" w14:textId="1FA90401" w:rsidR="003B6A5C" w:rsidRPr="002759E0" w:rsidRDefault="00493B2B" w:rsidP="002A307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27C1A75C" w14:textId="04EB6596" w:rsidR="00493B2B" w:rsidRPr="002759E0" w:rsidRDefault="00493B2B" w:rsidP="00EB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/บริษัทรับรู้รายได้ก่อนที่จะมีสิทธิที่ปราศจากเงื่อนไขในการได้รับ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2759E0">
        <w:rPr>
          <w:rFonts w:asciiTheme="majorBidi" w:hAnsiTheme="majorBidi" w:cstheme="majorBid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บริษัทคาดว่าจะได้รับหัก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2759E0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/บริษัทมีสิทธิที่ปราศจากเงื่อนไขในการได้รับสิ่งตอบแทน</w:t>
      </w:r>
    </w:p>
    <w:p w14:paraId="4B3E38AE" w14:textId="77777777" w:rsidR="00493B2B" w:rsidRPr="002759E0" w:rsidRDefault="00493B2B" w:rsidP="00EB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2"/>
          <w:szCs w:val="22"/>
        </w:rPr>
      </w:pPr>
    </w:p>
    <w:p w14:paraId="2D115742" w14:textId="44AE085C" w:rsidR="00493B2B" w:rsidRPr="002759E0" w:rsidRDefault="00493B2B" w:rsidP="00EB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บริษัทรับรู้รายได้ที่เกี่ยวข้อง </w:t>
      </w:r>
    </w:p>
    <w:p w14:paraId="5C9CDE20" w14:textId="77777777" w:rsidR="00493B2B" w:rsidRPr="002759E0" w:rsidRDefault="00493B2B" w:rsidP="00F9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37C4383" w14:textId="69231A41" w:rsidR="003B6A5C" w:rsidRPr="002759E0" w:rsidRDefault="00493B2B" w:rsidP="002A307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สินทรัพย์ต้นทุนของสัญญา</w:t>
      </w:r>
    </w:p>
    <w:p w14:paraId="1103E858" w14:textId="334F47A5" w:rsidR="00493B2B" w:rsidRPr="002759E0" w:rsidRDefault="00493B2B" w:rsidP="001A53AD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5DF52AC5" w14:textId="77777777" w:rsidR="00493B2B" w:rsidRPr="002759E0" w:rsidRDefault="00493B2B" w:rsidP="001A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0"/>
          <w:szCs w:val="20"/>
          <w:cs/>
        </w:rPr>
      </w:pPr>
    </w:p>
    <w:p w14:paraId="365B562F" w14:textId="3220C01F" w:rsidR="00493B2B" w:rsidRPr="002759E0" w:rsidRDefault="00493B2B" w:rsidP="001A53AD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1596E42" w14:textId="77777777" w:rsidR="00540F88" w:rsidRPr="002759E0" w:rsidRDefault="00540F88" w:rsidP="00270F58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CC"/>
          <w:sz w:val="20"/>
          <w:szCs w:val="20"/>
          <w:shd w:val="clear" w:color="auto" w:fill="D9D9D9"/>
        </w:rPr>
      </w:pPr>
    </w:p>
    <w:p w14:paraId="7A0433E7" w14:textId="0AB01849" w:rsidR="00360150" w:rsidRPr="002759E0" w:rsidRDefault="00421B26" w:rsidP="00B8101A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รายได้อื่น</w:t>
      </w:r>
      <w:r w:rsidR="00B8101A" w:rsidRPr="002759E0">
        <w:rPr>
          <w:rFonts w:asciiTheme="majorBidi" w:hAnsiTheme="majorBidi" w:cstheme="majorBidi"/>
          <w:i/>
          <w:iCs/>
        </w:rPr>
        <w:br/>
      </w:r>
    </w:p>
    <w:p w14:paraId="328F6817" w14:textId="51369F67" w:rsidR="00F20805" w:rsidRPr="002759E0" w:rsidRDefault="00421B26" w:rsidP="003B6A5C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>รายได้อื่น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  <w:lang w:val="en-GB"/>
        </w:rPr>
        <w:t>ซึ่ง</w:t>
      </w: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ประกอบด้วยเงินปันผล ดอกเบี้ยรับและอื่นๆ </w:t>
      </w:r>
      <w:r w:rsidR="00FF43DE" w:rsidRPr="002759E0">
        <w:rPr>
          <w:rFonts w:asciiTheme="majorBidi" w:hAnsiTheme="majorBidi" w:cstheme="majorBidi"/>
          <w:i/>
          <w:sz w:val="30"/>
          <w:szCs w:val="30"/>
          <w:cs/>
        </w:rPr>
        <w:t>โดยทั่วไปบันทึก</w:t>
      </w:r>
      <w:r w:rsidR="00FF43DE" w:rsidRPr="002759E0">
        <w:rPr>
          <w:rFonts w:asciiTheme="majorBidi" w:hAnsiTheme="majorBidi" w:cstheme="majorBidi" w:hint="cs"/>
          <w:i/>
          <w:sz w:val="30"/>
          <w:szCs w:val="30"/>
          <w:cs/>
        </w:rPr>
        <w:t>ด้วย</w:t>
      </w:r>
      <w:r w:rsidR="00FF43DE" w:rsidRPr="002759E0">
        <w:rPr>
          <w:rFonts w:asciiTheme="majorBidi" w:hAnsiTheme="majorBidi" w:cstheme="majorBidi"/>
          <w:i/>
          <w:sz w:val="30"/>
          <w:szCs w:val="30"/>
          <w:cs/>
        </w:rPr>
        <w:t>เกณฑ์คงค้าง ยกเว้น</w:t>
      </w: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เงินปันผลรับบันทึกในกำไรหรือขาดทุนในวันที่กลุ่มบริษัท/บริษัทมีสิทธิได้รับเงินปันผล</w:t>
      </w:r>
      <w:r w:rsidR="00F20805" w:rsidRPr="002759E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B651D6D" w14:textId="77777777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lastRenderedPageBreak/>
        <w:t xml:space="preserve">ภาษีเงินได้ </w:t>
      </w:r>
    </w:p>
    <w:p w14:paraId="3126B7EA" w14:textId="77777777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56A5344" w14:textId="774CEF46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759E0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D844EC2" w14:textId="77777777" w:rsidR="003B4D08" w:rsidRPr="002759E0" w:rsidRDefault="003B4D08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092794" w14:textId="595A312F" w:rsidR="001924CD" w:rsidRPr="002759E0" w:rsidRDefault="001924CD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2759E0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40245E" w14:textId="77777777" w:rsidR="00932E75" w:rsidRPr="002759E0" w:rsidRDefault="00932E75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00E8D" w14:textId="219A1F79" w:rsidR="001924CD" w:rsidRPr="002759E0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90E76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FA687D" w:rsidRPr="002759E0">
        <w:rPr>
          <w:rFonts w:asciiTheme="majorBidi" w:hAnsiTheme="majorBidi" w:cstheme="majorBidi"/>
          <w:sz w:val="30"/>
          <w:szCs w:val="30"/>
          <w:cs/>
        </w:rPr>
        <w:t>องกับเงินลงทุนในบริษัทย่อย</w:t>
      </w:r>
      <w:r w:rsidR="00EB3703" w:rsidRPr="002759E0">
        <w:rPr>
          <w:rFonts w:asciiTheme="majorBidi" w:hAnsiTheme="majorBidi" w:cstheme="majorBidi" w:hint="cs"/>
          <w:sz w:val="30"/>
          <w:szCs w:val="30"/>
          <w:cs/>
        </w:rPr>
        <w:t xml:space="preserve"> บริษัทร่วม </w:t>
      </w:r>
      <w:r w:rsidR="00FA687D" w:rsidRPr="002759E0">
        <w:rPr>
          <w:rFonts w:asciiTheme="majorBidi" w:hAnsiTheme="majorBidi" w:cstheme="majorBidi"/>
          <w:sz w:val="30"/>
          <w:szCs w:val="30"/>
          <w:cs/>
        </w:rPr>
        <w:t>และ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การร่วมค้าหากเป็นไปได้ว่าจะไม่มีการกลับรายการในอนาคตอันใกล้   </w:t>
      </w:r>
    </w:p>
    <w:p w14:paraId="1EFB2059" w14:textId="77777777" w:rsidR="001924CD" w:rsidRPr="002759E0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4CA2E" w14:textId="2795A97E" w:rsidR="001924CD" w:rsidRPr="002759E0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F43DE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FF43DE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F43DE" w:rsidRPr="002759E0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F9D0400" w14:textId="77777777" w:rsidR="001924CD" w:rsidRPr="002759E0" w:rsidRDefault="001924CD" w:rsidP="00270F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7DDE9" w14:textId="76A964BD" w:rsidR="001D7943" w:rsidRPr="002759E0" w:rsidRDefault="003B4D08" w:rsidP="003B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E32E687" w14:textId="77777777" w:rsidR="00F039BD" w:rsidRPr="002759E0" w:rsidRDefault="00F039BD" w:rsidP="00346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2A2F5" w14:textId="77777777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 xml:space="preserve">กำไรต่อหุ้น </w:t>
      </w:r>
    </w:p>
    <w:p w14:paraId="62F269A4" w14:textId="77777777" w:rsidR="001924CD" w:rsidRPr="002759E0" w:rsidRDefault="001924C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</w:rPr>
      </w:pPr>
    </w:p>
    <w:p w14:paraId="08CBB437" w14:textId="3B6736A6" w:rsidR="008A018B" w:rsidRPr="002759E0" w:rsidRDefault="00E1673F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ด้วยจำนวนหุ้นสามัญ</w:t>
      </w:r>
      <w:r w:rsidR="00272C9B" w:rsidRPr="002759E0">
        <w:rPr>
          <w:rFonts w:asciiTheme="majorBidi" w:hAnsiTheme="majorBidi" w:cstheme="majorBidi"/>
          <w:b/>
          <w:sz w:val="30"/>
          <w:szCs w:val="30"/>
          <w:cs/>
        </w:rPr>
        <w:br/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กำไรต่อหุ้นปรับลด</w:t>
      </w:r>
      <w:r w:rsidR="003B4D08" w:rsidRPr="002759E0">
        <w:rPr>
          <w:rFonts w:asciiTheme="majorBidi" w:hAnsiTheme="majorBidi" w:cstheme="majorBidi" w:hint="cs"/>
          <w:b/>
          <w:sz w:val="30"/>
          <w:szCs w:val="30"/>
          <w:cs/>
        </w:rPr>
        <w:t>สำหรับหุ้นสามัญ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3B4D08" w:rsidRPr="002759E0">
        <w:rPr>
          <w:rFonts w:asciiTheme="majorBidi" w:hAnsiTheme="majorBidi" w:cstheme="majorBidi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01A84E42" w14:textId="77777777" w:rsidR="0034678A" w:rsidRPr="002759E0" w:rsidRDefault="0034678A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9CD4A38" w14:textId="77777777" w:rsidR="00203C63" w:rsidRPr="002759E0" w:rsidRDefault="00203C63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</w:rPr>
      </w:pPr>
    </w:p>
    <w:p w14:paraId="23A50E94" w14:textId="77777777" w:rsidR="00271335" w:rsidRPr="002759E0" w:rsidRDefault="00271335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  <w:cs/>
        </w:rPr>
      </w:pPr>
      <w:r w:rsidRPr="002759E0">
        <w:rPr>
          <w:rFonts w:asciiTheme="majorBidi" w:hAnsiTheme="majorBidi" w:cstheme="majorBidi"/>
          <w:i/>
          <w:iCs/>
          <w:cs/>
        </w:rPr>
        <w:lastRenderedPageBreak/>
        <w:t>บุคคลหรือกิจการที่เกี่ยวข้องกัน</w:t>
      </w:r>
    </w:p>
    <w:p w14:paraId="0E2CFB24" w14:textId="77777777" w:rsidR="00271335" w:rsidRPr="002759E0" w:rsidRDefault="00271335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</w:rPr>
      </w:pPr>
    </w:p>
    <w:p w14:paraId="6EAB5078" w14:textId="4CA4944E" w:rsidR="00271335" w:rsidRPr="002759E0" w:rsidRDefault="00271335" w:rsidP="00270F5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 หรือกลุ่มบริษัท</w:t>
      </w:r>
      <w:r w:rsidRPr="002759E0">
        <w:rPr>
          <w:rFonts w:asciiTheme="majorBidi" w:hAnsiTheme="majorBidi" w:cstheme="majorBidi"/>
          <w:b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DA6254" w14:textId="77777777" w:rsidR="00C54148" w:rsidRPr="002759E0" w:rsidRDefault="00C54148" w:rsidP="00270F58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hd w:val="clear" w:color="auto" w:fill="D9D9D9"/>
        </w:rPr>
      </w:pPr>
    </w:p>
    <w:p w14:paraId="19D0CA6F" w14:textId="3FC8E806" w:rsidR="001924CD" w:rsidRPr="002759E0" w:rsidRDefault="001924CD" w:rsidP="00270F58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asciiTheme="majorBidi" w:hAnsiTheme="majorBidi" w:cstheme="majorBidi"/>
          <w:i/>
          <w:iCs/>
        </w:rPr>
      </w:pPr>
      <w:r w:rsidRPr="002759E0">
        <w:rPr>
          <w:rFonts w:asciiTheme="majorBidi" w:hAnsiTheme="majorBidi" w:cstheme="majorBidi"/>
          <w:i/>
          <w:iCs/>
          <w:cs/>
        </w:rPr>
        <w:t>รายงานทางการเงินจำแนกตามส่วนงาน</w:t>
      </w:r>
    </w:p>
    <w:p w14:paraId="79F2B95F" w14:textId="77777777" w:rsidR="001924CD" w:rsidRPr="002759E0" w:rsidRDefault="001924CD" w:rsidP="00270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6FBE626D" w14:textId="71C17E70" w:rsidR="001924CD" w:rsidRPr="002759E0" w:rsidRDefault="001924CD" w:rsidP="00270F58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F20805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F20805" w:rsidRPr="002759E0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กำไรจากการขายเงินลงทุน ส่วนแบ่งกำไรจากเงินลงทุนใน</w:t>
      </w:r>
      <w:r w:rsidR="00907DA4" w:rsidRPr="002759E0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  <w:r w:rsidRPr="002759E0">
        <w:rPr>
          <w:rFonts w:asciiTheme="majorBidi" w:hAnsiTheme="majorBidi" w:cstheme="majorBidi"/>
          <w:sz w:val="30"/>
          <w:szCs w:val="30"/>
          <w:cs/>
        </w:rPr>
        <w:t>ซึ่งบันทึกบัญชีตามวิธีส่วนได้เสีย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เงินปันผลรับและค่าใช้จ่ายส่วนกลาง </w:t>
      </w:r>
    </w:p>
    <w:p w14:paraId="3C34302C" w14:textId="6C297F29" w:rsidR="004557E6" w:rsidRPr="002759E0" w:rsidRDefault="00455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</w:p>
    <w:p w14:paraId="36BF6ECF" w14:textId="5EFA1CEA" w:rsidR="007470B9" w:rsidRPr="002759E0" w:rsidRDefault="007470B9" w:rsidP="00270F58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การซื้อและจำหน่ายบริษัทย่อยและส่วนได้เสียที่ไม่มีอำนาจควบคุม</w:t>
      </w:r>
    </w:p>
    <w:p w14:paraId="690ACCA5" w14:textId="77777777" w:rsidR="007470B9" w:rsidRPr="002759E0" w:rsidRDefault="007470B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lang w:val="th-TH"/>
        </w:rPr>
      </w:pPr>
    </w:p>
    <w:p w14:paraId="5E59C0CA" w14:textId="2CC37434" w:rsidR="00D51975" w:rsidRPr="002759E0" w:rsidRDefault="00D51975" w:rsidP="00FC7B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7E6CC8" w:rsidRPr="002759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เพิ่มทุนใน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3445DFF9" w14:textId="0C9DC0CC" w:rsidR="00C436EE" w:rsidRPr="002759E0" w:rsidRDefault="00C436EE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2F79137" w14:textId="4FEC1E93" w:rsidR="00282EDC" w:rsidRPr="002759E0" w:rsidRDefault="006D00C9" w:rsidP="00282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  <w:t>256</w:t>
      </w:r>
      <w:r w:rsidR="00282EDC" w:rsidRPr="002759E0">
        <w:rPr>
          <w:rFonts w:asciiTheme="majorBidi" w:hAnsiTheme="majorBidi" w:cstheme="majorBidi" w:hint="cs"/>
          <w:b/>
          <w:bCs/>
          <w:i/>
          <w:iCs/>
          <w:sz w:val="30"/>
          <w:szCs w:val="30"/>
          <w:u w:val="single"/>
          <w:cs/>
        </w:rPr>
        <w:t>5</w:t>
      </w:r>
    </w:p>
    <w:p w14:paraId="0B3267E2" w14:textId="3E7F7020" w:rsidR="00282EDC" w:rsidRPr="002759E0" w:rsidRDefault="00282EDC" w:rsidP="00282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3B00BC" w14:textId="19B13BB0" w:rsidR="00282EDC" w:rsidRPr="002759E0" w:rsidRDefault="00282EDC" w:rsidP="00282EDC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 w:hint="cs"/>
          <w:sz w:val="30"/>
          <w:szCs w:val="30"/>
          <w:cs/>
        </w:rPr>
        <w:t>ในเดือนเมษายน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ล็อกซเล่ย์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เทรดดิ้ง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ได้เพิ่มทุนจดทะเบียนจากจำนวน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50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100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50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A980E00" w14:textId="77777777" w:rsidR="00282EDC" w:rsidRPr="002759E0" w:rsidRDefault="00282EDC" w:rsidP="00282EDC">
      <w:pPr>
        <w:spacing w:line="240" w:lineRule="auto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3D169793" w14:textId="69BE2A33" w:rsidR="00282EDC" w:rsidRPr="002759E0" w:rsidRDefault="00282EDC" w:rsidP="002D7A71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 w:hint="cs"/>
          <w:sz w:val="30"/>
          <w:szCs w:val="30"/>
          <w:cs/>
        </w:rPr>
        <w:t>ในเดือนสิงหาคม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ล็อกซเล่ย์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เพาเวอร์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ซิสเต็มส์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ได้เพิ่มทุนจดทะเบียนจากจำนวน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50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100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ล้านบาทและเรียกชำระแล้วทั้งจำนวน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99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50</w:t>
      </w:r>
      <w:r w:rsidR="00240EE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65E5C2" w14:textId="432C0749" w:rsidR="007E6CC8" w:rsidRPr="002759E0" w:rsidRDefault="007E6CC8" w:rsidP="002D7A71">
      <w:pPr>
        <w:spacing w:line="240" w:lineRule="auto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B20641F" w14:textId="4F542A17" w:rsidR="007E6CC8" w:rsidRPr="002759E0" w:rsidRDefault="007E6CC8" w:rsidP="007E6CC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 w:hint="cs"/>
          <w:cs/>
          <w:lang w:val="en-US"/>
        </w:rPr>
        <w:t>ในเดือนพฤศจิกายน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lang w:val="en-US"/>
        </w:rPr>
        <w:t>2565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บริษัท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ล็อกซเล่ย์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อีโวลูชั่น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เทคโนโลยี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จำกัด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ซึ่งเป็นบริษัทย่อยของบริษัท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ได้เพิ่มทุนจดทะเบียนจากจำนวน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lang w:val="en-US"/>
        </w:rPr>
        <w:t>40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เป็นจำนวน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lang w:val="en-US"/>
        </w:rPr>
        <w:t>50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โดยทางบริษัทไม่ประสงค์จะใช้สิทธิเพิ่มทุนดังกล่าว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ส่งผลให้บริษัทมีสัดส่วนการถือหุ้นในบริษัทย่อยดังกล่าวลดลงจากร้อยละ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lang w:val="en-US"/>
        </w:rPr>
        <w:t>99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เป็นร้อยละ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lang w:val="en-US"/>
        </w:rPr>
        <w:t>80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กลุ่มบริษัทมีขาดทุนจากการเปลี่ยนสัดส่วนการถือหุ้นดังกล่าวจำนวน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lang w:val="en-US"/>
        </w:rPr>
        <w:t>1.6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ซึ่งบันทึกอยู่ภายใต้บัญชี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/>
          <w:cs/>
          <w:lang w:val="en-US"/>
        </w:rPr>
        <w:t>“</w:t>
      </w:r>
      <w:r w:rsidRPr="002759E0">
        <w:rPr>
          <w:rFonts w:asciiTheme="majorBidi" w:hAnsiTheme="majorBidi" w:cstheme="majorBidi" w:hint="cs"/>
          <w:cs/>
          <w:lang w:val="en-US"/>
        </w:rPr>
        <w:t>การเปลี่ยนแปลงสัดส่วนการถือหุ้นในบริษัทย่อย</w:t>
      </w:r>
      <w:r w:rsidRPr="002759E0">
        <w:rPr>
          <w:rFonts w:asciiTheme="majorBidi" w:hAnsiTheme="majorBidi" w:cstheme="majorBidi" w:hint="eastAsia"/>
          <w:cs/>
          <w:lang w:val="en-US"/>
        </w:rPr>
        <w:t>”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ใน</w:t>
      </w:r>
      <w:r w:rsidRPr="002759E0">
        <w:rPr>
          <w:rFonts w:asciiTheme="majorBidi" w:hAnsiTheme="majorBidi" w:cs="Angsana New" w:hint="cs"/>
          <w:cs/>
          <w:lang w:val="en-US"/>
        </w:rPr>
        <w:t>ส่วนเกินทุนอื่นของส่วนของผู้ถือหุ้น</w:t>
      </w:r>
    </w:p>
    <w:p w14:paraId="2E0ECB91" w14:textId="77777777" w:rsidR="0034678A" w:rsidRPr="002759E0" w:rsidRDefault="0034678A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</w:rPr>
      </w:pPr>
    </w:p>
    <w:p w14:paraId="77AE1E15" w14:textId="5F35CD38" w:rsidR="004168F2" w:rsidRPr="002759E0" w:rsidRDefault="006D00C9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  <w:lastRenderedPageBreak/>
        <w:t>2564</w:t>
      </w:r>
    </w:p>
    <w:p w14:paraId="6DC50888" w14:textId="77777777" w:rsidR="004168F2" w:rsidRPr="002759E0" w:rsidRDefault="004168F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D5EFF85" w14:textId="03E15E78" w:rsidR="00197BF0" w:rsidRPr="002759E0" w:rsidRDefault="00197BF0" w:rsidP="00F36866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2759E0">
        <w:rPr>
          <w:rFonts w:asciiTheme="majorBidi" w:hAnsiTheme="majorBidi" w:cstheme="majorBidi" w:hint="cs"/>
          <w:spacing w:val="-2"/>
          <w:cs/>
          <w:lang w:val="en-US"/>
        </w:rPr>
        <w:t>ในเดือน</w:t>
      </w:r>
      <w:r w:rsidR="008A2090" w:rsidRPr="002759E0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lang w:val="en-US"/>
        </w:rPr>
        <w:t>2564</w:t>
      </w:r>
      <w:r w:rsidRPr="002759E0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บริษัทย่อยแห่งหนึ่งได้ลงทุนในบริษัท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ไพลิน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ซีพอร์ท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จำกัด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บริษัทดังกล่าว</w:t>
      </w:r>
      <w:r w:rsidR="00F36866" w:rsidRPr="002759E0">
        <w:rPr>
          <w:rFonts w:asciiTheme="majorBidi" w:hAnsiTheme="majorBidi" w:cs="Angsana New" w:hint="cs"/>
          <w:spacing w:val="-2"/>
          <w:cs/>
          <w:lang w:val="en-US"/>
        </w:rPr>
        <w:t>ประกอบกิจการ</w:t>
      </w:r>
      <w:r w:rsidR="00F36866" w:rsidRPr="002759E0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F36866" w:rsidRPr="002759E0">
        <w:rPr>
          <w:rFonts w:asciiTheme="majorBidi" w:hAnsiTheme="majorBidi" w:cs="Angsana New" w:hint="cs"/>
          <w:spacing w:val="-2"/>
          <w:cs/>
          <w:lang w:val="en-US"/>
        </w:rPr>
        <w:t>จัดจำหน่ายวัตถุดิบและผลิตภัณฑ์อาหาร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โดยมีทุนจดทะเบียน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lang w:val="en-US"/>
        </w:rPr>
        <w:t>3</w:t>
      </w:r>
      <w:r w:rsidRPr="002759E0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และมีทุนชำระแล้ว</w:t>
      </w:r>
      <w:r w:rsidR="008A2090" w:rsidRPr="002759E0">
        <w:rPr>
          <w:rFonts w:asciiTheme="majorBidi" w:hAnsiTheme="majorBidi" w:cstheme="majorBidi" w:hint="cs"/>
          <w:spacing w:val="-2"/>
          <w:cs/>
          <w:lang w:val="en-US"/>
        </w:rPr>
        <w:t>ทั้งจำนวน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บริษัทย่อยได้ถือหุ้นและมีสิทธิออกเสียงในบริษัทย่อยทางอ้อมดังกล่าวร้อยละ</w:t>
      </w:r>
      <w:r w:rsidR="000324DE" w:rsidRPr="002759E0">
        <w:rPr>
          <w:rFonts w:asciiTheme="majorBidi" w:hAnsiTheme="majorBidi" w:cstheme="majorBidi"/>
          <w:spacing w:val="-2"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lang w:val="en-US"/>
        </w:rPr>
        <w:t>99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(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สัดส่วนการถือหุ้นทางอ้อมของกลุ่มบริษัท</w:t>
      </w:r>
      <w:r w:rsidR="00750246" w:rsidRPr="002759E0">
        <w:rPr>
          <w:rFonts w:asciiTheme="majorBidi" w:hAnsiTheme="majorBidi" w:cstheme="majorBidi"/>
          <w:spacing w:val="-2"/>
          <w:cs/>
          <w:lang w:val="en-US"/>
        </w:rPr>
        <w:br/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ร้อยละ</w:t>
      </w:r>
      <w:r w:rsidRPr="002759E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lang w:val="en-US"/>
        </w:rPr>
        <w:t>60</w:t>
      </w:r>
      <w:r w:rsidRPr="002759E0">
        <w:rPr>
          <w:rFonts w:asciiTheme="majorBidi" w:hAnsiTheme="majorBidi" w:cstheme="majorBidi"/>
          <w:spacing w:val="-2"/>
          <w:lang w:val="en-US"/>
        </w:rPr>
        <w:t xml:space="preserve">)  </w:t>
      </w:r>
      <w:r w:rsidRPr="002759E0">
        <w:rPr>
          <w:rFonts w:asciiTheme="majorBidi" w:hAnsiTheme="majorBidi" w:cstheme="majorBidi" w:hint="cs"/>
          <w:spacing w:val="-2"/>
          <w:cs/>
          <w:lang w:val="en-US"/>
        </w:rPr>
        <w:t>กลุ่มบริษัทได้นำบริษัทย่อยทางอ้อมดังกล่าวมาจัดทำงบการเงินรวม</w:t>
      </w:r>
      <w:r w:rsidR="00750246" w:rsidRPr="002759E0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สำหรับปีสิ้นสุดวันที่ </w:t>
      </w:r>
      <w:r w:rsidR="006D00C9" w:rsidRPr="002759E0">
        <w:rPr>
          <w:rFonts w:asciiTheme="majorBidi" w:hAnsiTheme="majorBidi" w:cstheme="majorBidi"/>
          <w:spacing w:val="-2"/>
          <w:lang w:val="en-US"/>
        </w:rPr>
        <w:t>31</w:t>
      </w:r>
      <w:r w:rsidR="00750246" w:rsidRPr="002759E0">
        <w:rPr>
          <w:rFonts w:asciiTheme="majorBidi" w:hAnsiTheme="majorBidi" w:cstheme="majorBidi"/>
          <w:spacing w:val="-2"/>
          <w:lang w:val="en-US"/>
        </w:rPr>
        <w:t xml:space="preserve"> </w:t>
      </w:r>
      <w:r w:rsidR="00750246" w:rsidRPr="002759E0">
        <w:rPr>
          <w:rFonts w:asciiTheme="majorBidi" w:hAnsiTheme="majorBidi" w:cstheme="majorBidi" w:hint="cs"/>
          <w:spacing w:val="-2"/>
          <w:cs/>
          <w:lang w:val="en-US"/>
        </w:rPr>
        <w:t xml:space="preserve">ธันวาคม </w:t>
      </w:r>
      <w:r w:rsidR="006D00C9" w:rsidRPr="002759E0">
        <w:rPr>
          <w:rFonts w:asciiTheme="majorBidi" w:hAnsiTheme="majorBidi" w:cstheme="majorBidi"/>
          <w:spacing w:val="-2"/>
          <w:lang w:val="en-US"/>
        </w:rPr>
        <w:t>2564</w:t>
      </w:r>
      <w:r w:rsidR="00750246" w:rsidRPr="002759E0">
        <w:rPr>
          <w:rFonts w:asciiTheme="majorBidi" w:hAnsiTheme="majorBidi" w:cstheme="majorBidi" w:hint="cs"/>
          <w:spacing w:val="-2"/>
          <w:cs/>
          <w:lang w:val="en-US"/>
        </w:rPr>
        <w:t xml:space="preserve"> การนำงบการเงินของบริษัทดังกล่าวมาจัดทำงบการเงินรวมไม่มีผลกระทบที่เป็นสาระสำคัญกับงบการเงินรวม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p w14:paraId="77F1DB5C" w14:textId="77777777" w:rsidR="007E6CC8" w:rsidRPr="002759E0" w:rsidRDefault="007E6CC8" w:rsidP="00F36866">
      <w:pPr>
        <w:pStyle w:val="a"/>
        <w:tabs>
          <w:tab w:val="left" w:pos="765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239AE8" w14:textId="77777777" w:rsidR="00B73BB1" w:rsidRPr="002759E0" w:rsidRDefault="00B73BB1" w:rsidP="00FC7B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การซื้อส่วนได้เสียในบริษัทย่อยโดยอำนาจการควบคุมไม่เปลี่ยนแปลง</w:t>
      </w:r>
    </w:p>
    <w:p w14:paraId="71D9C5D9" w14:textId="77777777" w:rsidR="00444DCE" w:rsidRPr="002759E0" w:rsidRDefault="00444DCE" w:rsidP="00270F58">
      <w:pPr>
        <w:pStyle w:val="BodyText2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u w:val="single"/>
          <w:lang w:val="en-US"/>
        </w:rPr>
      </w:pPr>
    </w:p>
    <w:p w14:paraId="7FB98CEF" w14:textId="2E40A7D2" w:rsidR="0065193C" w:rsidRPr="002759E0" w:rsidRDefault="006D00C9" w:rsidP="00270F58">
      <w:pPr>
        <w:pStyle w:val="BodyText2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2759E0"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2564</w:t>
      </w:r>
    </w:p>
    <w:p w14:paraId="0C60BC3E" w14:textId="77777777" w:rsidR="0065193C" w:rsidRPr="002759E0" w:rsidRDefault="0065193C" w:rsidP="00270F58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18"/>
          <w:cs/>
        </w:rPr>
      </w:pPr>
    </w:p>
    <w:p w14:paraId="1A8F49EB" w14:textId="1594BC3C" w:rsidR="004B0E48" w:rsidRPr="002759E0" w:rsidRDefault="00197BF0" w:rsidP="00197BF0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759E0">
        <w:rPr>
          <w:rFonts w:asciiTheme="majorBidi" w:hAnsiTheme="majorBidi" w:cstheme="majorBidi" w:hint="cs"/>
          <w:cs/>
          <w:lang w:val="en-US"/>
        </w:rPr>
        <w:t>ในเดือนธันวาคม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2564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บริษัทได้ซื้อหุ้นของบริษัท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เดอะ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ฟู้ดซอร์ส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จำกัด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ซึ่งเป็นบริษัทย่อยเพิ่มจากผู้ถือหุ้น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F90E76" w:rsidRPr="002759E0">
        <w:rPr>
          <w:rFonts w:asciiTheme="majorBidi" w:hAnsiTheme="majorBidi" w:cstheme="majorBidi"/>
          <w:spacing w:val="-2"/>
          <w:lang w:val="en-US"/>
        </w:rPr>
        <w:br/>
      </w:r>
      <w:r w:rsidRPr="002759E0">
        <w:rPr>
          <w:rFonts w:asciiTheme="majorBidi" w:hAnsiTheme="majorBidi" w:cstheme="majorBidi" w:hint="cs"/>
          <w:cs/>
          <w:lang w:val="en-US"/>
        </w:rPr>
        <w:t>ของบริษัทย่อย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30</w:t>
      </w:r>
      <w:r w:rsidRPr="002759E0">
        <w:rPr>
          <w:rFonts w:asciiTheme="majorBidi" w:hAnsiTheme="majorBidi" w:cstheme="majorBidi"/>
          <w:lang w:val="en-US"/>
        </w:rPr>
        <w:t>,</w:t>
      </w:r>
      <w:r w:rsidR="006D00C9" w:rsidRPr="002759E0">
        <w:rPr>
          <w:rFonts w:asciiTheme="majorBidi" w:hAnsiTheme="majorBidi" w:cstheme="majorBidi"/>
          <w:lang w:val="en-US"/>
        </w:rPr>
        <w:t>000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หุ้น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เป็นจำนวนเงิน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3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90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เป็นร้อยละ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99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กลุ่มบริษัทรับรู้ส่วนได้เสียที่ไม่มีอำนาจควบคุมลดลงเป็นจำนวน</w:t>
      </w:r>
      <w:r w:rsidR="008A2090" w:rsidRPr="002759E0">
        <w:rPr>
          <w:rFonts w:asciiTheme="majorBidi" w:hAnsiTheme="majorBidi" w:cstheme="majorBidi"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3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และมี</w:t>
      </w:r>
      <w:r w:rsidR="00993AAA" w:rsidRPr="002759E0">
        <w:rPr>
          <w:rFonts w:asciiTheme="majorBidi" w:hAnsiTheme="majorBidi" w:cstheme="majorBidi" w:hint="cs"/>
          <w:cs/>
          <w:lang w:val="en-US"/>
        </w:rPr>
        <w:t>ขาดทุน</w:t>
      </w:r>
      <w:r w:rsidRPr="002759E0">
        <w:rPr>
          <w:rFonts w:asciiTheme="majorBidi" w:hAnsiTheme="majorBidi" w:cstheme="majorBidi" w:hint="cs"/>
          <w:cs/>
          <w:lang w:val="en-US"/>
        </w:rPr>
        <w:t>จากการเปลี่ยนสัดส่วนจำนวน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3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ซึ่งบันทึกอยู่ภายใต้บัญชี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60EC4" w:rsidRPr="002759E0">
        <w:rPr>
          <w:rFonts w:asciiTheme="majorBidi" w:hAnsiTheme="majorBidi" w:cstheme="majorBidi"/>
          <w:cs/>
          <w:lang w:val="en-US"/>
        </w:rPr>
        <w:br/>
      </w:r>
      <w:r w:rsidRPr="002759E0">
        <w:rPr>
          <w:rFonts w:asciiTheme="majorBidi" w:hAnsiTheme="majorBidi" w:cstheme="majorBidi"/>
          <w:cs/>
          <w:lang w:val="en-US"/>
        </w:rPr>
        <w:t>“</w:t>
      </w:r>
      <w:r w:rsidRPr="002759E0">
        <w:rPr>
          <w:rFonts w:asciiTheme="majorBidi" w:hAnsiTheme="majorBidi" w:cstheme="majorBidi" w:hint="cs"/>
          <w:cs/>
          <w:lang w:val="en-US"/>
        </w:rPr>
        <w:t>การเปลี่ยนแปลงสัดส่วนการถือหุ้นในบริษัทย่อย</w:t>
      </w:r>
      <w:r w:rsidRPr="002759E0">
        <w:rPr>
          <w:rFonts w:asciiTheme="majorBidi" w:hAnsiTheme="majorBidi" w:cstheme="majorBidi" w:hint="eastAsia"/>
          <w:cs/>
          <w:lang w:val="en-US"/>
        </w:rPr>
        <w:t>”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F20805" w:rsidRPr="002759E0">
        <w:rPr>
          <w:rFonts w:asciiTheme="majorBidi" w:hAnsiTheme="majorBidi" w:cstheme="majorBidi" w:hint="cs"/>
          <w:cs/>
          <w:lang w:val="en-US"/>
        </w:rPr>
        <w:t>ใน</w:t>
      </w:r>
      <w:r w:rsidR="00C04C14" w:rsidRPr="002759E0">
        <w:rPr>
          <w:rFonts w:asciiTheme="majorBidi" w:hAnsiTheme="majorBidi" w:cs="Angsana New" w:hint="cs"/>
          <w:cs/>
          <w:lang w:val="en-US"/>
        </w:rPr>
        <w:t>ส่วนเกินทุนอื่น</w:t>
      </w:r>
      <w:r w:rsidR="00F20805" w:rsidRPr="002759E0">
        <w:rPr>
          <w:rFonts w:asciiTheme="majorBidi" w:hAnsiTheme="majorBidi" w:cs="Angsana New" w:hint="cs"/>
          <w:cs/>
          <w:lang w:val="en-US"/>
        </w:rPr>
        <w:t>ของส่วนของผู้ถือหุ้น</w:t>
      </w:r>
    </w:p>
    <w:p w14:paraId="7064A014" w14:textId="77777777" w:rsidR="00197BF0" w:rsidRPr="002759E0" w:rsidRDefault="00197BF0" w:rsidP="00197BF0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061381D5" w14:textId="77777777" w:rsidR="00DE0467" w:rsidRPr="002759E0" w:rsidRDefault="00DE0467" w:rsidP="00FC7B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การจำหน่ายส่วนได้เสียในบริษัทย่อยโดยอำนาจการควบคุมเปลี่ยนแปลง</w:t>
      </w:r>
    </w:p>
    <w:p w14:paraId="7A5285E2" w14:textId="77777777" w:rsidR="00F11460" w:rsidRPr="002759E0" w:rsidRDefault="00F11460" w:rsidP="00270F58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u w:val="single"/>
          <w:lang w:val="en-US"/>
        </w:rPr>
      </w:pPr>
    </w:p>
    <w:p w14:paraId="55D8FA8C" w14:textId="2659CE6D" w:rsidR="007D664A" w:rsidRPr="002759E0" w:rsidRDefault="006D00C9" w:rsidP="001F2696">
      <w:pPr>
        <w:pStyle w:val="BodyText2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2759E0">
        <w:rPr>
          <w:rFonts w:asciiTheme="majorBidi" w:hAnsiTheme="majorBidi" w:cstheme="majorBidi" w:hint="cs"/>
          <w:b/>
          <w:bCs/>
          <w:i/>
          <w:iCs/>
          <w:u w:val="single"/>
          <w:lang w:val="en-US"/>
        </w:rPr>
        <w:t>2565</w:t>
      </w:r>
    </w:p>
    <w:p w14:paraId="0A33126A" w14:textId="56975DE8" w:rsidR="001F2696" w:rsidRPr="002759E0" w:rsidRDefault="001F2696" w:rsidP="00B67E3F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849216B" w14:textId="51D055D7" w:rsidR="001F2696" w:rsidRPr="002759E0" w:rsidRDefault="007D664A" w:rsidP="007D664A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759E0">
        <w:rPr>
          <w:rFonts w:asciiTheme="majorBidi" w:hAnsiTheme="majorBidi" w:cstheme="majorBidi" w:hint="cs"/>
          <w:cs/>
          <w:lang w:val="en-US"/>
        </w:rPr>
        <w:t>ใน</w:t>
      </w:r>
      <w:r w:rsidR="001F2696" w:rsidRPr="002759E0">
        <w:rPr>
          <w:rFonts w:asciiTheme="majorBidi" w:hAnsiTheme="majorBidi" w:cstheme="majorBidi" w:hint="cs"/>
          <w:cs/>
          <w:lang w:val="en-US"/>
        </w:rPr>
        <w:t>เดือน</w:t>
      </w:r>
      <w:r w:rsidR="002E142E" w:rsidRPr="002759E0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6D00C9" w:rsidRPr="002759E0">
        <w:rPr>
          <w:rFonts w:asciiTheme="majorBidi" w:hAnsiTheme="majorBidi" w:cstheme="majorBidi"/>
          <w:lang w:val="en-US"/>
        </w:rPr>
        <w:t>2565</w:t>
      </w:r>
      <w:r w:rsidR="002E142E" w:rsidRPr="002759E0">
        <w:rPr>
          <w:rFonts w:asciiTheme="majorBidi" w:hAnsiTheme="majorBidi" w:cstheme="majorBidi"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บริษัทย่อยทางอ้อมแห่งหนึ่งได้จำหน่ายเงินลงทุนทั้งหมดในบริษัท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กิจการร่วมค้า</w:t>
      </w:r>
      <w:r w:rsidR="002D7A71" w:rsidRPr="002759E0">
        <w:rPr>
          <w:rFonts w:asciiTheme="majorBidi" w:hAnsiTheme="majorBidi" w:cstheme="majorBidi"/>
          <w:lang w:val="en-US"/>
        </w:rPr>
        <w:br/>
      </w:r>
      <w:r w:rsidR="00B67E3F" w:rsidRPr="002759E0">
        <w:rPr>
          <w:rFonts w:asciiTheme="majorBidi" w:hAnsiTheme="majorBidi" w:cstheme="majorBidi" w:hint="cs"/>
          <w:cs/>
          <w:lang w:val="en-US"/>
        </w:rPr>
        <w:t>โปรพรูฟ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โรจนะ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จำกัด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ซึ่งเป็นบริษัทย่อยทางอ้อมของบริษัทให้กับบุคคลอื่นที่ไม่เกี่ยวข้องกัน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เป็นจำนวน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1</w:t>
      </w:r>
      <w:r w:rsidR="007F4248" w:rsidRPr="002759E0">
        <w:rPr>
          <w:rFonts w:asciiTheme="majorBidi" w:hAnsiTheme="majorBidi" w:cstheme="majorBidi"/>
          <w:lang w:val="en-US"/>
        </w:rPr>
        <w:t>.</w:t>
      </w:r>
      <w:r w:rsidR="006D00C9" w:rsidRPr="002759E0">
        <w:rPr>
          <w:rFonts w:asciiTheme="majorBidi" w:hAnsiTheme="majorBidi" w:cstheme="majorBidi"/>
          <w:lang w:val="en-US"/>
        </w:rPr>
        <w:t>4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ส่งผลให้</w:t>
      </w:r>
      <w:r w:rsidR="0097225F" w:rsidRPr="002759E0">
        <w:rPr>
          <w:rFonts w:asciiTheme="majorBidi" w:hAnsiTheme="majorBidi" w:cstheme="majorBidi" w:hint="cs"/>
          <w:cs/>
          <w:lang w:val="en-US"/>
        </w:rPr>
        <w:t>กลุ่ม</w:t>
      </w:r>
      <w:r w:rsidR="00B67E3F" w:rsidRPr="002759E0">
        <w:rPr>
          <w:rFonts w:asciiTheme="majorBidi" w:hAnsiTheme="majorBidi" w:cstheme="majorBidi" w:hint="cs"/>
          <w:cs/>
          <w:lang w:val="en-US"/>
        </w:rPr>
        <w:t>บริษัทสูญเสียอำนาจในการควบคุมบริษัทย่อยดังกล่าว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กลุ่มบริษัทรับรู้ส่วนได้เสียที่ไม่มีอำนาจควบคุมเพิ่มขึ้นเป็นจำนวน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0</w:t>
      </w:r>
      <w:r w:rsidR="007F4248" w:rsidRPr="002759E0">
        <w:rPr>
          <w:rFonts w:asciiTheme="majorBidi" w:hAnsiTheme="majorBidi" w:cstheme="majorBidi"/>
          <w:lang w:val="en-US"/>
        </w:rPr>
        <w:t>.</w:t>
      </w:r>
      <w:r w:rsidR="006D00C9" w:rsidRPr="002759E0">
        <w:rPr>
          <w:rFonts w:asciiTheme="majorBidi" w:hAnsiTheme="majorBidi" w:cstheme="majorBidi"/>
          <w:lang w:val="en-US"/>
        </w:rPr>
        <w:t>06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และกำไรจากการจำหน่ายเงินลงทุนดังกล่าวในงบการเงินรวมจำนวน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0</w:t>
      </w:r>
      <w:r w:rsidR="007F4248" w:rsidRPr="002759E0">
        <w:rPr>
          <w:rFonts w:asciiTheme="majorBidi" w:hAnsiTheme="majorBidi" w:cstheme="majorBidi"/>
          <w:lang w:val="en-US"/>
        </w:rPr>
        <w:t>.</w:t>
      </w:r>
      <w:r w:rsidR="006D00C9" w:rsidRPr="002759E0">
        <w:rPr>
          <w:rFonts w:asciiTheme="majorBidi" w:hAnsiTheme="majorBidi" w:cstheme="majorBidi"/>
          <w:lang w:val="en-US"/>
        </w:rPr>
        <w:t>2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ซึ่งบันทึกอยู่ในงบกำไรขาดทุนรวมทั้งจำนวน</w:t>
      </w:r>
      <w:r w:rsidR="00B67E3F" w:rsidRPr="002759E0">
        <w:rPr>
          <w:rFonts w:asciiTheme="majorBidi" w:hAnsiTheme="majorBidi" w:cstheme="majorBidi"/>
          <w:cs/>
          <w:lang w:val="en-US"/>
        </w:rPr>
        <w:t xml:space="preserve"> </w:t>
      </w:r>
      <w:r w:rsidR="00B67E3F" w:rsidRPr="002759E0">
        <w:rPr>
          <w:rFonts w:asciiTheme="majorBidi" w:hAnsiTheme="majorBidi" w:cstheme="majorBidi" w:hint="cs"/>
          <w:cs/>
          <w:lang w:val="en-US"/>
        </w:rPr>
        <w:t>การไม่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  <w:r w:rsidR="005C1838" w:rsidRPr="002759E0">
        <w:rPr>
          <w:rFonts w:asciiTheme="majorBidi" w:hAnsiTheme="majorBidi" w:cstheme="majorBidi"/>
          <w:lang w:val="en-US"/>
        </w:rPr>
        <w:t xml:space="preserve"> </w:t>
      </w:r>
    </w:p>
    <w:p w14:paraId="5D25D0A4" w14:textId="265146AD" w:rsidR="0034678A" w:rsidRPr="002759E0" w:rsidRDefault="0034678A" w:rsidP="0034678A">
      <w:pPr>
        <w:pStyle w:val="a"/>
        <w:tabs>
          <w:tab w:val="clear" w:pos="1080"/>
          <w:tab w:val="left" w:pos="7650"/>
        </w:tabs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17110F86" w14:textId="77777777" w:rsidR="007E6CC8" w:rsidRPr="002759E0" w:rsidRDefault="007E6CC8" w:rsidP="0034678A">
      <w:pPr>
        <w:pStyle w:val="a"/>
        <w:tabs>
          <w:tab w:val="clear" w:pos="1080"/>
          <w:tab w:val="left" w:pos="7650"/>
        </w:tabs>
        <w:jc w:val="thaiDistribute"/>
        <w:rPr>
          <w:rFonts w:asciiTheme="majorBidi" w:hAnsiTheme="majorBidi" w:cstheme="majorBidi"/>
          <w:lang w:val="en-US"/>
        </w:rPr>
      </w:pPr>
    </w:p>
    <w:p w14:paraId="12B856A6" w14:textId="44E0CA10" w:rsidR="00A934BA" w:rsidRPr="002759E0" w:rsidRDefault="00A934BA" w:rsidP="0034678A">
      <w:pPr>
        <w:pStyle w:val="a"/>
        <w:tabs>
          <w:tab w:val="clear" w:pos="1080"/>
          <w:tab w:val="left" w:pos="7650"/>
        </w:tabs>
        <w:jc w:val="thaiDistribute"/>
        <w:rPr>
          <w:rFonts w:asciiTheme="majorBidi" w:hAnsiTheme="majorBidi" w:cstheme="majorBidi"/>
          <w:lang w:val="en-US"/>
        </w:rPr>
      </w:pPr>
    </w:p>
    <w:p w14:paraId="7EB4A4A5" w14:textId="731D502A" w:rsidR="00A934BA" w:rsidRPr="002759E0" w:rsidRDefault="00A934BA" w:rsidP="0034678A">
      <w:pPr>
        <w:pStyle w:val="a"/>
        <w:tabs>
          <w:tab w:val="clear" w:pos="1080"/>
          <w:tab w:val="left" w:pos="7650"/>
        </w:tabs>
        <w:jc w:val="thaiDistribute"/>
        <w:rPr>
          <w:rFonts w:asciiTheme="majorBidi" w:hAnsiTheme="majorBidi" w:cstheme="majorBidi"/>
          <w:lang w:val="en-US"/>
        </w:rPr>
      </w:pPr>
    </w:p>
    <w:p w14:paraId="46994FC5" w14:textId="029623CB" w:rsidR="00A934BA" w:rsidRPr="002759E0" w:rsidRDefault="00A934BA" w:rsidP="0034678A">
      <w:pPr>
        <w:pStyle w:val="a"/>
        <w:tabs>
          <w:tab w:val="clear" w:pos="1080"/>
          <w:tab w:val="left" w:pos="7650"/>
        </w:tabs>
        <w:jc w:val="thaiDistribute"/>
        <w:rPr>
          <w:rFonts w:asciiTheme="majorBidi" w:hAnsiTheme="majorBidi" w:cstheme="majorBidi"/>
          <w:lang w:val="en-US"/>
        </w:rPr>
      </w:pPr>
    </w:p>
    <w:p w14:paraId="54E7D373" w14:textId="77777777" w:rsidR="00A934BA" w:rsidRPr="002759E0" w:rsidRDefault="00A934BA" w:rsidP="0034678A">
      <w:pPr>
        <w:pStyle w:val="a"/>
        <w:tabs>
          <w:tab w:val="clear" w:pos="1080"/>
          <w:tab w:val="left" w:pos="765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2FB26C96" w14:textId="5318995F" w:rsidR="000D1494" w:rsidRPr="002759E0" w:rsidRDefault="000D1494" w:rsidP="00A659BE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  <w:cs/>
        </w:rPr>
      </w:pPr>
      <w:r w:rsidRPr="002759E0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6AFC7069" w14:textId="77777777" w:rsidR="000D1494" w:rsidRPr="002759E0" w:rsidRDefault="000D1494" w:rsidP="00270F58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717155A4" w14:textId="4CCF905B" w:rsidR="00F754AA" w:rsidRPr="002759E0" w:rsidRDefault="00F754AA" w:rsidP="00270F58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</w:t>
      </w:r>
      <w:r w:rsidR="00F61190" w:rsidRPr="002759E0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2C6641" w:rsidRPr="002759E0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F61190" w:rsidRPr="002759E0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บริษัทร่วมและการร่วมค้าได้เปิดเผยในหมายเหตุข้อ</w:t>
      </w:r>
      <w:r w:rsidR="00F61190" w:rsidRPr="002759E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bCs/>
          <w:sz w:val="30"/>
          <w:szCs w:val="30"/>
        </w:rPr>
        <w:t>10</w:t>
      </w:r>
      <w:r w:rsidR="00F61190"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61190" w:rsidRPr="002759E0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D00C9" w:rsidRPr="002759E0">
        <w:rPr>
          <w:rFonts w:asciiTheme="majorBidi" w:hAnsiTheme="majorBidi" w:cstheme="majorBidi"/>
          <w:bCs/>
          <w:sz w:val="30"/>
          <w:szCs w:val="30"/>
        </w:rPr>
        <w:t>11</w:t>
      </w:r>
      <w:r w:rsidR="00F61190"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B6FB4" w:rsidRPr="002759E0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4168F2" w:rsidRPr="002759E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23EF6B31" w14:textId="77777777" w:rsidR="00F754AA" w:rsidRPr="002759E0" w:rsidRDefault="00F754AA" w:rsidP="00270F58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220"/>
      </w:tblGrid>
      <w:tr w:rsidR="00F754AA" w:rsidRPr="002759E0" w14:paraId="060D1372" w14:textId="77777777" w:rsidTr="00207CAC">
        <w:trPr>
          <w:cantSplit/>
          <w:trHeight w:val="20"/>
          <w:tblHeader/>
        </w:trPr>
        <w:tc>
          <w:tcPr>
            <w:tcW w:w="4050" w:type="dxa"/>
          </w:tcPr>
          <w:p w14:paraId="32EFFEF5" w14:textId="77777777" w:rsidR="00F754AA" w:rsidRPr="002759E0" w:rsidRDefault="00F754AA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220" w:type="dxa"/>
          </w:tcPr>
          <w:p w14:paraId="3C14D3C5" w14:textId="77777777" w:rsidR="00F754AA" w:rsidRPr="002759E0" w:rsidRDefault="00F754AA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4AA" w:rsidRPr="002759E0" w14:paraId="07061EEB" w14:textId="77777777" w:rsidTr="00207CAC">
        <w:trPr>
          <w:cantSplit/>
          <w:trHeight w:val="20"/>
        </w:trPr>
        <w:tc>
          <w:tcPr>
            <w:tcW w:w="4050" w:type="dxa"/>
          </w:tcPr>
          <w:p w14:paraId="3EAFBEF3" w14:textId="77777777" w:rsidR="00F754AA" w:rsidRPr="002759E0" w:rsidRDefault="00F754AA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220" w:type="dxa"/>
          </w:tcPr>
          <w:p w14:paraId="773D5581" w14:textId="77777777" w:rsidR="00F754AA" w:rsidRPr="002759E0" w:rsidRDefault="00F754AA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754AA" w:rsidRPr="002759E0" w14:paraId="10FC9710" w14:textId="77777777" w:rsidTr="00207CAC">
        <w:trPr>
          <w:cantSplit/>
          <w:trHeight w:val="20"/>
        </w:trPr>
        <w:tc>
          <w:tcPr>
            <w:tcW w:w="4050" w:type="dxa"/>
          </w:tcPr>
          <w:p w14:paraId="10DCC3F6" w14:textId="77777777" w:rsidR="00F754AA" w:rsidRPr="002759E0" w:rsidRDefault="00F754AA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เอกภาวี จำกัด</w:t>
            </w:r>
          </w:p>
        </w:tc>
        <w:tc>
          <w:tcPr>
            <w:tcW w:w="5220" w:type="dxa"/>
          </w:tcPr>
          <w:p w14:paraId="00567CC1" w14:textId="5D205FA0" w:rsidR="00F754AA" w:rsidRPr="002759E0" w:rsidRDefault="00F754AA" w:rsidP="00270F58">
            <w:pPr>
              <w:tabs>
                <w:tab w:val="clear" w:pos="227"/>
              </w:tabs>
              <w:spacing w:line="240" w:lineRule="auto"/>
              <w:ind w:left="180" w:right="-1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</w:t>
            </w:r>
            <w:r w:rsidR="00E472A5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24D57" w:rsidRPr="002759E0" w14:paraId="0D18E537" w14:textId="77777777" w:rsidTr="00207CAC">
        <w:trPr>
          <w:cantSplit/>
          <w:trHeight w:val="20"/>
        </w:trPr>
        <w:tc>
          <w:tcPr>
            <w:tcW w:w="4050" w:type="dxa"/>
          </w:tcPr>
          <w:p w14:paraId="453BF4F7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83179C3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4D57" w:rsidRPr="002759E0" w14:paraId="459EE130" w14:textId="77777777" w:rsidTr="00207CAC">
        <w:trPr>
          <w:cantSplit/>
          <w:trHeight w:val="20"/>
        </w:trPr>
        <w:tc>
          <w:tcPr>
            <w:tcW w:w="4050" w:type="dxa"/>
          </w:tcPr>
          <w:p w14:paraId="0F1E2B60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1372C4CA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14:paraId="34F434BA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B31F5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ควบคุมกิจกรรมต่าง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</w:t>
            </w:r>
          </w:p>
          <w:p w14:paraId="17979804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ทั้งนี้ รวมถึงกรรมการของกิจการ (ไม่ว่าจะทำหน้าที่ในระดับ</w:t>
            </w:r>
          </w:p>
          <w:p w14:paraId="2DAFA021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บริหารหรือไม่)</w:t>
            </w:r>
          </w:p>
        </w:tc>
      </w:tr>
      <w:tr w:rsidR="001D7943" w:rsidRPr="002759E0" w14:paraId="50B167A2" w14:textId="77777777" w:rsidTr="00527799">
        <w:trPr>
          <w:cantSplit/>
          <w:trHeight w:val="236"/>
        </w:trPr>
        <w:tc>
          <w:tcPr>
            <w:tcW w:w="4050" w:type="dxa"/>
          </w:tcPr>
          <w:p w14:paraId="3AF9F5AB" w14:textId="77777777" w:rsidR="001D7943" w:rsidRPr="002759E0" w:rsidRDefault="001D7943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5220" w:type="dxa"/>
          </w:tcPr>
          <w:p w14:paraId="22527724" w14:textId="77777777" w:rsidR="001D7943" w:rsidRPr="002759E0" w:rsidRDefault="001D7943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624D57" w:rsidRPr="002759E0" w14:paraId="55ECFA06" w14:textId="77777777" w:rsidTr="00207CAC">
        <w:trPr>
          <w:cantSplit/>
          <w:trHeight w:val="20"/>
        </w:trPr>
        <w:tc>
          <w:tcPr>
            <w:tcW w:w="4050" w:type="dxa"/>
          </w:tcPr>
          <w:p w14:paraId="7B31C80C" w14:textId="77777777" w:rsidR="00624D57" w:rsidRPr="002759E0" w:rsidRDefault="00437BBC" w:rsidP="00270F5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624D57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3FD47DDA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4D57" w:rsidRPr="002759E0" w14:paraId="5CB1BDF4" w14:textId="77777777" w:rsidTr="00207CAC">
        <w:trPr>
          <w:cantSplit/>
          <w:trHeight w:val="20"/>
        </w:trPr>
        <w:tc>
          <w:tcPr>
            <w:tcW w:w="4050" w:type="dxa"/>
          </w:tcPr>
          <w:p w14:paraId="7F408C3F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5220" w:type="dxa"/>
          </w:tcPr>
          <w:p w14:paraId="6A514572" w14:textId="5E6CE7B2" w:rsidR="00E472A5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  <w:r w:rsidR="00750246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</w:p>
          <w:p w14:paraId="4AE20A4B" w14:textId="77777777" w:rsidR="00624D57" w:rsidRPr="002759E0" w:rsidRDefault="00E472A5" w:rsidP="00270F5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24D57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  <w:r w:rsidR="00624D57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24D57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24D57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24D57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624D57" w:rsidRPr="002759E0" w14:paraId="69C16635" w14:textId="77777777" w:rsidTr="00207CAC">
        <w:trPr>
          <w:cantSplit/>
          <w:trHeight w:val="20"/>
        </w:trPr>
        <w:tc>
          <w:tcPr>
            <w:tcW w:w="4050" w:type="dxa"/>
          </w:tcPr>
          <w:p w14:paraId="29D12A42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สินเสือป่า จำกัด</w:t>
            </w:r>
          </w:p>
        </w:tc>
        <w:tc>
          <w:tcPr>
            <w:tcW w:w="5220" w:type="dxa"/>
          </w:tcPr>
          <w:p w14:paraId="584F000A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624D57" w:rsidRPr="002759E0" w14:paraId="6C9D0E5C" w14:textId="77777777" w:rsidTr="00207CAC">
        <w:trPr>
          <w:cantSplit/>
          <w:trHeight w:val="20"/>
        </w:trPr>
        <w:tc>
          <w:tcPr>
            <w:tcW w:w="4050" w:type="dxa"/>
          </w:tcPr>
          <w:p w14:paraId="3B7AF2A5" w14:textId="77777777" w:rsidR="00E472A5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แอล บิสซิเนส โปรเซส เอ๊าท์ซอร์สซิ่ง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6BB734A" w14:textId="77777777" w:rsidR="00624D57" w:rsidRPr="002759E0" w:rsidRDefault="00E472A5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24D57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1042C570" w14:textId="12305302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</w:p>
        </w:tc>
      </w:tr>
      <w:tr w:rsidR="00624D57" w:rsidRPr="002759E0" w14:paraId="2DF01068" w14:textId="77777777" w:rsidTr="00207CAC">
        <w:trPr>
          <w:cantSplit/>
          <w:trHeight w:val="20"/>
        </w:trPr>
        <w:tc>
          <w:tcPr>
            <w:tcW w:w="4050" w:type="dxa"/>
          </w:tcPr>
          <w:p w14:paraId="603CD3DC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ล็อกซเล่ย์ อินเตอร์เนชั่นแนล จำกัด</w:t>
            </w:r>
          </w:p>
        </w:tc>
        <w:tc>
          <w:tcPr>
            <w:tcW w:w="5220" w:type="dxa"/>
          </w:tcPr>
          <w:p w14:paraId="18988341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ถือหุ้นโดยกรรมการของบริษัท</w:t>
            </w:r>
            <w:r w:rsidR="00E472A5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10C0F" w:rsidRPr="002759E0" w14:paraId="0637DF3B" w14:textId="77777777" w:rsidTr="00207CAC">
        <w:trPr>
          <w:cantSplit/>
          <w:trHeight w:val="20"/>
        </w:trPr>
        <w:tc>
          <w:tcPr>
            <w:tcW w:w="4050" w:type="dxa"/>
          </w:tcPr>
          <w:p w14:paraId="1A46E6E4" w14:textId="77777777" w:rsidR="00910C0F" w:rsidRPr="002759E0" w:rsidRDefault="00910C0F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220" w:type="dxa"/>
          </w:tcPr>
          <w:p w14:paraId="2D147E23" w14:textId="77777777" w:rsidR="00910C0F" w:rsidRPr="002759E0" w:rsidRDefault="00910C0F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2759E0" w14:paraId="4FDC5633" w14:textId="77777777" w:rsidTr="00207CAC">
        <w:trPr>
          <w:cantSplit/>
          <w:trHeight w:val="20"/>
        </w:trPr>
        <w:tc>
          <w:tcPr>
            <w:tcW w:w="4050" w:type="dxa"/>
          </w:tcPr>
          <w:p w14:paraId="287B9E18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สมบัติ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ล่ำซำ จำกัด</w:t>
            </w:r>
          </w:p>
        </w:tc>
        <w:tc>
          <w:tcPr>
            <w:tcW w:w="5220" w:type="dxa"/>
          </w:tcPr>
          <w:p w14:paraId="296CD962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ถือหุ้นโดยกรรมการของบริษัท และมีกรรมการร่วมกัน</w:t>
            </w:r>
          </w:p>
        </w:tc>
      </w:tr>
      <w:tr w:rsidR="00624D57" w:rsidRPr="002759E0" w14:paraId="479BE581" w14:textId="77777777" w:rsidTr="00207CAC">
        <w:trPr>
          <w:cantSplit/>
          <w:trHeight w:val="20"/>
        </w:trPr>
        <w:tc>
          <w:tcPr>
            <w:tcW w:w="4050" w:type="dxa"/>
          </w:tcPr>
          <w:p w14:paraId="52E3B4F3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รักษาความปลอดภัยและบริการ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เมนสเตย์ พร็อพเพอร์ตี้ โซลูชั่น จำกัด </w:t>
            </w:r>
          </w:p>
        </w:tc>
        <w:tc>
          <w:tcPr>
            <w:tcW w:w="5220" w:type="dxa"/>
          </w:tcPr>
          <w:p w14:paraId="04A1A0A1" w14:textId="62ED2733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24D57" w:rsidRPr="002759E0" w14:paraId="3EDE804A" w14:textId="77777777" w:rsidTr="00207CAC">
        <w:trPr>
          <w:cantSplit/>
          <w:trHeight w:val="20"/>
        </w:trPr>
        <w:tc>
          <w:tcPr>
            <w:tcW w:w="4050" w:type="dxa"/>
          </w:tcPr>
          <w:p w14:paraId="42C0555D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ภัทรลิสซิ่ง จํากัด (มหาชน)</w:t>
            </w:r>
          </w:p>
        </w:tc>
        <w:tc>
          <w:tcPr>
            <w:tcW w:w="5220" w:type="dxa"/>
          </w:tcPr>
          <w:p w14:paraId="67979FE8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2759E0" w14:paraId="28F4ADA2" w14:textId="77777777" w:rsidTr="00207CAC">
        <w:trPr>
          <w:cantSplit/>
          <w:trHeight w:val="20"/>
        </w:trPr>
        <w:tc>
          <w:tcPr>
            <w:tcW w:w="4050" w:type="dxa"/>
          </w:tcPr>
          <w:p w14:paraId="78EC7E21" w14:textId="77777777" w:rsidR="00624D57" w:rsidRPr="002759E0" w:rsidRDefault="00624D57" w:rsidP="00270F5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ภูเก็ต สมาร์ท บัส จำกัด</w:t>
            </w:r>
          </w:p>
        </w:tc>
        <w:tc>
          <w:tcPr>
            <w:tcW w:w="5220" w:type="dxa"/>
          </w:tcPr>
          <w:p w14:paraId="23AFC3BB" w14:textId="77777777" w:rsidR="00624D57" w:rsidRPr="002759E0" w:rsidRDefault="00624D57" w:rsidP="00270F58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ถือหุ้นโดยบริษัท</w:t>
            </w:r>
            <w:r w:rsidR="00E472A5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D4466" w:rsidRPr="002759E0" w14:paraId="72E7A40F" w14:textId="77777777" w:rsidTr="00207CAC">
        <w:trPr>
          <w:cantSplit/>
          <w:trHeight w:val="20"/>
        </w:trPr>
        <w:tc>
          <w:tcPr>
            <w:tcW w:w="4050" w:type="dxa"/>
          </w:tcPr>
          <w:p w14:paraId="55B8B1C3" w14:textId="51DE831E" w:rsidR="003D4466" w:rsidRPr="002759E0" w:rsidRDefault="003D4466" w:rsidP="00270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5220" w:type="dxa"/>
          </w:tcPr>
          <w:p w14:paraId="29887470" w14:textId="4A2A3B5F" w:rsidR="003D4466" w:rsidRPr="002759E0" w:rsidRDefault="003D4466" w:rsidP="00270F58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8C08D55" w14:textId="77777777" w:rsidR="000C1D52" w:rsidRPr="002759E0" w:rsidRDefault="000C1D52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DFAAFB8" w14:textId="149E1398" w:rsidR="00CD3C40" w:rsidRPr="002759E0" w:rsidRDefault="00CD3C40" w:rsidP="00270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บุคคลและกิจการที่เกี่ยวข้องกันดังกล่าวข้างต้นจัดตั้งขึ้นในประเทศไทย </w:t>
      </w:r>
    </w:p>
    <w:p w14:paraId="1CEA3294" w14:textId="5DBA1F67" w:rsidR="00750246" w:rsidRPr="002759E0" w:rsidRDefault="00750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987"/>
      </w:tblGrid>
      <w:tr w:rsidR="00F754AA" w:rsidRPr="002759E0" w14:paraId="62FEF537" w14:textId="77777777" w:rsidTr="000C2910">
        <w:trPr>
          <w:tblHeader/>
        </w:trPr>
        <w:tc>
          <w:tcPr>
            <w:tcW w:w="4140" w:type="dxa"/>
            <w:shd w:val="clear" w:color="auto" w:fill="auto"/>
          </w:tcPr>
          <w:p w14:paraId="1D044E06" w14:textId="2610BF10" w:rsidR="00F754AA" w:rsidRPr="002759E0" w:rsidRDefault="007B6FB4" w:rsidP="007B6FB4">
            <w:pPr>
              <w:pStyle w:val="ASSETS"/>
              <w:tabs>
                <w:tab w:val="left" w:pos="252"/>
              </w:tabs>
              <w:spacing w:line="240" w:lineRule="atLeast"/>
              <w:ind w:right="-283"/>
              <w:jc w:val="left"/>
              <w:rPr>
                <w:rFonts w:asciiTheme="majorBidi" w:hAnsiTheme="majorBidi" w:cstheme="majorBidi"/>
                <w:sz w:val="30"/>
                <w:szCs w:val="30"/>
                <w:u w:val="none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  <w:lang w:val="en-US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4931EDEF" w14:textId="77777777" w:rsidR="00F754AA" w:rsidRPr="002759E0" w:rsidRDefault="00F754AA" w:rsidP="00F754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81B4AE" w14:textId="77777777" w:rsidR="00F754AA" w:rsidRPr="002759E0" w:rsidRDefault="00F754AA" w:rsidP="00F754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59FD3C4B" w14:textId="77777777" w:rsidR="00F754AA" w:rsidRPr="002759E0" w:rsidRDefault="00F754AA" w:rsidP="00F754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A5C" w:rsidRPr="002759E0" w14:paraId="39A19178" w14:textId="77777777" w:rsidTr="000C2910">
        <w:trPr>
          <w:trHeight w:val="164"/>
          <w:tblHeader/>
        </w:trPr>
        <w:tc>
          <w:tcPr>
            <w:tcW w:w="4140" w:type="dxa"/>
            <w:shd w:val="clear" w:color="auto" w:fill="auto"/>
          </w:tcPr>
          <w:p w14:paraId="6A12355D" w14:textId="0656FF91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79630B0" w14:textId="591AFDBB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D6AC1A" w14:textId="77777777" w:rsidR="003B6A5C" w:rsidRPr="002759E0" w:rsidRDefault="003B6A5C" w:rsidP="003B6A5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9524F5" w14:textId="326FEA93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B797BC" w14:textId="77777777" w:rsidR="003B6A5C" w:rsidRPr="002759E0" w:rsidRDefault="003B6A5C" w:rsidP="003B6A5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4BAC6" w14:textId="712231B7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6BE0F9A" w14:textId="77777777" w:rsidR="003B6A5C" w:rsidRPr="002759E0" w:rsidRDefault="003B6A5C" w:rsidP="003B6A5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696055" w14:textId="16182C09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3B6A5C" w:rsidRPr="002759E0" w14:paraId="2E282595" w14:textId="77777777" w:rsidTr="000C2910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0656745A" w14:textId="77777777" w:rsidR="003B6A5C" w:rsidRPr="002759E0" w:rsidRDefault="003B6A5C" w:rsidP="003B6A5C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47" w:type="dxa"/>
            <w:gridSpan w:val="7"/>
            <w:shd w:val="clear" w:color="auto" w:fill="auto"/>
          </w:tcPr>
          <w:p w14:paraId="3DBA464F" w14:textId="77777777" w:rsidR="003B6A5C" w:rsidRPr="002759E0" w:rsidRDefault="003B6A5C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B6A5C" w:rsidRPr="002759E0" w14:paraId="2C9B1A1E" w14:textId="77777777" w:rsidTr="000C2910">
        <w:tc>
          <w:tcPr>
            <w:tcW w:w="4140" w:type="dxa"/>
            <w:shd w:val="clear" w:color="auto" w:fill="auto"/>
          </w:tcPr>
          <w:p w14:paraId="553699A6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AB14AF3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5175A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ADD80C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46240A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E1921C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AF2D63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86D1A6A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6A5C" w:rsidRPr="002759E0" w14:paraId="69F6AB95" w14:textId="77777777" w:rsidTr="000C2910">
        <w:tc>
          <w:tcPr>
            <w:tcW w:w="4140" w:type="dxa"/>
            <w:shd w:val="clear" w:color="auto" w:fill="auto"/>
          </w:tcPr>
          <w:p w14:paraId="5545C0EC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7006F745" w14:textId="63194D0D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91497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A7CEE1" w14:textId="27A0B3AB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6866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A0904" w14:textId="0D429961" w:rsidR="003B6A5C" w:rsidRPr="002759E0" w:rsidRDefault="006D00C9" w:rsidP="003B6A5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2F88B0E0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9F653B9" w14:textId="2A1A1FA6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3B6A5C" w:rsidRPr="002759E0" w14:paraId="14DD24C9" w14:textId="77777777" w:rsidTr="000C2910">
        <w:tc>
          <w:tcPr>
            <w:tcW w:w="4140" w:type="dxa"/>
            <w:shd w:val="clear" w:color="auto" w:fill="auto"/>
          </w:tcPr>
          <w:p w14:paraId="372168FE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7C5A767" w14:textId="5CADCC9A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B3C6B4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AA847" w14:textId="7B3EBD01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6912D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AC159B" w14:textId="64F1AE19" w:rsidR="003B6A5C" w:rsidRPr="002759E0" w:rsidRDefault="00D667DF" w:rsidP="003B6A5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9C5C63C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352A6FF" w14:textId="10513336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3B6A5C" w:rsidRPr="002759E0" w14:paraId="5E5D7BD9" w14:textId="77777777" w:rsidTr="000C2910">
        <w:tc>
          <w:tcPr>
            <w:tcW w:w="4140" w:type="dxa"/>
            <w:shd w:val="clear" w:color="auto" w:fill="auto"/>
          </w:tcPr>
          <w:p w14:paraId="02D8E394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 </w:t>
            </w:r>
          </w:p>
        </w:tc>
        <w:tc>
          <w:tcPr>
            <w:tcW w:w="1080" w:type="dxa"/>
            <w:shd w:val="clear" w:color="auto" w:fill="auto"/>
          </w:tcPr>
          <w:p w14:paraId="559F63DB" w14:textId="128F2AD5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6A027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FACF9D" w14:textId="78FD1A94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B6C8A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7FADF1" w14:textId="19CDD9BE" w:rsidR="003B6A5C" w:rsidRPr="002759E0" w:rsidRDefault="00D667DF" w:rsidP="003B6A5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2940DF27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BDA486" w14:textId="52E04CF1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3B6A5C" w:rsidRPr="002759E0" w14:paraId="6C52F14E" w14:textId="77777777" w:rsidTr="000C2910">
        <w:tc>
          <w:tcPr>
            <w:tcW w:w="4140" w:type="dxa"/>
            <w:shd w:val="clear" w:color="auto" w:fill="auto"/>
          </w:tcPr>
          <w:p w14:paraId="43652580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A5C6809" w14:textId="196ADCA9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FCE26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648071" w14:textId="6F0330BD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03376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3097C" w14:textId="6C235523" w:rsidR="003B6A5C" w:rsidRPr="002759E0" w:rsidRDefault="00D667DF" w:rsidP="003B6A5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69EFCF28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FEB2E10" w14:textId="0513DC4E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</w:tr>
      <w:tr w:rsidR="003B6A5C" w:rsidRPr="002759E0" w14:paraId="2F21DB63" w14:textId="77777777" w:rsidTr="000C2910">
        <w:tc>
          <w:tcPr>
            <w:tcW w:w="4140" w:type="dxa"/>
            <w:shd w:val="clear" w:color="auto" w:fill="auto"/>
          </w:tcPr>
          <w:p w14:paraId="450020D7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0F8BA56" w14:textId="33A00A79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1541A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D441A3" w14:textId="6ED78F68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DC0A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942C98" w14:textId="74E5BC0B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77FAF90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87F1A54" w14:textId="3DE51CFD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B6A5C" w:rsidRPr="002759E0" w14:paraId="52C5DDCD" w14:textId="77777777" w:rsidTr="000C2910">
        <w:tc>
          <w:tcPr>
            <w:tcW w:w="4140" w:type="dxa"/>
            <w:shd w:val="clear" w:color="auto" w:fill="auto"/>
          </w:tcPr>
          <w:p w14:paraId="40EA3AC2" w14:textId="77777777" w:rsidR="003B6A5C" w:rsidRPr="002759E0" w:rsidRDefault="003B6A5C" w:rsidP="003B6A5C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4DCFD7D" w14:textId="1DBE9DF3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59C85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827AC0" w14:textId="0E1DAD8A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BE8D3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FAEA9" w14:textId="4ADA543C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2BAC523A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CDB43D4" w14:textId="17F54F7C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3B6A5C" w:rsidRPr="002759E0" w14:paraId="63CF1B01" w14:textId="77777777" w:rsidTr="000C2910">
        <w:tc>
          <w:tcPr>
            <w:tcW w:w="4140" w:type="dxa"/>
            <w:shd w:val="clear" w:color="auto" w:fill="auto"/>
          </w:tcPr>
          <w:p w14:paraId="0BDAEDBF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8DF7DEB" w14:textId="34BE2C86" w:rsidR="003B6A5C" w:rsidRPr="002759E0" w:rsidRDefault="0039700D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8FCA" w14:textId="77777777" w:rsidR="003B6A5C" w:rsidRPr="002759E0" w:rsidRDefault="003B6A5C" w:rsidP="003B6A5C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0F160B" w14:textId="7A6B72F4" w:rsidR="003B6A5C" w:rsidRPr="002759E0" w:rsidRDefault="003B6A5C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D7FC8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C090E" w14:textId="27E7ACC0" w:rsidR="003B6A5C" w:rsidRPr="002759E0" w:rsidRDefault="006D00C9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CE4190F" w14:textId="77777777" w:rsidR="003B6A5C" w:rsidRPr="002759E0" w:rsidRDefault="003B6A5C" w:rsidP="003B6A5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5A2060D" w14:textId="42BBF158" w:rsidR="003B6A5C" w:rsidRPr="002759E0" w:rsidRDefault="006D00C9" w:rsidP="003B6A5C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CA288B" w:rsidRPr="002759E0" w14:paraId="301C0B6A" w14:textId="77777777" w:rsidTr="000C2910">
        <w:tc>
          <w:tcPr>
            <w:tcW w:w="4140" w:type="dxa"/>
            <w:shd w:val="clear" w:color="auto" w:fill="auto"/>
          </w:tcPr>
          <w:p w14:paraId="693A633E" w14:textId="4EAA4CCA" w:rsidR="00CA288B" w:rsidRPr="002759E0" w:rsidRDefault="00CA288B" w:rsidP="00CA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7FFE221A" w14:textId="03B2C827" w:rsidR="00CA288B" w:rsidRPr="002759E0" w:rsidRDefault="00DF1C53" w:rsidP="00CA28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6F44D1" w14:textId="77777777" w:rsidR="00CA288B" w:rsidRPr="002759E0" w:rsidRDefault="00CA288B" w:rsidP="00CA28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AFEC0D" w14:textId="7CB52661" w:rsidR="00CA288B" w:rsidRPr="002759E0" w:rsidRDefault="00DF1C53" w:rsidP="00CA28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F9EAA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6C7FD" w14:textId="7E7E8A28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E2DB80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170B85E3" w14:textId="09A6B3DB" w:rsidR="00CA288B" w:rsidRPr="002759E0" w:rsidRDefault="00DF1C53" w:rsidP="00DF1C53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288B" w:rsidRPr="002759E0" w14:paraId="6E01732F" w14:textId="77777777" w:rsidTr="000C2910">
        <w:tc>
          <w:tcPr>
            <w:tcW w:w="4140" w:type="dxa"/>
            <w:shd w:val="clear" w:color="auto" w:fill="auto"/>
          </w:tcPr>
          <w:p w14:paraId="399D29ED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5E3958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CAD36B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1D594F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7F05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BEC68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9317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B2B7A59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A288B" w:rsidRPr="002759E0" w14:paraId="35E906D8" w14:textId="77777777" w:rsidTr="000C2910">
        <w:tc>
          <w:tcPr>
            <w:tcW w:w="4140" w:type="dxa"/>
            <w:shd w:val="clear" w:color="auto" w:fill="auto"/>
          </w:tcPr>
          <w:p w14:paraId="1B4BDFFD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DCB298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BC4836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2B1509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D2D6CF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78330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C0A6EC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D08773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88B" w:rsidRPr="002759E0" w14:paraId="3686B82D" w14:textId="77777777" w:rsidTr="000C2910">
        <w:tc>
          <w:tcPr>
            <w:tcW w:w="4140" w:type="dxa"/>
            <w:shd w:val="clear" w:color="auto" w:fill="auto"/>
          </w:tcPr>
          <w:p w14:paraId="47B84B8F" w14:textId="77777777" w:rsidR="00CA288B" w:rsidRPr="002759E0" w:rsidRDefault="00CA288B" w:rsidP="00CA288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437848B" w14:textId="761095DE" w:rsidR="00CA288B" w:rsidRPr="002759E0" w:rsidRDefault="006D00C9" w:rsidP="0039700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60E488EF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661AC2" w14:textId="594B46B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7A1D4776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B628B" w14:textId="5C2108C2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7103EE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549AD36" w14:textId="2F03E492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CA288B" w:rsidRPr="002759E0" w14:paraId="406CC3CE" w14:textId="77777777" w:rsidTr="000C2910">
        <w:tc>
          <w:tcPr>
            <w:tcW w:w="4140" w:type="dxa"/>
            <w:shd w:val="clear" w:color="auto" w:fill="auto"/>
          </w:tcPr>
          <w:p w14:paraId="69545BBB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44FF66A" w14:textId="71C1947A" w:rsidR="00CA288B" w:rsidRPr="002759E0" w:rsidRDefault="006D00C9" w:rsidP="0039700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AAD2668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A76530" w14:textId="036E3A8E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3E18A27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7DB7FC" w14:textId="427D7645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80812C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8C4C956" w14:textId="74C08C52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CA288B" w:rsidRPr="002759E0" w14:paraId="02DECFBD" w14:textId="77777777" w:rsidTr="000C2910">
        <w:tc>
          <w:tcPr>
            <w:tcW w:w="4140" w:type="dxa"/>
            <w:shd w:val="clear" w:color="auto" w:fill="auto"/>
          </w:tcPr>
          <w:p w14:paraId="27A08E54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580F3D9" w14:textId="4943FAA5" w:rsidR="00CA288B" w:rsidRPr="002759E0" w:rsidRDefault="0039700D" w:rsidP="0039700D">
            <w:pPr>
              <w:pStyle w:val="a1"/>
              <w:tabs>
                <w:tab w:val="decimal" w:pos="52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7A2AC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C88E54" w14:textId="1882CBE5" w:rsidR="00CA288B" w:rsidRPr="002759E0" w:rsidRDefault="00CA288B" w:rsidP="00CA28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9114C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94FD9" w14:textId="7A40F8E9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58A91D5C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AD8310E" w14:textId="157D245F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A288B" w:rsidRPr="002759E0" w14:paraId="258B86BA" w14:textId="77777777" w:rsidTr="000C2910">
        <w:tc>
          <w:tcPr>
            <w:tcW w:w="4140" w:type="dxa"/>
            <w:shd w:val="clear" w:color="auto" w:fill="auto"/>
          </w:tcPr>
          <w:p w14:paraId="38D43DA2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14D3DA1" w14:textId="5BBAD05D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4B4228CC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23F5BF" w14:textId="4690F52E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32977FD9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06B0A" w14:textId="0F7FFA77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05E75C3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C96DF1" w14:textId="17B78FF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</w:tr>
      <w:tr w:rsidR="00CA288B" w:rsidRPr="002759E0" w14:paraId="6D5259BD" w14:textId="77777777" w:rsidTr="009B1964">
        <w:tc>
          <w:tcPr>
            <w:tcW w:w="4140" w:type="dxa"/>
            <w:shd w:val="clear" w:color="auto" w:fill="auto"/>
          </w:tcPr>
          <w:p w14:paraId="45A97B4D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EC07BA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11A60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DAA5F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CDBBA6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A4D7E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FB717E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93DA792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A288B" w:rsidRPr="002759E0" w14:paraId="2355CF4A" w14:textId="77777777" w:rsidTr="009B1964">
        <w:tc>
          <w:tcPr>
            <w:tcW w:w="4140" w:type="dxa"/>
            <w:shd w:val="clear" w:color="auto" w:fill="auto"/>
          </w:tcPr>
          <w:p w14:paraId="2E855637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50CD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D93A0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054216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C4FB1E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27F6D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F1DB1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C62BF6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88B" w:rsidRPr="002759E0" w14:paraId="0541A799" w14:textId="77777777" w:rsidTr="009B1964">
        <w:tc>
          <w:tcPr>
            <w:tcW w:w="4140" w:type="dxa"/>
            <w:shd w:val="clear" w:color="auto" w:fill="auto"/>
          </w:tcPr>
          <w:p w14:paraId="2DFE054D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051E3664" w14:textId="7EA0746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73193E8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8043E4" w14:textId="1B468AAF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5B95813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8701" w14:textId="62F1BB25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6BEA62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0B9437" w14:textId="132268E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CA288B" w:rsidRPr="002759E0" w14:paraId="1C350D56" w14:textId="77777777" w:rsidTr="009B1964">
        <w:tc>
          <w:tcPr>
            <w:tcW w:w="4140" w:type="dxa"/>
            <w:shd w:val="clear" w:color="auto" w:fill="auto"/>
          </w:tcPr>
          <w:p w14:paraId="42C7531A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3CBE0F6" w14:textId="5B1DC3F0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82395F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DFE306" w14:textId="01DB493C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5156493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C03DF0" w14:textId="6EBD569E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14CE32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B371BDF" w14:textId="4C3A5C7D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A288B" w:rsidRPr="002759E0" w14:paraId="0FFDF8C4" w14:textId="77777777" w:rsidTr="009B1964">
        <w:tc>
          <w:tcPr>
            <w:tcW w:w="4140" w:type="dxa"/>
            <w:shd w:val="clear" w:color="auto" w:fill="auto"/>
          </w:tcPr>
          <w:p w14:paraId="3A4D4F1F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2E1188D" w14:textId="7B1CAAAB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077AD3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3D0893" w14:textId="599EC8CF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327EB0F7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7CB19" w14:textId="5B49FB1A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174FFA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964181D" w14:textId="5256CD5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A288B" w:rsidRPr="002759E0" w14:paraId="779906A0" w14:textId="77777777" w:rsidTr="009B1964">
        <w:tc>
          <w:tcPr>
            <w:tcW w:w="4140" w:type="dxa"/>
            <w:shd w:val="clear" w:color="auto" w:fill="auto"/>
          </w:tcPr>
          <w:p w14:paraId="1D3D1DCB" w14:textId="6BAC911B" w:rsidR="00D667DF" w:rsidRPr="002759E0" w:rsidRDefault="00CA288B" w:rsidP="00D667D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CACBD20" w14:textId="3E696095" w:rsidR="00CA288B" w:rsidRPr="002759E0" w:rsidRDefault="006D00C9" w:rsidP="00CA288B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72BC2"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  <w:r w:rsidRPr="002759E0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E0604D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B1E1F" w14:textId="28E755AA" w:rsidR="00CA288B" w:rsidRPr="002759E0" w:rsidRDefault="006D00C9" w:rsidP="00CA288B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A288B"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2759E0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1F754A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E34C2E" w14:textId="75CB3C8B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BEE78AB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69830E7" w14:textId="0A694785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D667DF" w:rsidRPr="002759E0" w14:paraId="7B8D133A" w14:textId="77777777" w:rsidTr="009B1964">
        <w:tc>
          <w:tcPr>
            <w:tcW w:w="4140" w:type="dxa"/>
            <w:shd w:val="clear" w:color="auto" w:fill="auto"/>
          </w:tcPr>
          <w:p w14:paraId="1D5ED38D" w14:textId="3EBD521E" w:rsidR="00D667DF" w:rsidRPr="002759E0" w:rsidRDefault="00D667DF" w:rsidP="00D667D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59E68F8E" w14:textId="2B840A7E" w:rsidR="00D667DF" w:rsidRPr="002759E0" w:rsidRDefault="006D00C9" w:rsidP="009B1964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1E116D" w14:textId="77777777" w:rsidR="00D667DF" w:rsidRPr="002759E0" w:rsidRDefault="00D667DF" w:rsidP="00D667D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8F7072" w14:textId="75DB23BA" w:rsidR="00D667DF" w:rsidRPr="002759E0" w:rsidRDefault="00D667DF" w:rsidP="0004573E">
            <w:pPr>
              <w:pStyle w:val="a1"/>
              <w:tabs>
                <w:tab w:val="decimal" w:pos="3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D983FA" w14:textId="77777777" w:rsidR="00D667DF" w:rsidRPr="002759E0" w:rsidRDefault="00D667DF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A9015C" w14:textId="42B298CD" w:rsidR="00D667DF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A603DC" w14:textId="77777777" w:rsidR="00D667DF" w:rsidRPr="002759E0" w:rsidRDefault="00D667DF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EEED5CF" w14:textId="24BBE96A" w:rsidR="00D667DF" w:rsidRPr="002759E0" w:rsidRDefault="009B1964" w:rsidP="00081407">
            <w:pPr>
              <w:pStyle w:val="a1"/>
              <w:tabs>
                <w:tab w:val="decimal" w:pos="61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288B" w:rsidRPr="002759E0" w14:paraId="22151C1F" w14:textId="77777777" w:rsidTr="009B1964">
        <w:tc>
          <w:tcPr>
            <w:tcW w:w="4140" w:type="dxa"/>
            <w:shd w:val="clear" w:color="auto" w:fill="auto"/>
          </w:tcPr>
          <w:p w14:paraId="44A019DE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0D294C" w14:textId="1AB426BF" w:rsidR="00CA288B" w:rsidRPr="002759E0" w:rsidRDefault="00D667DF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F625AC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1001E3" w14:textId="6C699521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25497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803891" w14:textId="534FFFE1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06E07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DD8A72" w14:textId="2171A33D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A288B" w:rsidRPr="002759E0" w14:paraId="4BB02A59" w14:textId="77777777" w:rsidTr="009B1964">
        <w:tc>
          <w:tcPr>
            <w:tcW w:w="4140" w:type="dxa"/>
            <w:shd w:val="clear" w:color="auto" w:fill="auto"/>
          </w:tcPr>
          <w:p w14:paraId="1EE48989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07D100E" w14:textId="694064E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8DDC746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328846" w14:textId="0D5D9BD9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0A28F9E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C5DFE" w14:textId="76CAB39E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35E989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109EFD" w14:textId="5BB4299B" w:rsidR="00CA288B" w:rsidRPr="002759E0" w:rsidRDefault="006D00C9" w:rsidP="00CA28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CA288B" w:rsidRPr="002759E0" w14:paraId="040BB91D" w14:textId="77777777" w:rsidTr="009B1964">
        <w:tc>
          <w:tcPr>
            <w:tcW w:w="4140" w:type="dxa"/>
            <w:shd w:val="clear" w:color="auto" w:fill="auto"/>
          </w:tcPr>
          <w:p w14:paraId="6659B34B" w14:textId="0BAA1D74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1A40395D" w14:textId="75EFE4FA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CE5549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EAFA59" w14:textId="6F12339E" w:rsidR="00CA288B" w:rsidRPr="002759E0" w:rsidRDefault="006D00C9" w:rsidP="00CA28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5930BD5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39F2FA" w14:textId="6E6AC2E3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B2B196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F79F07C" w14:textId="177B1349" w:rsidR="00CA288B" w:rsidRPr="002759E0" w:rsidRDefault="006D00C9" w:rsidP="00CA28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CA288B" w:rsidRPr="002759E0" w14:paraId="51DFBADA" w14:textId="77777777" w:rsidTr="009B1964">
        <w:tc>
          <w:tcPr>
            <w:tcW w:w="4140" w:type="dxa"/>
            <w:shd w:val="clear" w:color="auto" w:fill="auto"/>
          </w:tcPr>
          <w:p w14:paraId="2F1AB03C" w14:textId="6D174B2A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E7C3BE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4D109D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83208A" w14:textId="77777777" w:rsidR="00CA288B" w:rsidRPr="002759E0" w:rsidRDefault="00CA288B" w:rsidP="00CA28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842F3D" w14:textId="77777777" w:rsidR="00CA288B" w:rsidRPr="002759E0" w:rsidRDefault="00CA288B" w:rsidP="00CA288B">
            <w:pPr>
              <w:pStyle w:val="a1"/>
              <w:ind w:right="72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152096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FE3C5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21EF22" w14:textId="77777777" w:rsidR="00CA288B" w:rsidRPr="002759E0" w:rsidRDefault="00CA288B" w:rsidP="00CA28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A288B" w:rsidRPr="002759E0" w14:paraId="124F5117" w14:textId="77777777" w:rsidTr="000C2910">
        <w:tc>
          <w:tcPr>
            <w:tcW w:w="4140" w:type="dxa"/>
            <w:shd w:val="clear" w:color="auto" w:fill="auto"/>
          </w:tcPr>
          <w:p w14:paraId="457ECCB9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80BB09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41C56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1007CE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82747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7A688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CA425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0D1F922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288B" w:rsidRPr="002759E0" w14:paraId="6F08BF94" w14:textId="77777777" w:rsidTr="000C2910">
        <w:tc>
          <w:tcPr>
            <w:tcW w:w="4140" w:type="dxa"/>
            <w:shd w:val="clear" w:color="auto" w:fill="auto"/>
          </w:tcPr>
          <w:p w14:paraId="07E69AA1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C6C51A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8457E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2C9511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5F770F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731AC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9684D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534EF4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288B" w:rsidRPr="002759E0" w14:paraId="040DDC9F" w14:textId="77777777" w:rsidTr="000C2910">
        <w:tc>
          <w:tcPr>
            <w:tcW w:w="4140" w:type="dxa"/>
            <w:shd w:val="clear" w:color="auto" w:fill="auto"/>
          </w:tcPr>
          <w:p w14:paraId="3DAA81E8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514685E9" w14:textId="7B72D145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C1678"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8C1350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CDAB78" w14:textId="6DAFD54C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7F867" w14:textId="77777777" w:rsidR="00CA288B" w:rsidRPr="002759E0" w:rsidRDefault="00CA288B" w:rsidP="00CA28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17124" w14:textId="6CB88958" w:rsidR="00CA288B" w:rsidRPr="002759E0" w:rsidRDefault="006D00C9" w:rsidP="00CA288B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59E573C" w14:textId="77777777" w:rsidR="00CA288B" w:rsidRPr="002759E0" w:rsidRDefault="00CA288B" w:rsidP="00CA288B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68554AA" w14:textId="455800EA" w:rsidR="00CA288B" w:rsidRPr="002759E0" w:rsidRDefault="006D00C9" w:rsidP="00CA288B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</w:tr>
      <w:tr w:rsidR="00CA288B" w:rsidRPr="002759E0" w14:paraId="19C41083" w14:textId="77777777" w:rsidTr="000C2910">
        <w:tc>
          <w:tcPr>
            <w:tcW w:w="4140" w:type="dxa"/>
            <w:shd w:val="clear" w:color="auto" w:fill="auto"/>
          </w:tcPr>
          <w:p w14:paraId="22D57197" w14:textId="77777777" w:rsidR="00CA288B" w:rsidRPr="002759E0" w:rsidRDefault="00CA288B" w:rsidP="00CA288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71737FAD" w14:textId="497065B9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6F5F72C" w14:textId="77777777" w:rsidR="00CA288B" w:rsidRPr="002759E0" w:rsidRDefault="00CA288B" w:rsidP="00CA28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183F68" w14:textId="36069BFA" w:rsidR="00CA288B" w:rsidRPr="002759E0" w:rsidRDefault="006D00C9" w:rsidP="00CA28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54C54" w14:textId="77777777" w:rsidR="00CA288B" w:rsidRPr="002759E0" w:rsidRDefault="00CA288B" w:rsidP="00CA28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FA4C" w14:textId="0C53257B" w:rsidR="00CA288B" w:rsidRPr="002759E0" w:rsidRDefault="006D00C9" w:rsidP="00CA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80FE6" w14:textId="77777777" w:rsidR="00CA288B" w:rsidRPr="002759E0" w:rsidRDefault="00CA288B" w:rsidP="00CA288B">
            <w:pPr>
              <w:pStyle w:val="acctfourfigures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16BFAD" w14:textId="0D56015E" w:rsidR="00CA288B" w:rsidRPr="002759E0" w:rsidRDefault="006D00C9" w:rsidP="00CA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1D1D5EFE" w14:textId="77777777" w:rsidR="00CA288B" w:rsidRPr="002759E0" w:rsidRDefault="00CA288B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12"/>
          <w:szCs w:val="12"/>
          <w:vertAlign w:val="superscript"/>
        </w:rPr>
      </w:pPr>
    </w:p>
    <w:p w14:paraId="31853CCD" w14:textId="295A7576" w:rsidR="00207CAC" w:rsidRPr="002759E0" w:rsidRDefault="006D00C9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F754AA" w:rsidRPr="002759E0">
        <w:rPr>
          <w:rFonts w:asciiTheme="majorBidi" w:hAnsiTheme="majorBidi" w:cstheme="majorBidi"/>
          <w:sz w:val="30"/>
          <w:szCs w:val="30"/>
          <w:vertAlign w:val="superscript"/>
        </w:rPr>
        <w:tab/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จำนวน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</w:rPr>
        <w:t>2</w:t>
      </w:r>
      <w:r w:rsidR="003D4466" w:rsidRPr="002759E0">
        <w:rPr>
          <w:rFonts w:asciiTheme="majorBidi" w:hAnsiTheme="majorBidi" w:cstheme="majorBidi"/>
          <w:sz w:val="30"/>
          <w:szCs w:val="30"/>
        </w:rPr>
        <w:t>,</w:t>
      </w:r>
      <w:r w:rsidRPr="002759E0">
        <w:rPr>
          <w:rFonts w:asciiTheme="majorBidi" w:hAnsiTheme="majorBidi" w:cstheme="majorBidi"/>
          <w:sz w:val="30"/>
          <w:szCs w:val="30"/>
        </w:rPr>
        <w:t>512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2759E0">
        <w:rPr>
          <w:rFonts w:asciiTheme="majorBidi" w:hAnsiTheme="majorBidi" w:cstheme="majorBidi"/>
          <w:sz w:val="30"/>
          <w:szCs w:val="30"/>
        </w:rPr>
        <w:t>2</w:t>
      </w:r>
      <w:r w:rsidR="00EB4061" w:rsidRPr="002759E0">
        <w:rPr>
          <w:rFonts w:asciiTheme="majorBidi" w:hAnsiTheme="majorBidi" w:cstheme="majorBidi"/>
          <w:sz w:val="30"/>
          <w:szCs w:val="30"/>
        </w:rPr>
        <w:t>,</w:t>
      </w:r>
      <w:r w:rsidRPr="002759E0">
        <w:rPr>
          <w:rFonts w:asciiTheme="majorBidi" w:hAnsiTheme="majorBidi" w:cstheme="majorBidi"/>
          <w:sz w:val="30"/>
          <w:szCs w:val="30"/>
        </w:rPr>
        <w:t>336</w:t>
      </w:r>
      <w:r w:rsidR="00735861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สำหรับแต่ละปีสิ้นสุดวันที่ </w:t>
      </w:r>
      <w:r w:rsidRPr="002759E0">
        <w:rPr>
          <w:rFonts w:asciiTheme="majorBidi" w:hAnsiTheme="majorBidi" w:cstheme="majorBidi"/>
          <w:sz w:val="30"/>
          <w:szCs w:val="30"/>
        </w:rPr>
        <w:t>31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759E0">
        <w:rPr>
          <w:rFonts w:asciiTheme="majorBidi" w:hAnsiTheme="majorBidi" w:cstheme="majorBidi"/>
          <w:sz w:val="30"/>
          <w:szCs w:val="30"/>
        </w:rPr>
        <w:t>256</w:t>
      </w:r>
      <w:r w:rsidRPr="002759E0">
        <w:rPr>
          <w:rFonts w:asciiTheme="majorBidi" w:hAnsiTheme="majorBidi" w:cstheme="majorBidi" w:hint="cs"/>
          <w:sz w:val="30"/>
          <w:szCs w:val="30"/>
        </w:rPr>
        <w:t>5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759E0">
        <w:rPr>
          <w:rFonts w:asciiTheme="majorBidi" w:hAnsiTheme="majorBidi" w:cstheme="majorBidi"/>
          <w:sz w:val="30"/>
          <w:szCs w:val="30"/>
        </w:rPr>
        <w:t>256</w:t>
      </w:r>
      <w:r w:rsidRPr="002759E0">
        <w:rPr>
          <w:rFonts w:asciiTheme="majorBidi" w:hAnsiTheme="majorBidi" w:cstheme="majorBidi" w:hint="cs"/>
          <w:sz w:val="30"/>
          <w:szCs w:val="30"/>
        </w:rPr>
        <w:t>4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>ของงบการเงินรวม ตามลำดับ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>ซึ่งใช้นโยบายการกำหนดราคาตามราคาซื้อที่ตกลงกันสำหรับตัวแทนจำหน่าย</w:t>
      </w:r>
      <w:r w:rsidR="00F754A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754AA" w:rsidRPr="002759E0">
        <w:rPr>
          <w:rFonts w:asciiTheme="majorBidi" w:hAnsiTheme="majorBidi" w:cstheme="majorBidi"/>
          <w:sz w:val="30"/>
          <w:szCs w:val="30"/>
          <w:cs/>
        </w:rPr>
        <w:t>ซึ่งรับภาระค่าใช้จ่ายในการกระจายสินค้าจากส่วนกลาง</w:t>
      </w:r>
    </w:p>
    <w:p w14:paraId="39836CCF" w14:textId="45E234DE" w:rsidR="00FC7ED4" w:rsidRPr="002759E0" w:rsidRDefault="00FC7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7A1D9085" w14:textId="23F6A4D9" w:rsidR="002C7308" w:rsidRPr="002759E0" w:rsidRDefault="002C7308" w:rsidP="002C7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759E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8679DCD" w14:textId="77777777" w:rsidR="002C7308" w:rsidRPr="002759E0" w:rsidRDefault="002C7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D24B5F" w:rsidRPr="002759E0" w14:paraId="04D694D7" w14:textId="77777777" w:rsidTr="006B26B9">
        <w:trPr>
          <w:tblHeader/>
        </w:trPr>
        <w:tc>
          <w:tcPr>
            <w:tcW w:w="2963" w:type="dxa"/>
          </w:tcPr>
          <w:p w14:paraId="01F21486" w14:textId="0F417276" w:rsidR="00D24B5F" w:rsidRPr="002759E0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F0A0B8E" w14:textId="77777777" w:rsidR="00D24B5F" w:rsidRPr="002759E0" w:rsidRDefault="00D24B5F" w:rsidP="00D2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7F6A2D3D" w14:textId="77777777" w:rsidR="00D24B5F" w:rsidRPr="002759E0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27566829" w14:textId="77777777" w:rsidR="00D24B5F" w:rsidRPr="002759E0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8E6AF0F" w14:textId="77777777" w:rsidR="00D24B5F" w:rsidRPr="002759E0" w:rsidRDefault="00D24B5F" w:rsidP="00D24B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3D1" w:rsidRPr="002759E0" w14:paraId="690337A2" w14:textId="77777777" w:rsidTr="006B26B9">
        <w:trPr>
          <w:tblHeader/>
        </w:trPr>
        <w:tc>
          <w:tcPr>
            <w:tcW w:w="2963" w:type="dxa"/>
          </w:tcPr>
          <w:p w14:paraId="3718AD09" w14:textId="48877A87" w:rsidR="002D53D1" w:rsidRPr="002759E0" w:rsidRDefault="002D53D1" w:rsidP="002D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8B2FD33" w14:textId="373CE3CF" w:rsidR="002D53D1" w:rsidRPr="002759E0" w:rsidRDefault="002D53D1" w:rsidP="002D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15A85995" w14:textId="07100ADD" w:rsidR="002D53D1" w:rsidRPr="002759E0" w:rsidRDefault="006D00C9" w:rsidP="002D53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6816A9D" w14:textId="77777777" w:rsidR="002D53D1" w:rsidRPr="002759E0" w:rsidRDefault="002D53D1" w:rsidP="002D53D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5DE3FFCC" w14:textId="2095541A" w:rsidR="002D53D1" w:rsidRPr="002759E0" w:rsidRDefault="006D00C9" w:rsidP="002D53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gridSpan w:val="2"/>
          </w:tcPr>
          <w:p w14:paraId="0ED90B35" w14:textId="77777777" w:rsidR="002D53D1" w:rsidRPr="002759E0" w:rsidRDefault="002D53D1" w:rsidP="002D53D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78F986B" w14:textId="67D3925A" w:rsidR="002D53D1" w:rsidRPr="002759E0" w:rsidRDefault="006D00C9" w:rsidP="002D53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gridSpan w:val="2"/>
          </w:tcPr>
          <w:p w14:paraId="1AD70223" w14:textId="77777777" w:rsidR="002D53D1" w:rsidRPr="002759E0" w:rsidRDefault="002D53D1" w:rsidP="002D53D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4579B435" w14:textId="05101A68" w:rsidR="002D53D1" w:rsidRPr="002759E0" w:rsidRDefault="006D00C9" w:rsidP="002D53D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3B6A5C" w:rsidRPr="002759E0" w14:paraId="48CB9E2F" w14:textId="77777777" w:rsidTr="00B46D64">
        <w:trPr>
          <w:tblHeader/>
        </w:trPr>
        <w:tc>
          <w:tcPr>
            <w:tcW w:w="4212" w:type="dxa"/>
            <w:gridSpan w:val="2"/>
          </w:tcPr>
          <w:p w14:paraId="3B7A2EA6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595C6641" w14:textId="77777777" w:rsidR="003B6A5C" w:rsidRPr="002759E0" w:rsidRDefault="003B6A5C" w:rsidP="003B6A5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6D64" w:rsidRPr="002759E0" w14:paraId="43F69B5E" w14:textId="77777777" w:rsidTr="00B46D64">
        <w:trPr>
          <w:cantSplit/>
        </w:trPr>
        <w:tc>
          <w:tcPr>
            <w:tcW w:w="4212" w:type="dxa"/>
            <w:gridSpan w:val="2"/>
          </w:tcPr>
          <w:p w14:paraId="4E775451" w14:textId="6ED66D65" w:rsidR="00B46D64" w:rsidRPr="002759E0" w:rsidRDefault="00B46D64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2EA7FEA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3A21B5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BCD3C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6D3E48" w14:textId="77777777" w:rsidR="00B46D64" w:rsidRPr="002759E0" w:rsidRDefault="00B46D64" w:rsidP="003B6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EFB0E92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6ADCA4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F651A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A5C" w:rsidRPr="002759E0" w14:paraId="147E8FB5" w14:textId="77777777" w:rsidTr="00B46D64">
        <w:trPr>
          <w:cantSplit/>
        </w:trPr>
        <w:tc>
          <w:tcPr>
            <w:tcW w:w="4212" w:type="dxa"/>
            <w:gridSpan w:val="2"/>
          </w:tcPr>
          <w:p w14:paraId="4680515B" w14:textId="400C3010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DF98F" w14:textId="3D8267CC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  <w:gridSpan w:val="2"/>
          </w:tcPr>
          <w:p w14:paraId="6A1BB33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6739C" w14:textId="6B3A56F0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  <w:gridSpan w:val="2"/>
          </w:tcPr>
          <w:p w14:paraId="497DF778" w14:textId="77777777" w:rsidR="003B6A5C" w:rsidRPr="002759E0" w:rsidRDefault="003B6A5C" w:rsidP="003B6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8BA198" w14:textId="314C3846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  <w:gridSpan w:val="2"/>
          </w:tcPr>
          <w:p w14:paraId="07C3066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89FFD" w14:textId="00780EE2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</w:tbl>
    <w:p w14:paraId="41F25027" w14:textId="4E8156CC" w:rsidR="00037489" w:rsidRPr="002759E0" w:rsidRDefault="00037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B46D64" w:rsidRPr="002759E0" w14:paraId="2CA62DFB" w14:textId="77777777" w:rsidTr="00B46D64">
        <w:trPr>
          <w:cantSplit/>
        </w:trPr>
        <w:tc>
          <w:tcPr>
            <w:tcW w:w="4212" w:type="dxa"/>
          </w:tcPr>
          <w:p w14:paraId="4A480B1D" w14:textId="7A0074FB" w:rsidR="00B46D64" w:rsidRPr="002759E0" w:rsidRDefault="00B46D64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8DF4528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CDF68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36462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EE802" w14:textId="77777777" w:rsidR="00B46D64" w:rsidRPr="002759E0" w:rsidRDefault="00B46D64" w:rsidP="003B6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47577D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42A2E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30366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6A5C" w:rsidRPr="002759E0" w14:paraId="1707AC0A" w14:textId="77777777" w:rsidTr="00B46D64">
        <w:trPr>
          <w:cantSplit/>
        </w:trPr>
        <w:tc>
          <w:tcPr>
            <w:tcW w:w="4212" w:type="dxa"/>
          </w:tcPr>
          <w:p w14:paraId="1EDD5CFA" w14:textId="4A733DB4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44B28C" w14:textId="7A197B11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3F826287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0A9B54" w14:textId="2A90A976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9F5A788" w14:textId="77777777" w:rsidR="003B6A5C" w:rsidRPr="002759E0" w:rsidRDefault="003B6A5C" w:rsidP="003B6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28C0DC" w14:textId="7FB1CBA4" w:rsidR="003B6A5C" w:rsidRPr="002759E0" w:rsidRDefault="00BB66EE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B7118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AE6FE6" w14:textId="30C841B9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C4392A3" w14:textId="77777777" w:rsidR="00B46D64" w:rsidRPr="002759E0" w:rsidRDefault="00B46D64" w:rsidP="00F754A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120"/>
        <w:gridCol w:w="273"/>
        <w:gridCol w:w="1044"/>
        <w:gridCol w:w="272"/>
        <w:gridCol w:w="1105"/>
      </w:tblGrid>
      <w:tr w:rsidR="00B46D64" w:rsidRPr="002759E0" w14:paraId="018F4AC8" w14:textId="77777777" w:rsidTr="00C5332F">
        <w:tc>
          <w:tcPr>
            <w:tcW w:w="4230" w:type="dxa"/>
          </w:tcPr>
          <w:p w14:paraId="6D803F55" w14:textId="1A934D9D" w:rsidR="00B46D64" w:rsidRPr="002759E0" w:rsidRDefault="00B46D64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C0A8016" w14:textId="77777777" w:rsidR="00B46D64" w:rsidRPr="002759E0" w:rsidRDefault="00B46D64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E0AE85" w14:textId="77777777" w:rsidR="00B46D64" w:rsidRPr="002759E0" w:rsidRDefault="00B46D64" w:rsidP="003B6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B941F1F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2C7ADD4D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088A253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4C80B58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967E37E" w14:textId="77777777" w:rsidR="00B46D64" w:rsidRPr="002759E0" w:rsidRDefault="00B46D64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A5C" w:rsidRPr="002759E0" w14:paraId="2F8189C7" w14:textId="77777777" w:rsidTr="00C5332F">
        <w:tc>
          <w:tcPr>
            <w:tcW w:w="4230" w:type="dxa"/>
          </w:tcPr>
          <w:p w14:paraId="2229AE15" w14:textId="77777777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08277F" w14:textId="79A45DE6" w:rsidR="003B6A5C" w:rsidRPr="002759E0" w:rsidRDefault="00202559" w:rsidP="003B6A5C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DFF663" w14:textId="77777777" w:rsidR="003B6A5C" w:rsidRPr="002759E0" w:rsidRDefault="003B6A5C" w:rsidP="003B6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5FBFB7C" w14:textId="022787BE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EEB992A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F5FC749" w14:textId="662DD994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2" w:type="dxa"/>
            <w:shd w:val="clear" w:color="auto" w:fill="auto"/>
          </w:tcPr>
          <w:p w14:paraId="586D0BFE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6A71EC42" w14:textId="4784E714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B6A5C" w:rsidRPr="002759E0" w14:paraId="00AD4BE6" w14:textId="77777777" w:rsidTr="00C5332F">
        <w:tc>
          <w:tcPr>
            <w:tcW w:w="4230" w:type="dxa"/>
          </w:tcPr>
          <w:p w14:paraId="178F5D0E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71F199AE" w14:textId="469093C1" w:rsidR="003B6A5C" w:rsidRPr="002759E0" w:rsidRDefault="0020255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251</w:t>
            </w:r>
          </w:p>
        </w:tc>
        <w:tc>
          <w:tcPr>
            <w:tcW w:w="236" w:type="dxa"/>
          </w:tcPr>
          <w:p w14:paraId="5CA19FDF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3F7F0B00" w14:textId="32709D5E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3" w:type="dxa"/>
          </w:tcPr>
          <w:p w14:paraId="07D5C270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E910872" w14:textId="1F2A95E3" w:rsidR="003B6A5C" w:rsidRPr="002759E0" w:rsidRDefault="0020255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121</w:t>
            </w:r>
          </w:p>
        </w:tc>
        <w:tc>
          <w:tcPr>
            <w:tcW w:w="272" w:type="dxa"/>
          </w:tcPr>
          <w:p w14:paraId="0CFDDB61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01D5C32D" w14:textId="497D3CD6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3B6A5C" w:rsidRPr="002759E0" w14:paraId="5271F4E2" w14:textId="77777777" w:rsidTr="00C5332F">
        <w:tc>
          <w:tcPr>
            <w:tcW w:w="4230" w:type="dxa"/>
          </w:tcPr>
          <w:p w14:paraId="13457307" w14:textId="77777777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6A5A8E0E" w14:textId="5CBBDF94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F0896D8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78FADC3" w14:textId="47B5CC22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3" w:type="dxa"/>
          </w:tcPr>
          <w:p w14:paraId="5E0A151D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3D8DC5E" w14:textId="3FC4F198" w:rsidR="003B6A5C" w:rsidRPr="002759E0" w:rsidRDefault="00202559" w:rsidP="0036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272" w:type="dxa"/>
          </w:tcPr>
          <w:p w14:paraId="718ACC06" w14:textId="77777777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4C20620" w14:textId="1124CA3F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B6A5C" w:rsidRPr="002759E0" w14:paraId="522B0E59" w14:textId="77777777" w:rsidTr="00C5332F">
        <w:tc>
          <w:tcPr>
            <w:tcW w:w="4230" w:type="dxa"/>
          </w:tcPr>
          <w:p w14:paraId="78CC544B" w14:textId="371820CE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ACB6A" w14:textId="48757FD7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BEA793F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D3A5AA1" w14:textId="299C789D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73" w:type="dxa"/>
          </w:tcPr>
          <w:p w14:paraId="62B385F6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C272668" w14:textId="54B726C3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2" w:type="dxa"/>
          </w:tcPr>
          <w:p w14:paraId="24F916CF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2ECD16E" w14:textId="524E902A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  <w:tr w:rsidR="003B6A5C" w:rsidRPr="002759E0" w14:paraId="64E1C371" w14:textId="77777777" w:rsidTr="00C5332F">
        <w:trPr>
          <w:trHeight w:val="209"/>
        </w:trPr>
        <w:tc>
          <w:tcPr>
            <w:tcW w:w="4230" w:type="dxa"/>
          </w:tcPr>
          <w:p w14:paraId="1986E45F" w14:textId="42E3AB5E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A6933" w14:textId="4BE3C132" w:rsidR="003B6A5C" w:rsidRPr="002759E0" w:rsidRDefault="002F4A05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5B29488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05F5154" w14:textId="6B0C5909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3BFD44A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C827B8D" w14:textId="102355EE" w:rsidR="003B6A5C" w:rsidRPr="002759E0" w:rsidRDefault="0020255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4CABDD9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30F1693" w14:textId="0D0EE890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6A5C" w:rsidRPr="002759E0" w14:paraId="6995D192" w14:textId="77777777" w:rsidTr="00C5332F">
        <w:tc>
          <w:tcPr>
            <w:tcW w:w="4230" w:type="dxa"/>
          </w:tcPr>
          <w:p w14:paraId="4413AF2D" w14:textId="77777777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34251E" w14:textId="15C780E8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6580CC95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935646C" w14:textId="31B66EB1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3" w:type="dxa"/>
          </w:tcPr>
          <w:p w14:paraId="305A331D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67BC00" w14:textId="20235E9A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2" w:type="dxa"/>
          </w:tcPr>
          <w:p w14:paraId="19A40506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461736C" w14:textId="59E27834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</w:tbl>
    <w:p w14:paraId="1300C4E0" w14:textId="77777777" w:rsidR="002D53D1" w:rsidRPr="002759E0" w:rsidRDefault="002D53D1">
      <w:pPr>
        <w:rPr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36"/>
        <w:gridCol w:w="1120"/>
        <w:gridCol w:w="273"/>
        <w:gridCol w:w="1044"/>
        <w:gridCol w:w="272"/>
        <w:gridCol w:w="1105"/>
      </w:tblGrid>
      <w:tr w:rsidR="00825A91" w:rsidRPr="002759E0" w14:paraId="793458A1" w14:textId="77777777" w:rsidTr="006B1972">
        <w:tc>
          <w:tcPr>
            <w:tcW w:w="3330" w:type="dxa"/>
          </w:tcPr>
          <w:p w14:paraId="7E92FBEF" w14:textId="6DE71744" w:rsidR="00825A91" w:rsidRPr="002759E0" w:rsidRDefault="00825A91" w:rsidP="0082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7D7ECC5" w14:textId="4CB350EA" w:rsidR="00825A91" w:rsidRPr="002759E0" w:rsidRDefault="00825A91" w:rsidP="00825A91">
            <w:pPr>
              <w:pStyle w:val="a1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1A31F9A" w14:textId="2F90B152" w:rsidR="00825A91" w:rsidRPr="002759E0" w:rsidRDefault="00825A91" w:rsidP="00825A9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002F36" w14:textId="77777777" w:rsidR="00825A91" w:rsidRPr="002759E0" w:rsidRDefault="00825A91" w:rsidP="00825A9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4200369" w14:textId="4F594AA0" w:rsidR="00825A91" w:rsidRPr="002759E0" w:rsidRDefault="00825A91" w:rsidP="00825A9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B2F8FFC" w14:textId="77777777" w:rsidR="00825A91" w:rsidRPr="002759E0" w:rsidRDefault="00825A91" w:rsidP="00825A9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AB3A344" w14:textId="4AE1B13D" w:rsidR="00825A91" w:rsidRPr="002759E0" w:rsidRDefault="00825A91" w:rsidP="00825A9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88B570B" w14:textId="77777777" w:rsidR="00825A91" w:rsidRPr="002759E0" w:rsidRDefault="00825A91" w:rsidP="00825A9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4973E0D" w14:textId="305513B4" w:rsidR="00825A91" w:rsidRPr="002759E0" w:rsidRDefault="00825A91" w:rsidP="00825A91">
            <w:pPr>
              <w:pStyle w:val="a1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25A91" w:rsidRPr="002759E0" w14:paraId="47BA271B" w14:textId="77777777" w:rsidTr="006B1972">
        <w:tc>
          <w:tcPr>
            <w:tcW w:w="3330" w:type="dxa"/>
          </w:tcPr>
          <w:p w14:paraId="18FB5FC3" w14:textId="50915536" w:rsidR="00825A91" w:rsidRPr="002759E0" w:rsidRDefault="00300077" w:rsidP="00825A9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900" w:type="dxa"/>
          </w:tcPr>
          <w:p w14:paraId="7E956FD6" w14:textId="7D9FF98E" w:rsidR="00825A91" w:rsidRPr="002759E0" w:rsidRDefault="00825A91" w:rsidP="002D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06731" w14:textId="6759455D" w:rsidR="00825A91" w:rsidRPr="002759E0" w:rsidRDefault="00362FE2" w:rsidP="0036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B3A5C8" w14:textId="77777777" w:rsidR="00825A91" w:rsidRPr="002759E0" w:rsidRDefault="00825A91" w:rsidP="0082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0EBC179" w14:textId="77777777" w:rsidR="00825A91" w:rsidRPr="002759E0" w:rsidRDefault="00825A91" w:rsidP="0056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F6A144C" w14:textId="77777777" w:rsidR="00825A91" w:rsidRPr="002759E0" w:rsidRDefault="00825A91" w:rsidP="0082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399A38B" w14:textId="66C6FC6A" w:rsidR="00825A91" w:rsidRPr="002759E0" w:rsidRDefault="00362FE2" w:rsidP="0036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823CF9B" w14:textId="77777777" w:rsidR="00825A91" w:rsidRPr="002759E0" w:rsidRDefault="00825A91" w:rsidP="0082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0E04B6B" w14:textId="1425A997" w:rsidR="00825A91" w:rsidRPr="002759E0" w:rsidRDefault="006D00C9" w:rsidP="0082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13268A" w:rsidRPr="002759E0" w14:paraId="0E6A4F23" w14:textId="77777777" w:rsidTr="006B1972">
        <w:tc>
          <w:tcPr>
            <w:tcW w:w="3330" w:type="dxa"/>
          </w:tcPr>
          <w:p w14:paraId="2557EBC0" w14:textId="5FB57D35" w:rsidR="0013268A" w:rsidRPr="002759E0" w:rsidRDefault="0013268A" w:rsidP="0013268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38FBF200" w14:textId="3DE8DDA2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347FCE41" w14:textId="2887E6BA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36" w:type="dxa"/>
          </w:tcPr>
          <w:p w14:paraId="26186ECE" w14:textId="77777777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25F8A7D" w14:textId="00AB39A0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65092FB" w14:textId="77777777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C23A285" w14:textId="43CE709D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72" w:type="dxa"/>
          </w:tcPr>
          <w:p w14:paraId="4E1E7B31" w14:textId="77777777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268ED75" w14:textId="7ACE6378" w:rsidR="0013268A" w:rsidRPr="002759E0" w:rsidRDefault="0013268A" w:rsidP="001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F5C2F9" w14:textId="1545A353" w:rsidR="00B46D64" w:rsidRPr="002759E0" w:rsidRDefault="00B46D64"/>
    <w:p w14:paraId="4E11E147" w14:textId="77777777" w:rsidR="00352BA1" w:rsidRPr="002759E0" w:rsidRDefault="00352BA1"/>
    <w:p w14:paraId="4D7C095C" w14:textId="77777777" w:rsidR="00352BA1" w:rsidRPr="002759E0" w:rsidRDefault="00352BA1"/>
    <w:p w14:paraId="081DC298" w14:textId="77777777" w:rsidR="00352BA1" w:rsidRPr="002759E0" w:rsidRDefault="00352BA1"/>
    <w:p w14:paraId="4FA18F23" w14:textId="45AA726F" w:rsidR="00352BA1" w:rsidRPr="002759E0" w:rsidRDefault="00352BA1"/>
    <w:p w14:paraId="36F4F573" w14:textId="0A3473DD" w:rsidR="002D53D1" w:rsidRPr="002759E0" w:rsidRDefault="002D53D1"/>
    <w:p w14:paraId="194D9C23" w14:textId="77777777" w:rsidR="002D53D1" w:rsidRPr="002759E0" w:rsidRDefault="002D53D1"/>
    <w:p w14:paraId="357CA78C" w14:textId="3641EF6F" w:rsidR="002D53D1" w:rsidRPr="002759E0" w:rsidRDefault="002D53D1"/>
    <w:p w14:paraId="1A8B3D42" w14:textId="6AB9CED6" w:rsidR="002D53D1" w:rsidRPr="002759E0" w:rsidRDefault="002D53D1"/>
    <w:p w14:paraId="78A8BE72" w14:textId="77777777" w:rsidR="00B46D64" w:rsidRPr="002759E0" w:rsidRDefault="00B46D64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367"/>
        <w:gridCol w:w="900"/>
        <w:gridCol w:w="1080"/>
        <w:gridCol w:w="236"/>
        <w:gridCol w:w="1120"/>
        <w:gridCol w:w="273"/>
        <w:gridCol w:w="1044"/>
        <w:gridCol w:w="272"/>
        <w:gridCol w:w="1105"/>
      </w:tblGrid>
      <w:tr w:rsidR="005213E8" w:rsidRPr="002759E0" w14:paraId="49C4D09C" w14:textId="77777777" w:rsidTr="00C5332F">
        <w:tc>
          <w:tcPr>
            <w:tcW w:w="2963" w:type="dxa"/>
          </w:tcPr>
          <w:p w14:paraId="02A0908D" w14:textId="77777777" w:rsidR="005213E8" w:rsidRPr="002759E0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367" w:type="dxa"/>
          </w:tcPr>
          <w:p w14:paraId="64D62838" w14:textId="77777777" w:rsidR="005213E8" w:rsidRPr="002759E0" w:rsidRDefault="005213E8" w:rsidP="0038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C7633E" w14:textId="2F95A303" w:rsidR="005213E8" w:rsidRPr="002759E0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3"/>
          </w:tcPr>
          <w:p w14:paraId="06D1D2A1" w14:textId="37504081" w:rsidR="005213E8" w:rsidRPr="002759E0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A8A0C48" w14:textId="77777777" w:rsidR="005213E8" w:rsidRPr="002759E0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5D05FCEC" w14:textId="77777777" w:rsidR="005213E8" w:rsidRPr="002759E0" w:rsidRDefault="005213E8" w:rsidP="00386A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A5C" w:rsidRPr="002759E0" w14:paraId="3D2D6A12" w14:textId="77777777" w:rsidTr="00C5332F">
        <w:tc>
          <w:tcPr>
            <w:tcW w:w="2963" w:type="dxa"/>
          </w:tcPr>
          <w:p w14:paraId="1E83D993" w14:textId="48BA9CF6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433E9B44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5C12EE" w14:textId="0B285F91" w:rsidR="003B6A5C" w:rsidRPr="002759E0" w:rsidRDefault="003B6A5C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3D768C0" w14:textId="44888F19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9DA80EB" w14:textId="77777777" w:rsidR="003B6A5C" w:rsidRPr="002759E0" w:rsidRDefault="003B6A5C" w:rsidP="003B6A5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1E9071D1" w14:textId="3B0DF1D3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</w:tcPr>
          <w:p w14:paraId="266B2C7A" w14:textId="77777777" w:rsidR="003B6A5C" w:rsidRPr="002759E0" w:rsidRDefault="003B6A5C" w:rsidP="003B6A5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961E15" w14:textId="0D639406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</w:tcPr>
          <w:p w14:paraId="320CFCB2" w14:textId="77777777" w:rsidR="003B6A5C" w:rsidRPr="002759E0" w:rsidRDefault="003B6A5C" w:rsidP="003B6A5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7471640" w14:textId="693C90CF" w:rsidR="003B6A5C" w:rsidRPr="002759E0" w:rsidRDefault="006D00C9" w:rsidP="003B6A5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3B6A5C" w:rsidRPr="002759E0" w14:paraId="4DD66177" w14:textId="77777777" w:rsidTr="00C5332F">
        <w:tc>
          <w:tcPr>
            <w:tcW w:w="3330" w:type="dxa"/>
            <w:gridSpan w:val="2"/>
          </w:tcPr>
          <w:p w14:paraId="124AFFB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0F6431" w14:textId="77777777" w:rsidR="003B6A5C" w:rsidRPr="002759E0" w:rsidRDefault="003B6A5C" w:rsidP="003B6A5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2400A42" w14:textId="6A4F1617" w:rsidR="003B6A5C" w:rsidRPr="002759E0" w:rsidRDefault="003B6A5C" w:rsidP="003B6A5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4ADA" w:rsidRPr="002759E0" w14:paraId="253D7688" w14:textId="77777777" w:rsidTr="00C5332F">
        <w:tc>
          <w:tcPr>
            <w:tcW w:w="3330" w:type="dxa"/>
            <w:gridSpan w:val="2"/>
          </w:tcPr>
          <w:p w14:paraId="0ECD6D55" w14:textId="60ABDDC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00" w:type="dxa"/>
          </w:tcPr>
          <w:p w14:paraId="79E81856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A9FDD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D3CE9B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A9EAAD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D9CA49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D6257F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D4AFC3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A67A54D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ADA" w:rsidRPr="002759E0" w14:paraId="114DC830" w14:textId="77777777" w:rsidTr="00C5332F">
        <w:tc>
          <w:tcPr>
            <w:tcW w:w="3330" w:type="dxa"/>
            <w:gridSpan w:val="2"/>
          </w:tcPr>
          <w:p w14:paraId="3465E3C1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95C404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F2E91" w14:textId="3EB21E16" w:rsidR="00DE4ADA" w:rsidRPr="002759E0" w:rsidRDefault="00202559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A472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582171" w14:textId="0EE65E7A" w:rsidR="00DE4ADA" w:rsidRPr="002759E0" w:rsidRDefault="00DE4ADA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507E56F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AF9B70D" w14:textId="498FC3C5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38F064DC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5A1E6A" w14:textId="6C776527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DE4ADA" w:rsidRPr="002759E0" w14:paraId="79BE4E85" w14:textId="77777777" w:rsidTr="00C5332F">
        <w:tc>
          <w:tcPr>
            <w:tcW w:w="3330" w:type="dxa"/>
            <w:gridSpan w:val="2"/>
          </w:tcPr>
          <w:p w14:paraId="7005A0B1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74345673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29C8A" w14:textId="082813AB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06C25E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F64171" w14:textId="125D25FC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</w:tcPr>
          <w:p w14:paraId="05396CF0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714E159" w14:textId="3E0D435B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4715C29D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8D7CC1D" w14:textId="4845D466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DE4ADA" w:rsidRPr="002759E0" w14:paraId="39F33420" w14:textId="77777777" w:rsidTr="00C5332F">
        <w:tc>
          <w:tcPr>
            <w:tcW w:w="3330" w:type="dxa"/>
            <w:gridSpan w:val="2"/>
          </w:tcPr>
          <w:p w14:paraId="158DBC42" w14:textId="4D6FA683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</w:tcPr>
          <w:p w14:paraId="7855343E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7BFA87" w14:textId="6F0C78A1" w:rsidR="00DE4ADA" w:rsidRPr="002759E0" w:rsidRDefault="00202559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4702FB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34A2D6D" w14:textId="69FF777D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5FBD8B0F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58C9DD6" w14:textId="005A92E0" w:rsidR="00DE4ADA" w:rsidRPr="002759E0" w:rsidRDefault="00202559" w:rsidP="0056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E8FD6FB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F375CE2" w14:textId="52F299E2" w:rsidR="00DE4ADA" w:rsidRPr="002759E0" w:rsidRDefault="00DE4ADA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ADA" w:rsidRPr="002759E0" w14:paraId="277DCF34" w14:textId="77777777" w:rsidTr="00C5332F">
        <w:tc>
          <w:tcPr>
            <w:tcW w:w="3330" w:type="dxa"/>
            <w:gridSpan w:val="2"/>
          </w:tcPr>
          <w:p w14:paraId="677D4239" w14:textId="2D3E7100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C31ADCD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6269EF" w14:textId="75B25CCE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986DEE0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21042D" w14:textId="47175DC0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3" w:type="dxa"/>
          </w:tcPr>
          <w:p w14:paraId="1BAA1328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ADB314" w14:textId="6A5B84D1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2" w:type="dxa"/>
          </w:tcPr>
          <w:p w14:paraId="30BC0665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84E1B65" w14:textId="192FB7D9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  <w:tr w:rsidR="00DE4ADA" w:rsidRPr="002759E0" w14:paraId="445F3B87" w14:textId="77777777" w:rsidTr="00C5332F">
        <w:tc>
          <w:tcPr>
            <w:tcW w:w="3330" w:type="dxa"/>
            <w:gridSpan w:val="2"/>
          </w:tcPr>
          <w:p w14:paraId="1651B2EE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54CF074C" w14:textId="0E4764AE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5CE1CBD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9D5956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B469D0" w14:textId="3778F2D6" w:rsidR="00202559" w:rsidRPr="002759E0" w:rsidRDefault="00202559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4C1055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74470F7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0F0CB" w14:textId="3499383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4BF2810C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9B94A93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1E6EC" w14:textId="496EC1C4" w:rsidR="00202559" w:rsidRPr="002759E0" w:rsidRDefault="0020255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904A68E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EE1C5E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EF590" w14:textId="27A84BFA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4ADA" w:rsidRPr="002759E0" w14:paraId="0EDECE8F" w14:textId="77777777" w:rsidTr="00C5332F">
        <w:tc>
          <w:tcPr>
            <w:tcW w:w="3330" w:type="dxa"/>
            <w:gridSpan w:val="2"/>
          </w:tcPr>
          <w:p w14:paraId="147B75F3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530E98D1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8B5D4" w14:textId="0056FD53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F147BF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FE415BB" w14:textId="63DA9B4B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3" w:type="dxa"/>
          </w:tcPr>
          <w:p w14:paraId="4C229BD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6C0AEEA" w14:textId="796F2794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2" w:type="dxa"/>
          </w:tcPr>
          <w:p w14:paraId="090328DE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94388AA" w14:textId="070AA527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  <w:tr w:rsidR="00DE4ADA" w:rsidRPr="002759E0" w14:paraId="306067B2" w14:textId="77777777" w:rsidTr="00C5332F">
        <w:tc>
          <w:tcPr>
            <w:tcW w:w="3330" w:type="dxa"/>
            <w:gridSpan w:val="2"/>
          </w:tcPr>
          <w:p w14:paraId="34115F5A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704D44F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83BC9D" w14:textId="720977FE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6DE7A05C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69FFD4A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" w:type="dxa"/>
          </w:tcPr>
          <w:p w14:paraId="168D9516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509D29FC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2" w:type="dxa"/>
          </w:tcPr>
          <w:p w14:paraId="38607CD8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68A22B3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E4ADA" w:rsidRPr="002759E0" w14:paraId="1A4EB974" w14:textId="77777777" w:rsidTr="00C5332F">
        <w:tc>
          <w:tcPr>
            <w:tcW w:w="3330" w:type="dxa"/>
            <w:gridSpan w:val="2"/>
          </w:tcPr>
          <w:p w14:paraId="3F7B0C59" w14:textId="08CC29D3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ind w:right="-28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4B55E540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959AA1" w14:textId="5F5B443E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5A0CB1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5A5EC65" w14:textId="56938124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696AAF8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CDD1A9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5234C7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1BF7DED" w14:textId="53A0B02D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ADA" w:rsidRPr="002759E0" w14:paraId="739373BB" w14:textId="77777777" w:rsidTr="00C5332F">
        <w:tc>
          <w:tcPr>
            <w:tcW w:w="3330" w:type="dxa"/>
            <w:gridSpan w:val="2"/>
          </w:tcPr>
          <w:p w14:paraId="1972ACC8" w14:textId="04683181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2AA3C17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B26A2" w14:textId="44280A91" w:rsidR="00DE4ADA" w:rsidRPr="002759E0" w:rsidRDefault="00620E0B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E5F49C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E5E3C1" w14:textId="3EF0FB20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3" w:type="dxa"/>
          </w:tcPr>
          <w:p w14:paraId="545F5035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794ED13" w14:textId="10D8E53B" w:rsidR="00DE4ADA" w:rsidRPr="002759E0" w:rsidRDefault="00620E0B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757DA5A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060907A" w14:textId="262E0610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DE4ADA" w:rsidRPr="002759E0" w14:paraId="5753B474" w14:textId="77777777" w:rsidTr="00C5332F">
        <w:tc>
          <w:tcPr>
            <w:tcW w:w="3330" w:type="dxa"/>
            <w:gridSpan w:val="2"/>
          </w:tcPr>
          <w:p w14:paraId="309CB0E4" w14:textId="5C416243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11A81118" w14:textId="27E6C8E6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1B621CFB" w14:textId="6BAE6F44" w:rsidR="00DE4ADA" w:rsidRPr="002759E0" w:rsidRDefault="00620E0B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DFE914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967F280" w14:textId="30D1D29A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73CEDAA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F3958E1" w14:textId="07DAF616" w:rsidR="00DE4ADA" w:rsidRPr="002759E0" w:rsidRDefault="00620E0B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613AEF8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46FFD43" w14:textId="374D8A45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4ADA" w:rsidRPr="002759E0" w14:paraId="00B4D905" w14:textId="77777777" w:rsidTr="00F86B84">
        <w:trPr>
          <w:trHeight w:val="227"/>
        </w:trPr>
        <w:tc>
          <w:tcPr>
            <w:tcW w:w="3330" w:type="dxa"/>
            <w:gridSpan w:val="2"/>
          </w:tcPr>
          <w:p w14:paraId="17E0C640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224CE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FEC467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657AD81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3CA7EDC7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1159C2D0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B935F08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1FB19BF6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BB8EEFA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ADA" w:rsidRPr="002759E0" w14:paraId="0647EF6F" w14:textId="77777777" w:rsidTr="00DE4ADA">
        <w:tc>
          <w:tcPr>
            <w:tcW w:w="3330" w:type="dxa"/>
            <w:gridSpan w:val="2"/>
          </w:tcPr>
          <w:p w14:paraId="34F65362" w14:textId="78A15B09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-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</w:tcPr>
          <w:p w14:paraId="68E9A3C7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CF214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1FD743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91F1B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CF1F0A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8AA69AC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A4C301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D9B6D5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ADA" w:rsidRPr="002759E0" w14:paraId="420D61AB" w14:textId="77777777" w:rsidTr="002D27F2">
        <w:tc>
          <w:tcPr>
            <w:tcW w:w="3330" w:type="dxa"/>
            <w:gridSpan w:val="2"/>
          </w:tcPr>
          <w:p w14:paraId="13C5108D" w14:textId="4B0E506C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A18ACF2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AF6A79" w14:textId="50ABA30C" w:rsidR="00DE4ADA" w:rsidRPr="002759E0" w:rsidRDefault="00620E0B" w:rsidP="002D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48464" w14:textId="77777777" w:rsidR="00DE4ADA" w:rsidRPr="002759E0" w:rsidRDefault="00DE4ADA" w:rsidP="002D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7A7C179" w14:textId="7F30182C" w:rsidR="00DE4ADA" w:rsidRPr="002759E0" w:rsidRDefault="00DE4ADA" w:rsidP="002D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9B6344B" w14:textId="77777777" w:rsidR="00DE4ADA" w:rsidRPr="002759E0" w:rsidRDefault="00DE4ADA" w:rsidP="002D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  <w:tab w:val="decimal" w:pos="790"/>
              </w:tabs>
              <w:spacing w:line="240" w:lineRule="auto"/>
              <w:ind w:left="-108" w:righ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3E010C52" w14:textId="1EFF8F59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2" w:type="dxa"/>
          </w:tcPr>
          <w:p w14:paraId="49426EEB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4A61201" w14:textId="04AD28D3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DE4ADA" w:rsidRPr="002759E0" w14:paraId="31BD3DD8" w14:textId="77777777" w:rsidTr="002D27F2">
        <w:tc>
          <w:tcPr>
            <w:tcW w:w="3330" w:type="dxa"/>
            <w:gridSpan w:val="2"/>
          </w:tcPr>
          <w:p w14:paraId="1668A488" w14:textId="77777777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77CACDA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0010EC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E95EC86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189FB2C3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3" w:type="dxa"/>
          </w:tcPr>
          <w:p w14:paraId="4199B3C3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40922046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40ECEE81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5C8692DE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</w:rPr>
            </w:pPr>
          </w:p>
        </w:tc>
      </w:tr>
      <w:tr w:rsidR="00DE4ADA" w:rsidRPr="002759E0" w14:paraId="29C7941C" w14:textId="77777777" w:rsidTr="00DE4ADA">
        <w:tc>
          <w:tcPr>
            <w:tcW w:w="3330" w:type="dxa"/>
            <w:gridSpan w:val="2"/>
          </w:tcPr>
          <w:p w14:paraId="781C9582" w14:textId="4E8CA06F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900" w:type="dxa"/>
          </w:tcPr>
          <w:p w14:paraId="7BA0928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28AC7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32DB9E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2028C0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8C7F40A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9E9F681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FA288A8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616E0B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ADA" w:rsidRPr="002759E0" w14:paraId="2184F26F" w14:textId="77777777" w:rsidTr="002D27F2">
        <w:tc>
          <w:tcPr>
            <w:tcW w:w="3330" w:type="dxa"/>
            <w:gridSpan w:val="2"/>
          </w:tcPr>
          <w:p w14:paraId="6B231DB3" w14:textId="30A36373" w:rsidR="00DE4ADA" w:rsidRPr="002759E0" w:rsidRDefault="00DE4ADA" w:rsidP="00DE4AD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375F9A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B6F4A" w14:textId="30942721" w:rsidR="00DE4ADA" w:rsidRPr="002759E0" w:rsidRDefault="00C17A7C" w:rsidP="008F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C92348" w14:textId="77777777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255B39E1" w14:textId="1FC1E39B" w:rsidR="00DE4ADA" w:rsidRPr="002759E0" w:rsidRDefault="00DE4ADA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7C83379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166B6E6B" w14:textId="6CD4A464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2" w:type="dxa"/>
          </w:tcPr>
          <w:p w14:paraId="3277C0F6" w14:textId="77777777" w:rsidR="00DE4ADA" w:rsidRPr="002759E0" w:rsidRDefault="00DE4ADA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73258C9" w14:textId="686C7A50" w:rsidR="00DE4ADA" w:rsidRPr="002759E0" w:rsidRDefault="006D00C9" w:rsidP="00D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</w:tbl>
    <w:p w14:paraId="413E9A10" w14:textId="77777777" w:rsidR="00D140BA" w:rsidRPr="002759E0" w:rsidRDefault="00D140BA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F86B84" w:rsidRPr="002759E0" w14:paraId="586D05CA" w14:textId="77777777" w:rsidTr="00A43A55">
        <w:tc>
          <w:tcPr>
            <w:tcW w:w="3330" w:type="dxa"/>
            <w:shd w:val="clear" w:color="auto" w:fill="auto"/>
            <w:vAlign w:val="bottom"/>
          </w:tcPr>
          <w:p w14:paraId="7166E6A7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AB9B18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969961A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B027A2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5AED3091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6B84" w:rsidRPr="002759E0" w14:paraId="416C5A15" w14:textId="77777777" w:rsidTr="00A43A55">
        <w:tc>
          <w:tcPr>
            <w:tcW w:w="3330" w:type="dxa"/>
            <w:shd w:val="clear" w:color="auto" w:fill="auto"/>
            <w:vAlign w:val="bottom"/>
          </w:tcPr>
          <w:p w14:paraId="6983EB6D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EB94A9" w14:textId="66C090CC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2C5A0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15467BC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E1C849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17187BC4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50C3E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2793E01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04C7D35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F86B84" w:rsidRPr="002759E0" w14:paraId="03AD531F" w14:textId="77777777" w:rsidTr="00A43A55">
        <w:tc>
          <w:tcPr>
            <w:tcW w:w="3330" w:type="dxa"/>
            <w:shd w:val="clear" w:color="auto" w:fill="auto"/>
          </w:tcPr>
          <w:p w14:paraId="74C8ACF8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0A206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A74AAC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08C96686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16ED34F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6B84" w:rsidRPr="002759E0" w14:paraId="78223EAF" w14:textId="77777777" w:rsidTr="00A43A55">
        <w:tc>
          <w:tcPr>
            <w:tcW w:w="3330" w:type="dxa"/>
            <w:shd w:val="clear" w:color="auto" w:fill="auto"/>
          </w:tcPr>
          <w:p w14:paraId="2B5A8270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4A4AC2AD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1B4555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3FA996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B59EC48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3CA6BA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791F736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595FA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8177CF9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B84" w:rsidRPr="002759E0" w14:paraId="0489502B" w14:textId="77777777" w:rsidTr="00A43A55">
        <w:tc>
          <w:tcPr>
            <w:tcW w:w="3330" w:type="dxa"/>
            <w:shd w:val="clear" w:color="auto" w:fill="auto"/>
          </w:tcPr>
          <w:p w14:paraId="54CBC4CC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28499E74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50818A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40" w:type="dxa"/>
          </w:tcPr>
          <w:p w14:paraId="4A8643DA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E5EF4B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40" w:type="dxa"/>
            <w:shd w:val="clear" w:color="auto" w:fill="auto"/>
          </w:tcPr>
          <w:p w14:paraId="5F19D5B4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D2842D6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6" w:type="dxa"/>
            <w:shd w:val="clear" w:color="auto" w:fill="auto"/>
          </w:tcPr>
          <w:p w14:paraId="0C9913E4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9CC6F3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F86B84" w:rsidRPr="002759E0" w14:paraId="7E9E0F24" w14:textId="77777777" w:rsidTr="00A43A55">
        <w:tc>
          <w:tcPr>
            <w:tcW w:w="3330" w:type="dxa"/>
            <w:shd w:val="clear" w:color="auto" w:fill="auto"/>
          </w:tcPr>
          <w:p w14:paraId="22D526B6" w14:textId="77777777" w:rsidR="00F86B84" w:rsidRPr="002759E0" w:rsidRDefault="00F86B84" w:rsidP="00A43A5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663AEA95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7D46477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31A629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C03042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84B1D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0366A09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28E8E39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1F2E7F6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9CCF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236" w:type="dxa"/>
            <w:shd w:val="clear" w:color="auto" w:fill="auto"/>
          </w:tcPr>
          <w:p w14:paraId="08F9F33C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7F4F8CB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98633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F86B84" w:rsidRPr="002759E0" w14:paraId="3AACEF82" w14:textId="77777777" w:rsidTr="00A43A55">
        <w:tc>
          <w:tcPr>
            <w:tcW w:w="3330" w:type="dxa"/>
            <w:shd w:val="clear" w:color="auto" w:fill="auto"/>
          </w:tcPr>
          <w:p w14:paraId="10B7D643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7A37751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55A5B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5083FAF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787FE241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D17D4F8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20395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436074FF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53CDE" w14:textId="77777777" w:rsidR="00F86B84" w:rsidRPr="002759E0" w:rsidRDefault="00F86B84" w:rsidP="00A4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3BF296BE" w14:textId="77777777" w:rsidR="00E862EF" w:rsidRPr="002759E0" w:rsidRDefault="00E862EF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3BD259F6" w14:textId="23995234" w:rsidR="005213E8" w:rsidRPr="002759E0" w:rsidRDefault="005213E8">
      <w:pPr>
        <w:rPr>
          <w:rFonts w:asciiTheme="majorBidi" w:hAnsiTheme="majorBidi" w:cstheme="majorBidi"/>
          <w:sz w:val="12"/>
          <w:szCs w:val="12"/>
        </w:rPr>
      </w:pPr>
    </w:p>
    <w:p w14:paraId="4BF34778" w14:textId="77777777" w:rsidR="005213E8" w:rsidRPr="002759E0" w:rsidRDefault="0052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  <w:r w:rsidRPr="002759E0">
        <w:rPr>
          <w:rFonts w:asciiTheme="majorBidi" w:hAnsiTheme="majorBidi" w:cstheme="majorBidi"/>
          <w:sz w:val="12"/>
          <w:szCs w:val="12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3B6A5C" w:rsidRPr="002759E0" w14:paraId="57E3946C" w14:textId="77777777" w:rsidTr="008D1861">
        <w:tc>
          <w:tcPr>
            <w:tcW w:w="3330" w:type="dxa"/>
            <w:shd w:val="clear" w:color="auto" w:fill="auto"/>
            <w:vAlign w:val="bottom"/>
          </w:tcPr>
          <w:p w14:paraId="1629B0F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4A13D8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875EEBB" w14:textId="7C55B693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546C54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4CC97AD" w14:textId="54FE5524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A5C" w:rsidRPr="002759E0" w14:paraId="4D6F218F" w14:textId="77777777" w:rsidTr="00304BF7">
        <w:tc>
          <w:tcPr>
            <w:tcW w:w="3330" w:type="dxa"/>
            <w:shd w:val="clear" w:color="auto" w:fill="auto"/>
            <w:vAlign w:val="bottom"/>
          </w:tcPr>
          <w:p w14:paraId="50C1E580" w14:textId="7CF5F51C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4A3A4E" w14:textId="0FC3D626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8E396A" w14:textId="2FB77B41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203D7026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0043712" w14:textId="7D624FE8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6CC1A280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B83F72B" w14:textId="085715C5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0AE1166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DE5BA8" w14:textId="3DA7E198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3B6A5C" w:rsidRPr="002759E0" w14:paraId="3C25BDDC" w14:textId="77777777" w:rsidTr="00F86B84">
        <w:trPr>
          <w:trHeight w:val="317"/>
        </w:trPr>
        <w:tc>
          <w:tcPr>
            <w:tcW w:w="3330" w:type="dxa"/>
            <w:shd w:val="clear" w:color="auto" w:fill="auto"/>
          </w:tcPr>
          <w:p w14:paraId="3B67498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60717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7BE2E9" w14:textId="51AB8339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FBCC097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735205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2759E0" w14:paraId="54B0F4E7" w14:textId="77777777" w:rsidTr="008D1861">
        <w:tc>
          <w:tcPr>
            <w:tcW w:w="3330" w:type="dxa"/>
            <w:shd w:val="clear" w:color="auto" w:fill="auto"/>
          </w:tcPr>
          <w:p w14:paraId="4B767F7E" w14:textId="02C93D45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1C05E79B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92EF31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4EEE207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B61D4FF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3352C27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9EBB520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90681D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F6F20F" w14:textId="77777777" w:rsidR="002D53D1" w:rsidRPr="002759E0" w:rsidRDefault="002D53D1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A5C" w:rsidRPr="002759E0" w14:paraId="108BD559" w14:textId="77777777" w:rsidTr="008D1861">
        <w:tc>
          <w:tcPr>
            <w:tcW w:w="3330" w:type="dxa"/>
            <w:shd w:val="clear" w:color="auto" w:fill="auto"/>
          </w:tcPr>
          <w:p w14:paraId="0386A7D0" w14:textId="3DF89CDD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ECF954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E08C36" w14:textId="3B4F6CB6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5AE5" w:rsidRPr="002759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35AE5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625FC37F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DCEE93" w14:textId="4FCAAD81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6A5C" w:rsidRPr="002759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B6A5C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46FCF8E" w14:textId="54BF318E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07A4F8F" w14:textId="7380D3BA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3F4AD3AD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4A76C90" w14:textId="3963072B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3B6A5C" w:rsidRPr="002759E0" w14:paraId="7E92E727" w14:textId="77777777" w:rsidTr="008D1861">
        <w:tc>
          <w:tcPr>
            <w:tcW w:w="3330" w:type="dxa"/>
            <w:shd w:val="clear" w:color="auto" w:fill="auto"/>
          </w:tcPr>
          <w:p w14:paraId="5F847C1D" w14:textId="05A6AB8C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5B01BD11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A5AFE" w14:textId="4A9E393D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1B83970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2D320D3D" w14:textId="22056492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4A1C925" w14:textId="47B95D03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DAE687B" w14:textId="0365ACA2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06EB20F0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55B3A08" w14:textId="41667E8F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B6A5C" w:rsidRPr="002759E0" w14:paraId="74E92251" w14:textId="77777777" w:rsidTr="008D1861">
        <w:tc>
          <w:tcPr>
            <w:tcW w:w="3330" w:type="dxa"/>
            <w:shd w:val="clear" w:color="auto" w:fill="auto"/>
          </w:tcPr>
          <w:p w14:paraId="53359728" w14:textId="308D12A6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F42CFA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F4AC54" w14:textId="6CBF2B7C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0FC5B8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7027F6C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83E157" w14:textId="7432AC22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95E8166" w14:textId="412215F3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0996E393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9322E00" w14:textId="12D039C2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  <w:tr w:rsidR="003B6A5C" w:rsidRPr="002759E0" w14:paraId="5F83164E" w14:textId="77777777" w:rsidTr="008D1861">
        <w:tc>
          <w:tcPr>
            <w:tcW w:w="3330" w:type="dxa"/>
            <w:shd w:val="clear" w:color="auto" w:fill="auto"/>
          </w:tcPr>
          <w:p w14:paraId="20C77C03" w14:textId="77777777" w:rsidR="003B6A5C" w:rsidRPr="002759E0" w:rsidRDefault="003B6A5C" w:rsidP="003B6A5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ED66A86" w14:textId="1FED4C0B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F3C738C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15C23" w14:textId="3E6E799E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72CBA33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EC4112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F89329" w14:textId="15DF41CE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1E1A230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29431" w14:textId="63DCEC7F" w:rsidR="00AF4549" w:rsidRPr="002759E0" w:rsidRDefault="00AF454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6BDEDD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9945C89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8D91" w14:textId="489C08F5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6A5C" w:rsidRPr="002759E0" w14:paraId="1AA20D99" w14:textId="77777777" w:rsidTr="008D1861">
        <w:tc>
          <w:tcPr>
            <w:tcW w:w="3330" w:type="dxa"/>
            <w:shd w:val="clear" w:color="auto" w:fill="auto"/>
          </w:tcPr>
          <w:p w14:paraId="05A62996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EA62673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6112B" w14:textId="3D2990D6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21D88DE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22189C38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2DD594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7624F" w14:textId="429AB55B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B335ED9" w14:textId="77777777" w:rsidR="003B6A5C" w:rsidRPr="002759E0" w:rsidRDefault="003B6A5C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A5EC3" w14:textId="03634EDF" w:rsidR="003B6A5C" w:rsidRPr="002759E0" w:rsidRDefault="006D00C9" w:rsidP="003B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4BA7D5E6" w14:textId="77777777" w:rsidR="00585DC2" w:rsidRPr="002759E0" w:rsidRDefault="00585DC2">
      <w:pPr>
        <w:rPr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585DC2" w:rsidRPr="002759E0" w14:paraId="3F4AD7C7" w14:textId="77777777" w:rsidTr="00585DC2">
        <w:tc>
          <w:tcPr>
            <w:tcW w:w="3330" w:type="dxa"/>
            <w:shd w:val="clear" w:color="auto" w:fill="auto"/>
          </w:tcPr>
          <w:p w14:paraId="21DB94A3" w14:textId="514EEF45" w:rsidR="00585DC2" w:rsidRPr="002759E0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BB6348" w14:textId="4CE27FC2" w:rsidR="00585DC2" w:rsidRPr="002759E0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7765FF" w14:textId="5B4BEC76" w:rsidR="00585DC2" w:rsidRPr="002759E0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2E90F40E" w14:textId="77777777" w:rsidR="00585DC2" w:rsidRPr="002759E0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47A9FA2" w14:textId="316485EB" w:rsidR="00585DC2" w:rsidRPr="002759E0" w:rsidRDefault="00585DC2" w:rsidP="006D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B9A" w:rsidRPr="002759E0" w14:paraId="3DB79A83" w14:textId="77777777" w:rsidTr="00585DC2">
        <w:tc>
          <w:tcPr>
            <w:tcW w:w="3330" w:type="dxa"/>
            <w:shd w:val="clear" w:color="auto" w:fill="auto"/>
          </w:tcPr>
          <w:p w14:paraId="3544C389" w14:textId="5E0FD55F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0DAE362" w14:textId="66FB18DD" w:rsidR="00932B9A" w:rsidRPr="002759E0" w:rsidRDefault="00247C3D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2A0E3B3C" w14:textId="7907204D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7F0325D0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CEA588" w14:textId="3E7E6B71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30B12DBF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834BBFA" w14:textId="1D3C38A1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A1C1327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21794E2" w14:textId="242AAA60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932B9A" w:rsidRPr="002759E0" w14:paraId="76770E09" w14:textId="77777777" w:rsidTr="00585DC2">
        <w:tc>
          <w:tcPr>
            <w:tcW w:w="3330" w:type="dxa"/>
            <w:shd w:val="clear" w:color="auto" w:fill="auto"/>
          </w:tcPr>
          <w:p w14:paraId="27A7D129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537805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A5127F7" w14:textId="3851CDDD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2B9A" w:rsidRPr="002759E0" w14:paraId="604E73B9" w14:textId="77777777" w:rsidTr="00585DC2">
        <w:tc>
          <w:tcPr>
            <w:tcW w:w="3330" w:type="dxa"/>
            <w:shd w:val="clear" w:color="auto" w:fill="auto"/>
          </w:tcPr>
          <w:p w14:paraId="47AF6975" w14:textId="361D0B22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70B0CF0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D8D7D" w14:textId="65DC15A3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18D9C20A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4F5B400" w14:textId="27897708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10750F3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0B931F3" w14:textId="1BC306B2" w:rsidR="00932B9A" w:rsidRPr="002759E0" w:rsidRDefault="00235AE5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BE0F8B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67204A" w14:textId="08F05123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32B9A" w:rsidRPr="002759E0" w14:paraId="18D89AE6" w14:textId="77777777" w:rsidTr="00585DC2">
        <w:tc>
          <w:tcPr>
            <w:tcW w:w="3330" w:type="dxa"/>
            <w:shd w:val="clear" w:color="auto" w:fill="auto"/>
          </w:tcPr>
          <w:p w14:paraId="3CBA6CEE" w14:textId="1340D8BB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51C4EFC5" w14:textId="262E10AD" w:rsidR="00932B9A" w:rsidRPr="002759E0" w:rsidRDefault="006D00C9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56F1AF71" w14:textId="3DD7D2E9" w:rsidR="00932B9A" w:rsidRPr="002759E0" w:rsidRDefault="00235AE5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E458BF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32D50EF" w14:textId="64D3FA72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C86A77C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4D3FE89" w14:textId="23E48A2C" w:rsidR="00932B9A" w:rsidRPr="002759E0" w:rsidRDefault="00235AE5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8BA58" w14:textId="77777777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C717D17" w14:textId="6AD85A20" w:rsidR="00932B9A" w:rsidRPr="002759E0" w:rsidRDefault="00932B9A" w:rsidP="0093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2FB973C" w14:textId="5CA5C449" w:rsidR="00E862EF" w:rsidRPr="002759E0" w:rsidRDefault="00E862EF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28D80" w14:textId="545F255C" w:rsidR="002D53D1" w:rsidRPr="002759E0" w:rsidRDefault="00587B7A" w:rsidP="002D5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2CE9CA5C" w14:textId="77777777" w:rsidR="004652DE" w:rsidRPr="002759E0" w:rsidRDefault="004652DE" w:rsidP="00587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F91471" w:rsidRPr="002759E0" w14:paraId="3BA9647D" w14:textId="77777777" w:rsidTr="00E72BC2">
        <w:tc>
          <w:tcPr>
            <w:tcW w:w="4228" w:type="dxa"/>
            <w:shd w:val="clear" w:color="auto" w:fill="auto"/>
            <w:vAlign w:val="bottom"/>
          </w:tcPr>
          <w:p w14:paraId="1846A7E5" w14:textId="77777777" w:rsidR="00F91471" w:rsidRPr="002759E0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2DA42B" w14:textId="5603E35D" w:rsidR="00F91471" w:rsidRPr="002759E0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FF292" w14:textId="77777777" w:rsidR="00F91471" w:rsidRPr="002759E0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006AC9C" w14:textId="18632D38" w:rsidR="00F91471" w:rsidRPr="002759E0" w:rsidRDefault="00F91471" w:rsidP="00F9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261" w:rsidRPr="002759E0" w14:paraId="451F26BD" w14:textId="77777777" w:rsidTr="00E72BC2">
        <w:tc>
          <w:tcPr>
            <w:tcW w:w="4228" w:type="dxa"/>
            <w:shd w:val="clear" w:color="auto" w:fill="auto"/>
            <w:vAlign w:val="bottom"/>
          </w:tcPr>
          <w:p w14:paraId="4AD5E6F3" w14:textId="642BB786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09DCC2" w14:textId="34A6E153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1466C83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1B68E7" w14:textId="1D33FD45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49442F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A6196" w14:textId="70E4952D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2DE9F7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199831C" w14:textId="6CF3D8E3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01261" w:rsidRPr="002759E0" w14:paraId="382786BF" w14:textId="77777777" w:rsidTr="00F91471">
        <w:tc>
          <w:tcPr>
            <w:tcW w:w="4228" w:type="dxa"/>
            <w:shd w:val="clear" w:color="auto" w:fill="auto"/>
          </w:tcPr>
          <w:p w14:paraId="784B9789" w14:textId="5F692966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7BB8089" w14:textId="1078ECA1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F3ED03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391A9459" w14:textId="5FB7B1DB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2759E0" w14:paraId="531D455C" w14:textId="77777777" w:rsidTr="00066CE2">
        <w:tc>
          <w:tcPr>
            <w:tcW w:w="4228" w:type="dxa"/>
            <w:shd w:val="clear" w:color="auto" w:fill="auto"/>
          </w:tcPr>
          <w:p w14:paraId="278BC48A" w14:textId="7C2C8E61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37FF9E3A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465E478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3FAC1C9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E90EF7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8EFF67E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014AB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1B5B63F" w14:textId="77777777" w:rsidR="002D53D1" w:rsidRPr="002759E0" w:rsidRDefault="002D53D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61" w:rsidRPr="002759E0" w14:paraId="0EEA665F" w14:textId="77777777" w:rsidTr="00066CE2">
        <w:tc>
          <w:tcPr>
            <w:tcW w:w="4228" w:type="dxa"/>
            <w:shd w:val="clear" w:color="auto" w:fill="auto"/>
          </w:tcPr>
          <w:p w14:paraId="1599955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02A6A2" w14:textId="1AB815FB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35AE5" w:rsidRPr="002759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9" w:type="dxa"/>
            <w:shd w:val="clear" w:color="auto" w:fill="auto"/>
          </w:tcPr>
          <w:p w14:paraId="40BF7D0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5546" w14:textId="00AB6644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527323F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63783CA" w14:textId="72BF3629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3AC793A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5795600" w14:textId="033C7C3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</w:p>
        </w:tc>
      </w:tr>
      <w:tr w:rsidR="002C4726" w:rsidRPr="002759E0" w14:paraId="3C9C3ADD" w14:textId="77777777" w:rsidTr="004D607C">
        <w:tc>
          <w:tcPr>
            <w:tcW w:w="4228" w:type="dxa"/>
            <w:shd w:val="clear" w:color="auto" w:fill="auto"/>
          </w:tcPr>
          <w:p w14:paraId="056C9D68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DF4E36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C846A2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4A869A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1A7BF0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61196A8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CD773B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640838" w14:textId="77777777" w:rsidR="002C4726" w:rsidRPr="002759E0" w:rsidRDefault="002C4726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2BC2" w:rsidRPr="002759E0" w14:paraId="60118DF8" w14:textId="77777777" w:rsidTr="004D607C">
        <w:tc>
          <w:tcPr>
            <w:tcW w:w="4228" w:type="dxa"/>
            <w:shd w:val="clear" w:color="auto" w:fill="auto"/>
          </w:tcPr>
          <w:p w14:paraId="692C142D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B0EFFA0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7191F0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4F884D8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0D3873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3B4F6B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62AC31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17491FE" w14:textId="00E265E5" w:rsidR="00E72BC2" w:rsidRPr="002759E0" w:rsidRDefault="006D00C9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2BC2" w:rsidRPr="002759E0" w14:paraId="2D902A1E" w14:textId="77777777" w:rsidTr="004D607C">
        <w:trPr>
          <w:trHeight w:val="353"/>
        </w:trPr>
        <w:tc>
          <w:tcPr>
            <w:tcW w:w="4228" w:type="dxa"/>
            <w:shd w:val="clear" w:color="auto" w:fill="auto"/>
          </w:tcPr>
          <w:p w14:paraId="1C8054FD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24924FD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1C9E6E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3F6B55C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985B45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1F23F88" w14:textId="53A81D3E" w:rsidR="00E72BC2" w:rsidRPr="002759E0" w:rsidRDefault="006D00C9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557C1999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4EEF094" w14:textId="247351D6" w:rsidR="00E72BC2" w:rsidRPr="002759E0" w:rsidRDefault="006D00C9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2BC2" w:rsidRPr="002759E0" w14:paraId="79835E43" w14:textId="77777777" w:rsidTr="004D607C">
        <w:trPr>
          <w:trHeight w:val="353"/>
        </w:trPr>
        <w:tc>
          <w:tcPr>
            <w:tcW w:w="4228" w:type="dxa"/>
            <w:shd w:val="clear" w:color="auto" w:fill="auto"/>
          </w:tcPr>
          <w:p w14:paraId="0EAC9E43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F403042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C880522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939A2D2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283858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64ABB" w14:textId="2B55B56A" w:rsidR="00E72BC2" w:rsidRPr="002759E0" w:rsidRDefault="006D00C9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716DBBB3" w14:textId="77777777" w:rsidR="00E72BC2" w:rsidRPr="002759E0" w:rsidRDefault="00E72BC2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6C514" w14:textId="1F096DF3" w:rsidR="00E72BC2" w:rsidRPr="002759E0" w:rsidRDefault="006D00C9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</w:tr>
    </w:tbl>
    <w:p w14:paraId="71A78D14" w14:textId="77777777" w:rsidR="009C1969" w:rsidRPr="002759E0" w:rsidRDefault="009C1969" w:rsidP="00F8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570DA" w14:textId="0B69B73E" w:rsidR="00F86B84" w:rsidRPr="002759E0" w:rsidRDefault="00F86B84" w:rsidP="00F8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บริษัทได้ทำสัญญาเงินให้กู้ยืมระยะยาวกับบริษัทย่อยแห่งหนึ่ง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</w:rPr>
        <w:t>38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</w:rPr>
        <w:t xml:space="preserve">4 - 9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สิ้นสุดระหว่างปี</w:t>
      </w:r>
      <w:r w:rsidRPr="002759E0">
        <w:rPr>
          <w:rFonts w:asciiTheme="majorBidi" w:hAnsiTheme="majorBidi" w:cstheme="majorBidi"/>
          <w:sz w:val="30"/>
          <w:szCs w:val="30"/>
        </w:rPr>
        <w:t xml:space="preserve"> 2567 - 2572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โดยมีกำหนดชำระเงินต้นและดอกเบี้ยเป็นรายปี</w:t>
      </w:r>
    </w:p>
    <w:p w14:paraId="2928EFD0" w14:textId="77777777" w:rsidR="004A4F7C" w:rsidRPr="002759E0" w:rsidRDefault="004A4F7C" w:rsidP="00D4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F754AA" w:rsidRPr="002759E0" w14:paraId="29F60426" w14:textId="77777777" w:rsidTr="004D5331">
        <w:trPr>
          <w:cantSplit/>
          <w:tblHeader/>
        </w:trPr>
        <w:tc>
          <w:tcPr>
            <w:tcW w:w="4228" w:type="dxa"/>
          </w:tcPr>
          <w:p w14:paraId="1500EFDD" w14:textId="77777777" w:rsidR="00F754AA" w:rsidRPr="002759E0" w:rsidRDefault="00F754AA" w:rsidP="00F754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FFEADE7" w14:textId="77777777" w:rsidR="00F754AA" w:rsidRPr="002759E0" w:rsidRDefault="00F754AA" w:rsidP="00F754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4EBC" w14:textId="77777777" w:rsidR="00F754AA" w:rsidRPr="002759E0" w:rsidRDefault="00F754AA" w:rsidP="00F754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357A3" w14:textId="77777777" w:rsidR="00F754AA" w:rsidRPr="002759E0" w:rsidRDefault="00F754AA" w:rsidP="00F754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261" w:rsidRPr="002759E0" w14:paraId="74E51D49" w14:textId="77777777" w:rsidTr="004D5331">
        <w:trPr>
          <w:cantSplit/>
          <w:tblHeader/>
        </w:trPr>
        <w:tc>
          <w:tcPr>
            <w:tcW w:w="4228" w:type="dxa"/>
          </w:tcPr>
          <w:p w14:paraId="5E09EA10" w14:textId="03E60C41" w:rsidR="00501261" w:rsidRPr="002759E0" w:rsidRDefault="00501261" w:rsidP="00501261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D6553DC" w14:textId="021B85D5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34EF5E9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73CE76D" w14:textId="4C9B0221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6871D23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7587B3" w14:textId="2BAB8864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FE3E2E0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838729" w14:textId="7AFE49CF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501261" w:rsidRPr="002759E0" w14:paraId="4105F111" w14:textId="77777777" w:rsidTr="004D5331">
        <w:trPr>
          <w:cantSplit/>
          <w:tblHeader/>
        </w:trPr>
        <w:tc>
          <w:tcPr>
            <w:tcW w:w="4228" w:type="dxa"/>
          </w:tcPr>
          <w:p w14:paraId="14A1813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2E6F306" w14:textId="77777777" w:rsidR="00501261" w:rsidRPr="002759E0" w:rsidRDefault="00501261" w:rsidP="00501261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0C48" w:rsidRPr="002759E0" w14:paraId="075E8EE7" w14:textId="77777777" w:rsidTr="004D5331">
        <w:trPr>
          <w:cantSplit/>
        </w:trPr>
        <w:tc>
          <w:tcPr>
            <w:tcW w:w="4228" w:type="dxa"/>
          </w:tcPr>
          <w:p w14:paraId="3845A1E1" w14:textId="2B70D808" w:rsidR="001F0C48" w:rsidRPr="002759E0" w:rsidRDefault="001F0C48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2600A9B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3BC4B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B56DF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089BF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12B0C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D29D9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B5667" w14:textId="77777777" w:rsidR="001F0C48" w:rsidRPr="002759E0" w:rsidRDefault="001F0C48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61" w:rsidRPr="002759E0" w14:paraId="6E06F5CD" w14:textId="77777777" w:rsidTr="004D5331">
        <w:trPr>
          <w:cantSplit/>
        </w:trPr>
        <w:tc>
          <w:tcPr>
            <w:tcW w:w="4228" w:type="dxa"/>
          </w:tcPr>
          <w:p w14:paraId="1BFDE262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5E28ED5" w14:textId="67460F93" w:rsidR="00501261" w:rsidRPr="002759E0" w:rsidRDefault="006A34A2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E7B4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C8DBD" w14:textId="6FE4D382" w:rsidR="00501261" w:rsidRPr="002759E0" w:rsidRDefault="00501261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66CE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D445F" w14:textId="191F6A42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574B18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3B2D" w14:textId="66A141A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501261" w:rsidRPr="002759E0" w14:paraId="0DCF62AB" w14:textId="77777777" w:rsidTr="004D5331">
        <w:trPr>
          <w:cantSplit/>
        </w:trPr>
        <w:tc>
          <w:tcPr>
            <w:tcW w:w="4228" w:type="dxa"/>
          </w:tcPr>
          <w:p w14:paraId="1C10AC1E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6A7AB14" w14:textId="61F50789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295AF03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F2310" w14:textId="5724B02F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FB0DA8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D46D7" w14:textId="789E9023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E5363F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08D3" w14:textId="4A9E20C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501261" w:rsidRPr="002759E0" w14:paraId="2F7E4BDC" w14:textId="77777777" w:rsidTr="004D5331">
        <w:trPr>
          <w:cantSplit/>
          <w:trHeight w:val="389"/>
        </w:trPr>
        <w:tc>
          <w:tcPr>
            <w:tcW w:w="4228" w:type="dxa"/>
          </w:tcPr>
          <w:p w14:paraId="6808EFB1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39E054A2" w14:textId="3D75B3F1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6E1BA3F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D2D44" w14:textId="754B068C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386E65F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9907" w14:textId="7F23A47C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80908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4CBE1" w14:textId="214AFB14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01261" w:rsidRPr="002759E0" w14:paraId="64EB1ADC" w14:textId="77777777" w:rsidTr="004D5331">
        <w:trPr>
          <w:cantSplit/>
          <w:trHeight w:val="70"/>
        </w:trPr>
        <w:tc>
          <w:tcPr>
            <w:tcW w:w="4228" w:type="dxa"/>
          </w:tcPr>
          <w:p w14:paraId="1B30F796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09705F7" w14:textId="0BCFA129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7CCCB1B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AA347" w14:textId="44118972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1FE6C6E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9DCF7" w14:textId="75F0E8B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3F4EE76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FC450" w14:textId="5B35AC1F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2A72560C" w14:textId="77777777" w:rsidR="0034147E" w:rsidRPr="002759E0" w:rsidRDefault="0034147E" w:rsidP="003414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A4F7C" w:rsidRPr="002759E0" w14:paraId="23CEE83C" w14:textId="77777777" w:rsidTr="004D5331">
        <w:trPr>
          <w:cantSplit/>
        </w:trPr>
        <w:tc>
          <w:tcPr>
            <w:tcW w:w="4228" w:type="dxa"/>
          </w:tcPr>
          <w:p w14:paraId="012B1C11" w14:textId="19FDB3B8" w:rsidR="004A4F7C" w:rsidRPr="002759E0" w:rsidRDefault="004A4F7C" w:rsidP="004A4F7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082" w:type="dxa"/>
          </w:tcPr>
          <w:p w14:paraId="6DE05E76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4CE1A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39CC8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25643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40541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A824E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5AF33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F7C" w:rsidRPr="002759E0" w14:paraId="38871647" w14:textId="77777777" w:rsidTr="004D5331">
        <w:trPr>
          <w:cantSplit/>
        </w:trPr>
        <w:tc>
          <w:tcPr>
            <w:tcW w:w="4228" w:type="dxa"/>
          </w:tcPr>
          <w:p w14:paraId="2A0943CC" w14:textId="77777777" w:rsidR="004A4F7C" w:rsidRPr="002759E0" w:rsidRDefault="004A4F7C" w:rsidP="004A4F7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07AAC05" w14:textId="5C595C98" w:rsidR="004A4F7C" w:rsidRPr="002759E0" w:rsidRDefault="000703DB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56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61D86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7721F" w14:textId="5D4898E6" w:rsidR="004A4F7C" w:rsidRPr="002759E0" w:rsidRDefault="004A4F7C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F2044D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BCD52" w14:textId="1BF85404" w:rsidR="004A4F7C" w:rsidRPr="002759E0" w:rsidRDefault="006D00C9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20AA57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3A67E" w14:textId="07985C1A" w:rsidR="004A4F7C" w:rsidRPr="002759E0" w:rsidRDefault="006D00C9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A4F7C" w:rsidRPr="002759E0" w14:paraId="7EC27D95" w14:textId="77777777" w:rsidTr="004D5331">
        <w:trPr>
          <w:cantSplit/>
          <w:trHeight w:val="80"/>
        </w:trPr>
        <w:tc>
          <w:tcPr>
            <w:tcW w:w="4228" w:type="dxa"/>
          </w:tcPr>
          <w:p w14:paraId="316E67DA" w14:textId="77777777" w:rsidR="004A4F7C" w:rsidRPr="002759E0" w:rsidRDefault="004A4F7C" w:rsidP="004A4F7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392E9AA" w14:textId="6B422BED" w:rsidR="004A4F7C" w:rsidRPr="002759E0" w:rsidRDefault="000703DB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56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B05EF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F804F" w14:textId="2539EDDC" w:rsidR="004A4F7C" w:rsidRPr="002759E0" w:rsidRDefault="006D00C9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AA326A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CCC93" w14:textId="119B6AF0" w:rsidR="004A4F7C" w:rsidRPr="002759E0" w:rsidRDefault="000703DB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20E27E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DD35D" w14:textId="520CE41E" w:rsidR="004A4F7C" w:rsidRPr="002759E0" w:rsidRDefault="004A4F7C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4F7C" w:rsidRPr="002759E0" w14:paraId="7B672DF7" w14:textId="77777777" w:rsidTr="004D5331">
        <w:trPr>
          <w:cantSplit/>
          <w:trHeight w:val="389"/>
        </w:trPr>
        <w:tc>
          <w:tcPr>
            <w:tcW w:w="4228" w:type="dxa"/>
          </w:tcPr>
          <w:p w14:paraId="0658C56D" w14:textId="77777777" w:rsidR="004A4F7C" w:rsidRPr="002759E0" w:rsidRDefault="004A4F7C" w:rsidP="004A4F7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69AA9A9" w14:textId="3034EFC4" w:rsidR="004A4F7C" w:rsidRPr="002759E0" w:rsidRDefault="000B2AC0" w:rsidP="00C6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5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6B81AD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A960D" w14:textId="18D331D1" w:rsidR="004A4F7C" w:rsidRPr="002759E0" w:rsidRDefault="006D00C9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3B4026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B9F6" w14:textId="60004F7E" w:rsidR="004A4F7C" w:rsidRPr="002759E0" w:rsidRDefault="006D00C9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A2E923" w14:textId="77777777" w:rsidR="004A4F7C" w:rsidRPr="002759E0" w:rsidRDefault="004A4F7C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A43B" w14:textId="7CD808F7" w:rsidR="004A4F7C" w:rsidRPr="002759E0" w:rsidRDefault="006D00C9" w:rsidP="004A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05B6852" w14:textId="77777777" w:rsidR="00CE3B69" w:rsidRPr="002759E0" w:rsidRDefault="00CE3B69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A4F7C" w:rsidRPr="002759E0" w14:paraId="3411F40A" w14:textId="77777777" w:rsidTr="004A4F7C">
        <w:trPr>
          <w:cantSplit/>
          <w:trHeight w:val="389"/>
        </w:trPr>
        <w:tc>
          <w:tcPr>
            <w:tcW w:w="4228" w:type="dxa"/>
          </w:tcPr>
          <w:p w14:paraId="3FC78B11" w14:textId="0425C2EE" w:rsidR="004A4F7C" w:rsidRPr="002759E0" w:rsidRDefault="004A4F7C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652EE5C3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15AD5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673EC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9F6B6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A4CA7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AB86C5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E272F" w14:textId="77777777" w:rsidR="004A4F7C" w:rsidRPr="002759E0" w:rsidRDefault="004A4F7C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61" w:rsidRPr="002759E0" w14:paraId="61B5C90A" w14:textId="77777777" w:rsidTr="004A4F7C">
        <w:trPr>
          <w:cantSplit/>
          <w:trHeight w:val="389"/>
        </w:trPr>
        <w:tc>
          <w:tcPr>
            <w:tcW w:w="4228" w:type="dxa"/>
          </w:tcPr>
          <w:p w14:paraId="6F4AC00A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1B644C8" w14:textId="02167FBF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8797DF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E1D68E" w14:textId="194175B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F0C20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15CF8" w14:textId="037F4E41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54684D5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6AF13F" w14:textId="384DF386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01261" w:rsidRPr="002759E0" w14:paraId="19DCD116" w14:textId="77777777" w:rsidTr="005213E8">
        <w:trPr>
          <w:cantSplit/>
          <w:trHeight w:val="89"/>
        </w:trPr>
        <w:tc>
          <w:tcPr>
            <w:tcW w:w="4228" w:type="dxa"/>
          </w:tcPr>
          <w:p w14:paraId="7151EB20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6EB61A0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B11F5B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0CE9C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70CE1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9ED93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FFE7C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6C6EA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01261" w:rsidRPr="002759E0" w14:paraId="4009A1F2" w14:textId="77777777" w:rsidTr="00C34360">
        <w:trPr>
          <w:cantSplit/>
          <w:trHeight w:val="389"/>
        </w:trPr>
        <w:tc>
          <w:tcPr>
            <w:tcW w:w="4228" w:type="dxa"/>
          </w:tcPr>
          <w:p w14:paraId="4B386CBD" w14:textId="46DD1CDD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EB06979" w14:textId="7E36A84F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0CB267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079F3" w14:textId="273BFA51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DA358B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00F11" w14:textId="2C33F0B2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779EF93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C4897" w14:textId="72CD4ABD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501261" w:rsidRPr="002759E0" w14:paraId="07AF3EDD" w14:textId="77777777" w:rsidTr="00C34360">
        <w:trPr>
          <w:cantSplit/>
          <w:trHeight w:val="389"/>
        </w:trPr>
        <w:tc>
          <w:tcPr>
            <w:tcW w:w="4228" w:type="dxa"/>
          </w:tcPr>
          <w:p w14:paraId="62A631D5" w14:textId="2BA92B65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CD2B4EA" w14:textId="05028A7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A73242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3639" w14:textId="40D01E8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3B2E49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7BA44" w14:textId="68BDF8B6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3AB1748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0573B" w14:textId="1D58FEFC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501261" w:rsidRPr="002759E0" w14:paraId="29A5B254" w14:textId="77777777" w:rsidTr="00C34360">
        <w:trPr>
          <w:cantSplit/>
          <w:trHeight w:val="389"/>
        </w:trPr>
        <w:tc>
          <w:tcPr>
            <w:tcW w:w="4228" w:type="dxa"/>
          </w:tcPr>
          <w:p w14:paraId="3455701B" w14:textId="13F284C1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BA84CA" w14:textId="3E383566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2A85101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688CF" w14:textId="3B05E739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47B5A3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0FB33" w14:textId="3573446C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26F199B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A3A2B5" w14:textId="27FE4149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234</w:t>
            </w:r>
          </w:p>
        </w:tc>
      </w:tr>
    </w:tbl>
    <w:p w14:paraId="15EE6598" w14:textId="59DBA964" w:rsidR="00CE3B69" w:rsidRPr="002759E0" w:rsidRDefault="00CE3B69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</w:rPr>
      </w:pPr>
    </w:p>
    <w:p w14:paraId="1BF9408F" w14:textId="2354C773" w:rsidR="00C34360" w:rsidRPr="002759E0" w:rsidRDefault="00475178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="00DF7EC9" w:rsidRPr="002759E0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</w:t>
      </w:r>
      <w:r w:rsidR="003224AB" w:rsidRPr="002759E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3224AB" w:rsidRPr="002759E0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3224AB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24AB" w:rsidRPr="002759E0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="004A4F7C" w:rsidRPr="002759E0">
        <w:rPr>
          <w:rFonts w:asciiTheme="majorBidi" w:hAnsiTheme="majorBidi" w:cstheme="majorBidi"/>
          <w:sz w:val="30"/>
          <w:szCs w:val="30"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="004A4F7C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3224AB" w:rsidRPr="002759E0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="003224AB" w:rsidRPr="002759E0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="003224AB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2566</w:t>
      </w:r>
      <w:r w:rsidR="004A4F7C" w:rsidRPr="002759E0">
        <w:rPr>
          <w:rFonts w:asciiTheme="majorBidi" w:hAnsiTheme="majorBidi" w:cstheme="majorBidi"/>
          <w:sz w:val="30"/>
          <w:szCs w:val="30"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2570</w:t>
      </w:r>
    </w:p>
    <w:p w14:paraId="0E16327B" w14:textId="77777777" w:rsidR="00FA00A5" w:rsidRPr="002759E0" w:rsidRDefault="00FA00A5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14"/>
          <w:szCs w:val="14"/>
        </w:rPr>
      </w:pPr>
    </w:p>
    <w:p w14:paraId="43D02D79" w14:textId="34E43EC5" w:rsidR="00F86B84" w:rsidRPr="002759E0" w:rsidRDefault="009C7C91" w:rsidP="00F86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สัญญาดังกล่าวมีระยะเวลาเช่า 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2567</w:t>
      </w:r>
    </w:p>
    <w:p w14:paraId="0E92E0DB" w14:textId="77777777" w:rsidR="00FA00A5" w:rsidRPr="002759E0" w:rsidRDefault="00FA00A5" w:rsidP="009C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0A49DA" w:rsidRPr="002759E0" w14:paraId="5D8DC320" w14:textId="77777777" w:rsidTr="000A49D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E6C42F6" w14:textId="77777777" w:rsidR="000A49DA" w:rsidRPr="002759E0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02EE0D3" w14:textId="2A26117B" w:rsidR="000A49DA" w:rsidRPr="002759E0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3D3EB" w14:textId="77777777" w:rsidR="000A49DA" w:rsidRPr="002759E0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D3DC9B1" w14:textId="01DB4A76" w:rsidR="000A49DA" w:rsidRPr="002759E0" w:rsidRDefault="000A49DA" w:rsidP="000A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1261" w:rsidRPr="002759E0" w14:paraId="2E7F916A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1FD9646" w14:textId="20AF3301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ADC50" w14:textId="3447E49A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C62BD9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30FD2C5" w14:textId="07575744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115C11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9D23A8" w14:textId="7FAEDD85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96DECD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434C0" w14:textId="1292A11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01261" w:rsidRPr="002759E0" w14:paraId="58BF7A37" w14:textId="77777777" w:rsidTr="000A49DA">
        <w:tc>
          <w:tcPr>
            <w:tcW w:w="4230" w:type="dxa"/>
            <w:shd w:val="clear" w:color="auto" w:fill="auto"/>
          </w:tcPr>
          <w:p w14:paraId="3B248E9D" w14:textId="44C069AB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B9949B2" w14:textId="1B2245A6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2ACED9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57ED3C37" w14:textId="37F2DDCB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2759E0" w14:paraId="737DE460" w14:textId="77777777" w:rsidTr="00855A47">
        <w:tc>
          <w:tcPr>
            <w:tcW w:w="4230" w:type="dxa"/>
            <w:shd w:val="clear" w:color="auto" w:fill="auto"/>
          </w:tcPr>
          <w:p w14:paraId="31656E35" w14:textId="7C4465C8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1B41C7EA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59F1B9F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3F384C6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394386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FE029DF" w14:textId="77777777" w:rsidR="00855A47" w:rsidRPr="002759E0" w:rsidRDefault="00855A47" w:rsidP="00855A47">
            <w:pPr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320B5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AB1A4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A47" w:rsidRPr="002759E0" w14:paraId="7B5434E7" w14:textId="77777777" w:rsidTr="00855A47">
        <w:tc>
          <w:tcPr>
            <w:tcW w:w="4230" w:type="dxa"/>
            <w:shd w:val="clear" w:color="auto" w:fill="auto"/>
          </w:tcPr>
          <w:p w14:paraId="39E2E36C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03B80AC" w14:textId="732A256A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5C4298B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7A71EB" w14:textId="35EA4F58" w:rsidR="00855A47" w:rsidRPr="002759E0" w:rsidRDefault="006D00C9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855A47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1711597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A563E2A" w14:textId="7C27A0D9" w:rsidR="00855A47" w:rsidRPr="002759E0" w:rsidRDefault="006D00C9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9B91EB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39DB35" w14:textId="4F98B631" w:rsidR="00855A47" w:rsidRPr="002759E0" w:rsidRDefault="006D00C9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7E416499" w14:textId="77777777" w:rsidR="00F46C7C" w:rsidRPr="002759E0" w:rsidRDefault="00F46C7C" w:rsidP="004A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07ED50" w14:textId="43DC2403" w:rsidR="00256742" w:rsidRPr="002759E0" w:rsidRDefault="004A4F7C" w:rsidP="009C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2759E0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256742" w:rsidRPr="002759E0" w14:paraId="04110DFC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9E3B080" w14:textId="0CE05E72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EF6CF34" w14:textId="77777777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77DA46" w14:textId="77777777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29FDAE36" w14:textId="77777777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1261" w:rsidRPr="002759E0" w14:paraId="17685689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D523126" w14:textId="1693E1DB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445E9" w14:textId="491B6758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16AE3F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CB78EC3" w14:textId="4E885836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8EC8C3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CB9E07" w14:textId="08AA31FD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F7A450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769F4" w14:textId="02C82792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01261" w:rsidRPr="002759E0" w14:paraId="5DCE040A" w14:textId="77777777" w:rsidTr="0013354B">
        <w:tc>
          <w:tcPr>
            <w:tcW w:w="4230" w:type="dxa"/>
            <w:shd w:val="clear" w:color="auto" w:fill="auto"/>
          </w:tcPr>
          <w:p w14:paraId="18CC95A6" w14:textId="1BCAB07E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95B20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8DC430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5050CE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2759E0" w14:paraId="1139AF6D" w14:textId="77777777" w:rsidTr="00C04165">
        <w:tc>
          <w:tcPr>
            <w:tcW w:w="4230" w:type="dxa"/>
            <w:shd w:val="clear" w:color="auto" w:fill="auto"/>
            <w:vAlign w:val="bottom"/>
          </w:tcPr>
          <w:p w14:paraId="272AA7BD" w14:textId="7536145C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A71C525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A4DADB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46CE929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5A47" w:rsidRPr="002759E0" w14:paraId="533C00DC" w14:textId="77777777" w:rsidTr="00C04165">
        <w:tc>
          <w:tcPr>
            <w:tcW w:w="4230" w:type="dxa"/>
            <w:shd w:val="clear" w:color="auto" w:fill="auto"/>
            <w:vAlign w:val="bottom"/>
          </w:tcPr>
          <w:p w14:paraId="6654DD7F" w14:textId="36B801A3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0C238B0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059E4B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0965B5D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01261" w:rsidRPr="002759E0" w14:paraId="0B6D910C" w14:textId="77777777" w:rsidTr="0013354B">
        <w:tc>
          <w:tcPr>
            <w:tcW w:w="4230" w:type="dxa"/>
            <w:shd w:val="clear" w:color="auto" w:fill="auto"/>
          </w:tcPr>
          <w:p w14:paraId="437DDDF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B8D02D" w14:textId="274FA1BF" w:rsidR="00501261" w:rsidRPr="002759E0" w:rsidRDefault="00636BAD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1735D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C78B392" w14:textId="0520A098" w:rsidR="00501261" w:rsidRPr="002759E0" w:rsidRDefault="006D00C9" w:rsidP="00864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4D8DD2A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54D78971" w14:textId="16CBE652" w:rsidR="00501261" w:rsidRPr="002759E0" w:rsidRDefault="00636BAD" w:rsidP="00DE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C08B0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4A2FA6A" w14:textId="43545C7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7D6BF107" w14:textId="310A9374" w:rsidR="00BF4C52" w:rsidRPr="002759E0" w:rsidRDefault="00BF4C52" w:rsidP="00256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256742" w:rsidRPr="002759E0" w14:paraId="20AF5DEA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FF12295" w14:textId="53BE1FD0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0C881AE" w14:textId="77777777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391A1" w14:textId="77777777" w:rsidR="00256742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5F14F65D" w14:textId="77777777" w:rsidR="003D0976" w:rsidRPr="002759E0" w:rsidRDefault="00256742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426DA"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</w:p>
          <w:p w14:paraId="1A96A7C8" w14:textId="1366854F" w:rsidR="00256742" w:rsidRPr="002759E0" w:rsidRDefault="008426DA" w:rsidP="0013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261" w:rsidRPr="002759E0" w14:paraId="2C948144" w14:textId="77777777" w:rsidTr="0013354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2B2A953" w14:textId="3FD7603B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167FAD" w14:textId="2726AAC8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92CD99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8A5595A" w14:textId="725BCD74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A61B6D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B084E9" w14:textId="7B08718B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E7D5E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06EBE5" w14:textId="1E79130D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01261" w:rsidRPr="002759E0" w14:paraId="7AF10A5B" w14:textId="77777777" w:rsidTr="0013354B">
        <w:tc>
          <w:tcPr>
            <w:tcW w:w="4230" w:type="dxa"/>
            <w:shd w:val="clear" w:color="auto" w:fill="auto"/>
          </w:tcPr>
          <w:p w14:paraId="582FD5B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266FF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3A1860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69FC90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2759E0" w14:paraId="570A669B" w14:textId="77777777" w:rsidTr="007977CE">
        <w:tc>
          <w:tcPr>
            <w:tcW w:w="4230" w:type="dxa"/>
            <w:shd w:val="clear" w:color="auto" w:fill="auto"/>
            <w:vAlign w:val="bottom"/>
          </w:tcPr>
          <w:p w14:paraId="2143892D" w14:textId="632C12E5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6F24ECD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8C5E4F2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AECBC8E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5A47" w:rsidRPr="002759E0" w14:paraId="6128786E" w14:textId="77777777" w:rsidTr="007977CE">
        <w:tc>
          <w:tcPr>
            <w:tcW w:w="4230" w:type="dxa"/>
            <w:shd w:val="clear" w:color="auto" w:fill="auto"/>
            <w:vAlign w:val="bottom"/>
          </w:tcPr>
          <w:p w14:paraId="6B1E664C" w14:textId="2CDDCAE9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2759E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84763BB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C9A2A0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370959E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01261" w:rsidRPr="002759E0" w14:paraId="1C21985A" w14:textId="77777777" w:rsidTr="0013354B">
        <w:tc>
          <w:tcPr>
            <w:tcW w:w="4230" w:type="dxa"/>
            <w:shd w:val="clear" w:color="auto" w:fill="auto"/>
          </w:tcPr>
          <w:p w14:paraId="0C2730F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8DF00F" w14:textId="79B11A73" w:rsidR="00501261" w:rsidRPr="002759E0" w:rsidRDefault="00DE62DF" w:rsidP="00D3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3F4D1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D7E06F5" w14:textId="11AEC7AE" w:rsidR="00501261" w:rsidRPr="002759E0" w:rsidRDefault="006D00C9" w:rsidP="0010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0126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66DDD26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6DD7462" w14:textId="1A50B493" w:rsidR="00501261" w:rsidRPr="002759E0" w:rsidRDefault="00636BAD" w:rsidP="00DE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6D1E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707ABD" w14:textId="04CA114B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</w:tbl>
    <w:p w14:paraId="20FAE1E6" w14:textId="7DB8F43B" w:rsidR="00072741" w:rsidRPr="002759E0" w:rsidRDefault="0007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F12DF6" w:rsidRPr="002759E0" w14:paraId="3CEF3D31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3C36F" w14:textId="77777777" w:rsidR="00F12DF6" w:rsidRPr="002759E0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86D4214" w14:textId="77777777" w:rsidR="00F12DF6" w:rsidRPr="002759E0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CE16B" w14:textId="77777777" w:rsidR="00F12DF6" w:rsidRPr="002759E0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11B08BC8" w14:textId="77777777" w:rsidR="00F12DF6" w:rsidRPr="002759E0" w:rsidRDefault="00F12DF6" w:rsidP="0043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1261" w:rsidRPr="002759E0" w14:paraId="7BB0630D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B49DB" w14:textId="2C041D96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1D3437" w14:textId="1CCDA4E9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069242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C9BF361" w14:textId="5D4F47E6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5D4D7F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6CC3DD" w14:textId="488597A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4A2DF8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6653FA" w14:textId="2A206172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01261" w:rsidRPr="002759E0" w14:paraId="72EB4964" w14:textId="77777777" w:rsidTr="00434D07">
        <w:tc>
          <w:tcPr>
            <w:tcW w:w="4230" w:type="dxa"/>
            <w:shd w:val="clear" w:color="auto" w:fill="auto"/>
          </w:tcPr>
          <w:p w14:paraId="38D4E3A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2D85B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F6F520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0CAA0E1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2759E0" w14:paraId="79041F91" w14:textId="77777777" w:rsidTr="00705BEC">
        <w:tc>
          <w:tcPr>
            <w:tcW w:w="4230" w:type="dxa"/>
            <w:shd w:val="clear" w:color="auto" w:fill="auto"/>
            <w:vAlign w:val="bottom"/>
          </w:tcPr>
          <w:p w14:paraId="5CDEBC9B" w14:textId="2CB4B803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7F67B6C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E9BFDD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3727520" w14:textId="77777777" w:rsidR="00855A47" w:rsidRPr="002759E0" w:rsidRDefault="00855A47" w:rsidP="0085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01261" w:rsidRPr="002759E0" w14:paraId="7A21A0DD" w14:textId="77777777" w:rsidTr="008A2090">
        <w:tc>
          <w:tcPr>
            <w:tcW w:w="4230" w:type="dxa"/>
            <w:shd w:val="clear" w:color="auto" w:fill="auto"/>
          </w:tcPr>
          <w:p w14:paraId="476B74A5" w14:textId="061D45CE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0066A667" w14:textId="1A062804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D0A635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2918A47" w14:textId="3A544403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47271E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5896A69" w14:textId="0F7604E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3C42BC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CFCE13" w14:textId="1D65EA31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405B935E" w14:textId="77777777" w:rsidR="001D7943" w:rsidRPr="002759E0" w:rsidRDefault="001D7943" w:rsidP="00F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Theme="majorBidi" w:hAnsiTheme="majorBidi" w:cstheme="majorBidi"/>
          <w:sz w:val="20"/>
          <w:szCs w:val="20"/>
        </w:rPr>
      </w:pPr>
    </w:p>
    <w:p w14:paraId="04B74E57" w14:textId="6F5E68B8" w:rsidR="00F86B84" w:rsidRPr="002759E0" w:rsidRDefault="0081782C" w:rsidP="009C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เงินกู้ยืมระยะยาวจากบุคคลหรือกิจการที่เกี่ยวข้องกันดังกล่าวมีกำหนดชำระคืนใน</w:t>
      </w:r>
      <w:r w:rsidR="009C7C91" w:rsidRPr="002759E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2569</w:t>
      </w:r>
    </w:p>
    <w:p w14:paraId="0013BD24" w14:textId="13E44EB0" w:rsidR="00F86B84" w:rsidRPr="002759E0" w:rsidRDefault="00F86B84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B6285" w14:textId="21EF6514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58528" w14:textId="06D24805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19E4A" w14:textId="40C258BF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D36562" w14:textId="1AE5642E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0EAB0" w14:textId="6E7841B2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7D28E7" w14:textId="5A96D44C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B5228" w14:textId="356BAD9C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014C8" w14:textId="5B5A3810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59DF2" w14:textId="77777777" w:rsidR="009C1969" w:rsidRPr="002759E0" w:rsidRDefault="009C1969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CBC826" w14:textId="105F83D8" w:rsidR="000D1494" w:rsidRPr="002759E0" w:rsidRDefault="000D1494" w:rsidP="004A501A">
      <w:pPr>
        <w:pStyle w:val="Style1"/>
        <w:tabs>
          <w:tab w:val="clear" w:pos="518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lastRenderedPageBreak/>
        <w:t>เงินสดและรายการเทียบเท่าเงินสด</w:t>
      </w:r>
    </w:p>
    <w:p w14:paraId="53CA659F" w14:textId="77777777" w:rsidR="000D1494" w:rsidRPr="002759E0" w:rsidRDefault="000D149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52"/>
        <w:gridCol w:w="267"/>
        <w:gridCol w:w="1035"/>
        <w:gridCol w:w="267"/>
        <w:gridCol w:w="1093"/>
      </w:tblGrid>
      <w:tr w:rsidR="000D1494" w:rsidRPr="002759E0" w14:paraId="1C55D1F7" w14:textId="77777777" w:rsidTr="002B6F8D">
        <w:tc>
          <w:tcPr>
            <w:tcW w:w="4230" w:type="dxa"/>
            <w:shd w:val="clear" w:color="auto" w:fill="auto"/>
          </w:tcPr>
          <w:p w14:paraId="16A95C81" w14:textId="77777777" w:rsidR="000D1494" w:rsidRPr="002759E0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7A4E8F3C" w14:textId="77777777" w:rsidR="000D1494" w:rsidRPr="002759E0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32D9F0DA" w14:textId="77777777" w:rsidR="000D1494" w:rsidRPr="002759E0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shd w:val="clear" w:color="auto" w:fill="auto"/>
          </w:tcPr>
          <w:p w14:paraId="6DF99F01" w14:textId="77777777" w:rsidR="000D1494" w:rsidRPr="002759E0" w:rsidRDefault="000D1494" w:rsidP="004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261" w:rsidRPr="002759E0" w14:paraId="6645DEB8" w14:textId="77777777" w:rsidTr="002B6F8D">
        <w:tc>
          <w:tcPr>
            <w:tcW w:w="4230" w:type="dxa"/>
            <w:shd w:val="clear" w:color="auto" w:fill="auto"/>
          </w:tcPr>
          <w:p w14:paraId="2364BA16" w14:textId="77777777" w:rsidR="00501261" w:rsidRPr="002759E0" w:rsidRDefault="00501261" w:rsidP="00501261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43B129" w14:textId="2C7D7378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1F06390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2853D8" w14:textId="6201C3BF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14:paraId="2C2558B7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FC936C1" w14:textId="5F0DEBE3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14:paraId="55464E86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53F3E4E" w14:textId="2F34975A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501261" w:rsidRPr="002759E0" w14:paraId="0286EEA8" w14:textId="77777777" w:rsidTr="002B6F8D">
        <w:tc>
          <w:tcPr>
            <w:tcW w:w="4230" w:type="dxa"/>
            <w:shd w:val="clear" w:color="auto" w:fill="auto"/>
          </w:tcPr>
          <w:p w14:paraId="217E356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1D2795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1261" w:rsidRPr="002759E0" w14:paraId="1A068569" w14:textId="77777777" w:rsidTr="002B6F8D">
        <w:tc>
          <w:tcPr>
            <w:tcW w:w="4230" w:type="dxa"/>
            <w:shd w:val="clear" w:color="auto" w:fill="auto"/>
          </w:tcPr>
          <w:p w14:paraId="0D7E5EE8" w14:textId="77777777" w:rsidR="00501261" w:rsidRPr="002759E0" w:rsidRDefault="00501261" w:rsidP="005012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เงินสดในมือและเงินฝากประเภทกระแสรายวัน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440B936A" w14:textId="35204000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0B23110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5056A3" w14:textId="47658DA2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67" w:type="dxa"/>
            <w:shd w:val="clear" w:color="auto" w:fill="auto"/>
          </w:tcPr>
          <w:p w14:paraId="34188E0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0E2C3D" w14:textId="6747FCF1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67" w:type="dxa"/>
            <w:shd w:val="clear" w:color="auto" w:fill="auto"/>
          </w:tcPr>
          <w:p w14:paraId="13C3FDC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0EA5D34" w14:textId="56E18AC5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501261" w:rsidRPr="002759E0" w14:paraId="1E02574B" w14:textId="77777777" w:rsidTr="002B6F8D">
        <w:tc>
          <w:tcPr>
            <w:tcW w:w="4230" w:type="dxa"/>
            <w:shd w:val="clear" w:color="auto" w:fill="auto"/>
          </w:tcPr>
          <w:p w14:paraId="0738C7BE" w14:textId="77777777" w:rsidR="00501261" w:rsidRPr="002759E0" w:rsidRDefault="00501261" w:rsidP="005012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28537926" w14:textId="3849EC09" w:rsidR="00501261" w:rsidRPr="002759E0" w:rsidRDefault="00542D68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B516E1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858</w:t>
            </w:r>
          </w:p>
        </w:tc>
        <w:tc>
          <w:tcPr>
            <w:tcW w:w="236" w:type="dxa"/>
            <w:shd w:val="clear" w:color="auto" w:fill="auto"/>
          </w:tcPr>
          <w:p w14:paraId="255B785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23F9F8" w14:textId="75866DF3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67" w:type="dxa"/>
            <w:shd w:val="clear" w:color="auto" w:fill="auto"/>
          </w:tcPr>
          <w:p w14:paraId="1C39759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5FE050" w14:textId="2C0F6ACD" w:rsidR="00501261" w:rsidRPr="002759E0" w:rsidRDefault="00542D68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  <w:r w:rsidR="00986A30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702D567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65A3726" w14:textId="34B489ED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</w:tr>
      <w:tr w:rsidR="00501261" w:rsidRPr="002759E0" w14:paraId="57231627" w14:textId="77777777" w:rsidTr="002B6F8D">
        <w:tc>
          <w:tcPr>
            <w:tcW w:w="4230" w:type="dxa"/>
            <w:shd w:val="clear" w:color="auto" w:fill="auto"/>
          </w:tcPr>
          <w:p w14:paraId="5ADB8B59" w14:textId="77777777" w:rsidR="00501261" w:rsidRPr="002759E0" w:rsidRDefault="00501261" w:rsidP="005012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337DAA87" w14:textId="4A85DB0E" w:rsidR="00501261" w:rsidRPr="002759E0" w:rsidRDefault="00542D68" w:rsidP="00E9627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3C4A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9CED33" w14:textId="25C885FD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67" w:type="dxa"/>
            <w:shd w:val="clear" w:color="auto" w:fill="auto"/>
          </w:tcPr>
          <w:p w14:paraId="2D449AF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F9BC9D" w14:textId="637CEFDF" w:rsidR="00501261" w:rsidRPr="002759E0" w:rsidRDefault="00542D68" w:rsidP="00F8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C5A66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78EAA2C" w14:textId="269171C4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261" w:rsidRPr="002759E0" w14:paraId="7FDFA193" w14:textId="77777777" w:rsidTr="002B6F8D">
        <w:tc>
          <w:tcPr>
            <w:tcW w:w="4230" w:type="dxa"/>
            <w:shd w:val="clear" w:color="auto" w:fill="auto"/>
          </w:tcPr>
          <w:p w14:paraId="7815AA89" w14:textId="77777777" w:rsidR="00501261" w:rsidRPr="002759E0" w:rsidRDefault="00501261" w:rsidP="005012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shd w:val="clear" w:color="auto" w:fill="auto"/>
          </w:tcPr>
          <w:p w14:paraId="723C37D6" w14:textId="652C51EB" w:rsidR="00501261" w:rsidRPr="002759E0" w:rsidRDefault="00542D68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0B37068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013CC8" w14:textId="0012FEFE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  <w:shd w:val="clear" w:color="auto" w:fill="auto"/>
          </w:tcPr>
          <w:p w14:paraId="1F85AE2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67704C7" w14:textId="4B0B2629" w:rsidR="00501261" w:rsidRPr="002759E0" w:rsidRDefault="00542D68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7EFF34B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F970676" w14:textId="1A1EB1E5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501261" w:rsidRPr="002759E0" w14:paraId="0F843D43" w14:textId="77777777" w:rsidTr="002B6F8D">
        <w:tc>
          <w:tcPr>
            <w:tcW w:w="4230" w:type="dxa"/>
            <w:shd w:val="clear" w:color="auto" w:fill="auto"/>
          </w:tcPr>
          <w:p w14:paraId="414673E5" w14:textId="77777777" w:rsidR="00501261" w:rsidRPr="002759E0" w:rsidRDefault="00501261" w:rsidP="005012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8FCD2" w14:textId="09B1D72B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42D68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36" w:type="dxa"/>
            <w:shd w:val="clear" w:color="auto" w:fill="auto"/>
          </w:tcPr>
          <w:p w14:paraId="0D67DBF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E0D69" w14:textId="19083A75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0126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67" w:type="dxa"/>
            <w:shd w:val="clear" w:color="auto" w:fill="auto"/>
          </w:tcPr>
          <w:p w14:paraId="6D0552F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445E" w14:textId="30A152E5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67" w:type="dxa"/>
            <w:shd w:val="clear" w:color="auto" w:fill="auto"/>
          </w:tcPr>
          <w:p w14:paraId="08E7890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02124" w14:textId="7232EBE0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</w:tr>
    </w:tbl>
    <w:p w14:paraId="5F2ED9B4" w14:textId="77777777" w:rsidR="00820D9B" w:rsidRPr="002759E0" w:rsidRDefault="000D149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51E3E" w:rsidRPr="002759E0">
        <w:rPr>
          <w:rFonts w:asciiTheme="majorBidi" w:hAnsiTheme="majorBidi" w:cstheme="majorBidi"/>
          <w:b/>
          <w:bCs/>
          <w:sz w:val="30"/>
          <w:szCs w:val="30"/>
          <w:lang w:val="th-TH"/>
        </w:rPr>
        <w:tab/>
      </w:r>
    </w:p>
    <w:p w14:paraId="085E4714" w14:textId="502B1146" w:rsidR="00454D4F" w:rsidRPr="002759E0" w:rsidRDefault="000D1494" w:rsidP="00B559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59E0">
        <w:rPr>
          <w:rFonts w:asciiTheme="majorBidi" w:hAnsiTheme="majorBidi" w:cstheme="majorBidi"/>
          <w:b/>
          <w:sz w:val="30"/>
          <w:szCs w:val="30"/>
          <w:cs/>
        </w:rPr>
        <w:t>เงิ</w:t>
      </w:r>
      <w:r w:rsidR="00CA3F52" w:rsidRPr="002759E0">
        <w:rPr>
          <w:rFonts w:asciiTheme="majorBidi" w:hAnsiTheme="majorBidi" w:cstheme="majorBidi"/>
          <w:b/>
          <w:sz w:val="30"/>
          <w:szCs w:val="30"/>
          <w:cs/>
        </w:rPr>
        <w:t>นลงทุนระยะสั้นที่มีสภาพคล่องสูง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ประกอบด้วย ตั๋วสัญญาเงิ</w:t>
      </w:r>
      <w:r w:rsidR="00DA200A" w:rsidRPr="002759E0">
        <w:rPr>
          <w:rFonts w:asciiTheme="majorBidi" w:hAnsiTheme="majorBidi" w:cstheme="majorBidi"/>
          <w:b/>
          <w:sz w:val="30"/>
          <w:szCs w:val="30"/>
          <w:cs/>
        </w:rPr>
        <w:t>นฝาก เงินฝากประจำธนาคาร และอื่น</w:t>
      </w:r>
      <w:r w:rsidRPr="002759E0">
        <w:rPr>
          <w:rFonts w:asciiTheme="majorBidi" w:hAnsiTheme="majorBidi" w:cstheme="majorBidi"/>
          <w:b/>
          <w:sz w:val="30"/>
          <w:szCs w:val="30"/>
          <w:cs/>
        </w:rPr>
        <w:t>ๆ</w:t>
      </w:r>
      <w:r w:rsidR="00191CD7"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91CD7" w:rsidRPr="002759E0">
        <w:rPr>
          <w:rFonts w:asciiTheme="majorBidi" w:hAnsiTheme="majorBidi" w:cstheme="majorBidi"/>
          <w:b/>
          <w:sz w:val="30"/>
          <w:szCs w:val="30"/>
          <w:cs/>
        </w:rPr>
        <w:t>ซึ่งมีอายุ</w:t>
      </w:r>
      <w:r w:rsidR="006A135F" w:rsidRPr="002759E0">
        <w:rPr>
          <w:rFonts w:asciiTheme="majorBidi" w:hAnsiTheme="majorBidi" w:cstheme="majorBidi"/>
          <w:b/>
          <w:sz w:val="30"/>
          <w:szCs w:val="30"/>
        </w:rPr>
        <w:br/>
      </w:r>
      <w:r w:rsidR="005406E0" w:rsidRPr="002759E0">
        <w:rPr>
          <w:rFonts w:asciiTheme="majorBidi" w:hAnsiTheme="majorBidi" w:cstheme="majorBidi"/>
          <w:b/>
          <w:sz w:val="30"/>
          <w:szCs w:val="30"/>
          <w:cs/>
        </w:rPr>
        <w:t xml:space="preserve">ไม่เกิน </w:t>
      </w:r>
      <w:r w:rsidR="006D00C9" w:rsidRPr="002759E0">
        <w:rPr>
          <w:rFonts w:asciiTheme="majorBidi" w:hAnsiTheme="majorBidi" w:cstheme="majorBidi"/>
          <w:bCs/>
          <w:sz w:val="30"/>
          <w:szCs w:val="30"/>
        </w:rPr>
        <w:t>3</w:t>
      </w:r>
      <w:r w:rsidR="00191CD7" w:rsidRPr="002759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91CD7" w:rsidRPr="002759E0">
        <w:rPr>
          <w:rFonts w:asciiTheme="majorBidi" w:hAnsiTheme="majorBidi" w:cstheme="majorBidi"/>
          <w:b/>
          <w:sz w:val="30"/>
          <w:szCs w:val="30"/>
          <w:cs/>
        </w:rPr>
        <w:t>เดือนนับจากวันที่ลงทุน</w:t>
      </w:r>
    </w:p>
    <w:p w14:paraId="1F2F05B2" w14:textId="77777777" w:rsidR="003E6D96" w:rsidRPr="002759E0" w:rsidRDefault="003E6D96" w:rsidP="00B559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ADF0C93" w14:textId="699B38FA" w:rsidR="00DB3000" w:rsidRPr="002759E0" w:rsidRDefault="007D724B" w:rsidP="00C52194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ลู</w:t>
      </w:r>
      <w:r w:rsidR="00091700" w:rsidRPr="002759E0">
        <w:rPr>
          <w:rFonts w:asciiTheme="majorBidi" w:hAnsiTheme="majorBidi" w:cstheme="majorBidi" w:hint="cs"/>
          <w:b/>
          <w:bCs/>
          <w:cs/>
        </w:rPr>
        <w:t>กหนี้การค้าและอื่นๆ</w:t>
      </w:r>
      <w:r w:rsidR="00C52194" w:rsidRPr="002759E0">
        <w:rPr>
          <w:rFonts w:asciiTheme="majorBidi" w:hAnsiTheme="majorBidi" w:cstheme="majorBidi"/>
          <w:b/>
          <w:bCs/>
          <w:cs/>
        </w:rPr>
        <w:br/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7"/>
        <w:gridCol w:w="1076"/>
        <w:gridCol w:w="236"/>
        <w:gridCol w:w="1021"/>
        <w:gridCol w:w="240"/>
        <w:gridCol w:w="954"/>
        <w:gridCol w:w="229"/>
        <w:gridCol w:w="940"/>
        <w:gridCol w:w="232"/>
        <w:gridCol w:w="1479"/>
      </w:tblGrid>
      <w:tr w:rsidR="00DB3000" w:rsidRPr="002759E0" w14:paraId="592E91EF" w14:textId="77777777" w:rsidTr="00DB3000">
        <w:trPr>
          <w:trHeight w:val="20"/>
          <w:tblHeader/>
        </w:trPr>
        <w:tc>
          <w:tcPr>
            <w:tcW w:w="2777" w:type="dxa"/>
            <w:shd w:val="clear" w:color="auto" w:fill="auto"/>
            <w:vAlign w:val="bottom"/>
          </w:tcPr>
          <w:p w14:paraId="272DB02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  <w:vAlign w:val="bottom"/>
          </w:tcPr>
          <w:p w14:paraId="1ECA7D1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3000" w:rsidRPr="002759E0" w14:paraId="3FCBBA68" w14:textId="77777777" w:rsidTr="00DB3000">
        <w:trPr>
          <w:trHeight w:val="20"/>
          <w:tblHeader/>
        </w:trPr>
        <w:tc>
          <w:tcPr>
            <w:tcW w:w="2777" w:type="dxa"/>
            <w:shd w:val="clear" w:color="auto" w:fill="auto"/>
            <w:vAlign w:val="bottom"/>
          </w:tcPr>
          <w:p w14:paraId="6AA153D7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4A1A4D0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6E09CAE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8BAC79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0875EB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644A810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14:paraId="1944D9D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0166BCF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D6B323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7472E29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66C9CE3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B3000" w:rsidRPr="002759E0" w14:paraId="73256B30" w14:textId="77777777" w:rsidTr="00DB3000">
        <w:trPr>
          <w:trHeight w:val="164"/>
          <w:tblHeader/>
        </w:trPr>
        <w:tc>
          <w:tcPr>
            <w:tcW w:w="2777" w:type="dxa"/>
          </w:tcPr>
          <w:p w14:paraId="05BB110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</w:tcPr>
          <w:p w14:paraId="748A27C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3000" w:rsidRPr="002759E0" w14:paraId="659FE756" w14:textId="77777777" w:rsidTr="00DB3000">
        <w:trPr>
          <w:trHeight w:val="20"/>
        </w:trPr>
        <w:tc>
          <w:tcPr>
            <w:tcW w:w="2777" w:type="dxa"/>
            <w:vAlign w:val="bottom"/>
          </w:tcPr>
          <w:p w14:paraId="7D8E058C" w14:textId="7320FC19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76" w:type="dxa"/>
          </w:tcPr>
          <w:p w14:paraId="4C77C87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259C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44A9A8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18181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060464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5873EBA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225314C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17E12E9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4C4313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000" w:rsidRPr="002759E0" w14:paraId="6461BAC0" w14:textId="77777777" w:rsidTr="00DB3000">
        <w:trPr>
          <w:trHeight w:val="20"/>
        </w:trPr>
        <w:tc>
          <w:tcPr>
            <w:tcW w:w="2777" w:type="dxa"/>
          </w:tcPr>
          <w:p w14:paraId="427AB37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7843EBA4" w14:textId="7B6CEE1C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57B4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</w:tcPr>
          <w:p w14:paraId="60B3E5B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818AE7" w14:textId="61B0375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40" w:type="dxa"/>
          </w:tcPr>
          <w:p w14:paraId="34BABAC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A9D201D" w14:textId="744505E5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68F4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29" w:type="dxa"/>
          </w:tcPr>
          <w:p w14:paraId="78E5E9F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74DF5F6" w14:textId="11B7DFCF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1996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32" w:type="dxa"/>
          </w:tcPr>
          <w:p w14:paraId="74E1A59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F9BBB00" w14:textId="7784FDEB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DB3000" w:rsidRPr="002759E0" w14:paraId="320511AC" w14:textId="77777777" w:rsidTr="00DB3000">
        <w:trPr>
          <w:trHeight w:val="20"/>
        </w:trPr>
        <w:tc>
          <w:tcPr>
            <w:tcW w:w="2777" w:type="dxa"/>
          </w:tcPr>
          <w:p w14:paraId="14464A1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6795353C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839A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C399DD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969A5A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04383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7DED027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885B9A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2FE45C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15842B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000" w:rsidRPr="002759E0" w14:paraId="0700BA6C" w14:textId="77777777" w:rsidTr="00DB3000">
        <w:trPr>
          <w:trHeight w:val="20"/>
        </w:trPr>
        <w:tc>
          <w:tcPr>
            <w:tcW w:w="2777" w:type="dxa"/>
          </w:tcPr>
          <w:p w14:paraId="0783B221" w14:textId="0170AC7D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2555545" w14:textId="7EF9AB80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36" w:type="dxa"/>
          </w:tcPr>
          <w:p w14:paraId="7EB51FE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94DACD" w14:textId="53593B3B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3A9A98D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7E6CDBE" w14:textId="74784482" w:rsidR="00DB3000" w:rsidRPr="002759E0" w:rsidRDefault="001668F4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C6FD71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99BDB8E" w14:textId="72613E97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32" w:type="dxa"/>
          </w:tcPr>
          <w:p w14:paraId="6B42D1F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7D7EDD67" w14:textId="451E8F9A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3000" w:rsidRPr="002759E0" w14:paraId="194937D3" w14:textId="77777777" w:rsidTr="00DB3000">
        <w:trPr>
          <w:trHeight w:val="20"/>
        </w:trPr>
        <w:tc>
          <w:tcPr>
            <w:tcW w:w="2777" w:type="dxa"/>
          </w:tcPr>
          <w:p w14:paraId="41FC7A68" w14:textId="6A3D05DF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0DF0B1F7" w14:textId="796B42EC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65E7FD7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FF38291" w14:textId="1C7F5591" w:rsidR="00DB3000" w:rsidRPr="002759E0" w:rsidRDefault="00990A5C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BE4C15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1D98662" w14:textId="44E93054" w:rsidR="00DB3000" w:rsidRPr="002759E0" w:rsidRDefault="001668F4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10559C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551407D" w14:textId="6CE5FF7B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2" w:type="dxa"/>
          </w:tcPr>
          <w:p w14:paraId="4923F38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34215C1" w14:textId="0D0F8274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3000" w:rsidRPr="002759E0" w14:paraId="076C6C69" w14:textId="77777777" w:rsidTr="00DB3000">
        <w:trPr>
          <w:trHeight w:val="20"/>
        </w:trPr>
        <w:tc>
          <w:tcPr>
            <w:tcW w:w="2777" w:type="dxa"/>
          </w:tcPr>
          <w:p w14:paraId="28EF61AA" w14:textId="1F9363D9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0282703B" w14:textId="3EE84C0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6118471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B6D593C" w14:textId="5C025FDC" w:rsidR="00DB3000" w:rsidRPr="002759E0" w:rsidRDefault="00990A5C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0555F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0C0F393" w14:textId="40EFDF28" w:rsidR="00DB3000" w:rsidRPr="002759E0" w:rsidRDefault="001668F4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54D235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B52CC9A" w14:textId="776110A2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2" w:type="dxa"/>
          </w:tcPr>
          <w:p w14:paraId="728008A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4D917A2" w14:textId="3D660008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B3000" w:rsidRPr="002759E0" w14:paraId="6EEA8005" w14:textId="77777777" w:rsidTr="00DB3000">
        <w:trPr>
          <w:trHeight w:val="20"/>
        </w:trPr>
        <w:tc>
          <w:tcPr>
            <w:tcW w:w="2777" w:type="dxa"/>
          </w:tcPr>
          <w:p w14:paraId="6587A15A" w14:textId="05DA4751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F45F627" w14:textId="56E5C81A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5A0104B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41DE1EC" w14:textId="46C414E1" w:rsidR="00DB3000" w:rsidRPr="002759E0" w:rsidRDefault="001A2773" w:rsidP="001A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3" w:right="-7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97122F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456CD2C" w14:textId="4D50D6CD" w:rsidR="00DB3000" w:rsidRPr="002759E0" w:rsidRDefault="001668F4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109E55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3B09BC5" w14:textId="06D7E7D2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2" w:type="dxa"/>
          </w:tcPr>
          <w:p w14:paraId="2954818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9F9CAEC" w14:textId="54D93C3F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DB3000" w:rsidRPr="002759E0" w14:paraId="1131E997" w14:textId="77777777" w:rsidTr="00DB3000">
        <w:trPr>
          <w:trHeight w:val="20"/>
        </w:trPr>
        <w:tc>
          <w:tcPr>
            <w:tcW w:w="2777" w:type="dxa"/>
          </w:tcPr>
          <w:p w14:paraId="353E3A2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F4A9BA7" w14:textId="2C6D3E5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74A98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</w:p>
        </w:tc>
        <w:tc>
          <w:tcPr>
            <w:tcW w:w="236" w:type="dxa"/>
          </w:tcPr>
          <w:p w14:paraId="5C421E3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F8D5DC5" w14:textId="1D1A2FC8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0" w:type="dxa"/>
          </w:tcPr>
          <w:p w14:paraId="1D53473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EDF5A74" w14:textId="7222466F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07033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229" w:type="dxa"/>
          </w:tcPr>
          <w:p w14:paraId="799DCF5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27DCC0" w14:textId="12AF2BD8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F20E1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32" w:type="dxa"/>
          </w:tcPr>
          <w:p w14:paraId="324C88B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D26B671" w14:textId="134A344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</w:tr>
      <w:tr w:rsidR="00DB3000" w:rsidRPr="002759E0" w14:paraId="5216EA86" w14:textId="77777777" w:rsidTr="00DB3000">
        <w:trPr>
          <w:trHeight w:val="20"/>
        </w:trPr>
        <w:tc>
          <w:tcPr>
            <w:tcW w:w="2777" w:type="dxa"/>
          </w:tcPr>
          <w:p w14:paraId="42DB05D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677C0DF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A3C4B9B" w14:textId="77777777" w:rsidR="00DB3000" w:rsidRPr="002759E0" w:rsidRDefault="00DB3000" w:rsidP="0042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0255B" w14:textId="7FAA1046" w:rsidR="00DB3000" w:rsidRPr="002759E0" w:rsidRDefault="00174A98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15D41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9CE422C" w14:textId="77777777" w:rsidR="00DB3000" w:rsidRPr="002759E0" w:rsidRDefault="00DB3000" w:rsidP="0042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78EB6" w14:textId="18CD60F6" w:rsidR="00DB3000" w:rsidRPr="002759E0" w:rsidRDefault="00E45C7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8AADA1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2D41E31" w14:textId="77777777" w:rsidR="00DB3000" w:rsidRPr="002759E0" w:rsidRDefault="00DB3000" w:rsidP="0042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7CCB6B" w14:textId="3ED96550" w:rsidR="00DB3000" w:rsidRPr="002759E0" w:rsidRDefault="00791996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27948A6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41A42C7" w14:textId="77777777" w:rsidR="00DB3000" w:rsidRPr="002759E0" w:rsidRDefault="00DB3000" w:rsidP="0042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E9D03" w14:textId="2B7D9B8F" w:rsidR="00DB3000" w:rsidRPr="002759E0" w:rsidRDefault="0020146E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622A3EC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9B7251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000" w:rsidRPr="002759E0" w14:paraId="1EA1DD44" w14:textId="77777777" w:rsidTr="00F46C7C">
        <w:trPr>
          <w:trHeight w:val="20"/>
        </w:trPr>
        <w:tc>
          <w:tcPr>
            <w:tcW w:w="2777" w:type="dxa"/>
          </w:tcPr>
          <w:p w14:paraId="54300A9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21342FB" w14:textId="62DD878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F3614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47FD884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460DCC2" w14:textId="131CB639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0" w:type="dxa"/>
          </w:tcPr>
          <w:p w14:paraId="7301F2B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CC83F94" w14:textId="57EF7265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9199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229" w:type="dxa"/>
          </w:tcPr>
          <w:p w14:paraId="193BCB23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5ECC44D" w14:textId="2C00CF07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13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</w:t>
            </w:r>
          </w:p>
        </w:tc>
        <w:tc>
          <w:tcPr>
            <w:tcW w:w="232" w:type="dxa"/>
          </w:tcPr>
          <w:p w14:paraId="0733758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5C2F537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000" w:rsidRPr="002759E0" w14:paraId="2A01383A" w14:textId="77777777" w:rsidTr="00F46C7C">
        <w:trPr>
          <w:trHeight w:val="20"/>
        </w:trPr>
        <w:tc>
          <w:tcPr>
            <w:tcW w:w="2777" w:type="dxa"/>
          </w:tcPr>
          <w:p w14:paraId="42B235CC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9C6A083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88D6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72614D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AF972B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EB19ED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5F27238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B89C25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EF1391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7288EF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000" w:rsidRPr="002759E0" w14:paraId="4204E261" w14:textId="77777777" w:rsidTr="00DB3000">
        <w:trPr>
          <w:trHeight w:val="20"/>
        </w:trPr>
        <w:tc>
          <w:tcPr>
            <w:tcW w:w="2777" w:type="dxa"/>
            <w:vAlign w:val="bottom"/>
          </w:tcPr>
          <w:p w14:paraId="585260C5" w14:textId="7E764333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76" w:type="dxa"/>
          </w:tcPr>
          <w:p w14:paraId="6B574D1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652C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3212CF9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6B2ED9C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952490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14C82C5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5E5AED0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14458C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160E69F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000" w:rsidRPr="002759E0" w14:paraId="75664AE9" w14:textId="77777777" w:rsidTr="00DB3000">
        <w:trPr>
          <w:trHeight w:val="20"/>
        </w:trPr>
        <w:tc>
          <w:tcPr>
            <w:tcW w:w="2777" w:type="dxa"/>
          </w:tcPr>
          <w:p w14:paraId="506D8A6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1563E2EC" w14:textId="2189B6DC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3000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3405261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44941115" w14:textId="13B38DF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40" w:type="dxa"/>
          </w:tcPr>
          <w:p w14:paraId="7F6037B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945F5DE" w14:textId="0D36F85C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3000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29" w:type="dxa"/>
          </w:tcPr>
          <w:p w14:paraId="7BF61AB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B6AD85C" w14:textId="16A62BB9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3000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2" w:type="dxa"/>
          </w:tcPr>
          <w:p w14:paraId="3CFB162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78E33CF" w14:textId="7899F568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DB3000" w:rsidRPr="002759E0" w14:paraId="5EAB4F94" w14:textId="77777777" w:rsidTr="00DB3000">
        <w:trPr>
          <w:trHeight w:val="20"/>
        </w:trPr>
        <w:tc>
          <w:tcPr>
            <w:tcW w:w="2777" w:type="dxa"/>
          </w:tcPr>
          <w:p w14:paraId="7054CE1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0074504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9A07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CDF72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28F9D8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A9AF3A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358288A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BC1403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FC8634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75948B2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000" w:rsidRPr="002759E0" w14:paraId="44C98078" w14:textId="77777777" w:rsidTr="00DB3000">
        <w:trPr>
          <w:trHeight w:val="20"/>
        </w:trPr>
        <w:tc>
          <w:tcPr>
            <w:tcW w:w="2777" w:type="dxa"/>
          </w:tcPr>
          <w:p w14:paraId="6D18B6B5" w14:textId="42F1B70A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82624B4" w14:textId="0589CA34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1A5AFD6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FB86DD4" w14:textId="3FC30C8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515A18D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87793C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E6CD81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0AAB6EE" w14:textId="446A3524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32" w:type="dxa"/>
          </w:tcPr>
          <w:p w14:paraId="1038BAE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B660B39" w14:textId="4B661A8E" w:rsidR="00DB3000" w:rsidRPr="002759E0" w:rsidRDefault="006D00C9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3000" w:rsidRPr="002759E0" w14:paraId="4406132F" w14:textId="77777777" w:rsidTr="00DB3000">
        <w:trPr>
          <w:trHeight w:val="20"/>
        </w:trPr>
        <w:tc>
          <w:tcPr>
            <w:tcW w:w="2777" w:type="dxa"/>
          </w:tcPr>
          <w:p w14:paraId="015251B1" w14:textId="6171204C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4E149B76" w14:textId="553098DA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079CE57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91D0018" w14:textId="77777777" w:rsidR="00DB3000" w:rsidRPr="002759E0" w:rsidRDefault="00DB3000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899731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11E0C8B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780F76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99F61D0" w14:textId="6921E384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2" w:type="dxa"/>
          </w:tcPr>
          <w:p w14:paraId="6278421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A8CBB9C" w14:textId="7FFE9C3F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3000" w:rsidRPr="002759E0" w14:paraId="6D3A4DE3" w14:textId="77777777" w:rsidTr="00DB3000">
        <w:trPr>
          <w:trHeight w:val="20"/>
        </w:trPr>
        <w:tc>
          <w:tcPr>
            <w:tcW w:w="2777" w:type="dxa"/>
          </w:tcPr>
          <w:p w14:paraId="381ABECD" w14:textId="751597CC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7516984F" w14:textId="21E62637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7EDE06B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B533D7" w14:textId="77777777" w:rsidR="00DB3000" w:rsidRPr="002759E0" w:rsidRDefault="00DB3000" w:rsidP="001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9274F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D9E8BA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2660C15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8E6E6FF" w14:textId="73C5492F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2" w:type="dxa"/>
          </w:tcPr>
          <w:p w14:paraId="7D38B92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423D1F5" w14:textId="3D1ABE87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DB3000" w:rsidRPr="002759E0" w14:paraId="3EC1BF44" w14:textId="77777777" w:rsidTr="00DB3000">
        <w:trPr>
          <w:trHeight w:val="20"/>
        </w:trPr>
        <w:tc>
          <w:tcPr>
            <w:tcW w:w="2777" w:type="dxa"/>
          </w:tcPr>
          <w:p w14:paraId="70CAEBE8" w14:textId="52ED6B36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3C91998" w14:textId="594AC374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44E7AED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72C3B8A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6F4DC2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AAE6E6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0CF368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86B6DE0" w14:textId="3ED03F61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2" w:type="dxa"/>
          </w:tcPr>
          <w:p w14:paraId="0C62F0E3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ABFE505" w14:textId="06B88BDC" w:rsidR="00DB3000" w:rsidRPr="002759E0" w:rsidRDefault="006D00C9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DB3000" w:rsidRPr="002759E0" w14:paraId="7A65374B" w14:textId="77777777" w:rsidTr="00DB3000">
        <w:trPr>
          <w:trHeight w:val="20"/>
        </w:trPr>
        <w:tc>
          <w:tcPr>
            <w:tcW w:w="2777" w:type="dxa"/>
          </w:tcPr>
          <w:p w14:paraId="29D3745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023D367" w14:textId="0809AA0B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B300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6971D20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E9479C4" w14:textId="14B96A73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0" w:type="dxa"/>
          </w:tcPr>
          <w:p w14:paraId="311038C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65E3B2C" w14:textId="4CEE361A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B300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29" w:type="dxa"/>
          </w:tcPr>
          <w:p w14:paraId="7810F8DF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E2886D0" w14:textId="286E57F2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B300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232" w:type="dxa"/>
          </w:tcPr>
          <w:p w14:paraId="33C8A08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2C2E8AE" w14:textId="0D75C8AB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tr w:rsidR="00F46C7C" w:rsidRPr="002759E0" w14:paraId="3E31A975" w14:textId="77777777" w:rsidTr="00DB3000">
        <w:trPr>
          <w:trHeight w:val="20"/>
        </w:trPr>
        <w:tc>
          <w:tcPr>
            <w:tcW w:w="2777" w:type="dxa"/>
          </w:tcPr>
          <w:p w14:paraId="18074184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696935CC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441D2F1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61661" w14:textId="5678EF81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D5753B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14B88C2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2CE2B" w14:textId="2F5B61DA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48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BDC0789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319EA49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3DD25B" w14:textId="285C313B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52BBACBF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4DF045D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B7299D" w14:textId="67670409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5FC47753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F229EC5" w14:textId="77777777" w:rsidR="00F46C7C" w:rsidRPr="002759E0" w:rsidRDefault="00F46C7C" w:rsidP="00F4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000" w:rsidRPr="002759E0" w14:paraId="7577D80A" w14:textId="77777777" w:rsidTr="00DB3000">
        <w:trPr>
          <w:trHeight w:val="20"/>
        </w:trPr>
        <w:tc>
          <w:tcPr>
            <w:tcW w:w="2777" w:type="dxa"/>
          </w:tcPr>
          <w:p w14:paraId="123EC8B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A60A51" w14:textId="08E10550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300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35E67B0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60983F7" w14:textId="630A42D8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0" w:type="dxa"/>
          </w:tcPr>
          <w:p w14:paraId="16189A3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DFD5CA" w14:textId="2003EC26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B300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229" w:type="dxa"/>
          </w:tcPr>
          <w:p w14:paraId="4E19829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3B4D83E" w14:textId="496EFAE4" w:rsidR="00DB3000" w:rsidRPr="002759E0" w:rsidRDefault="006D00C9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B300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2" w:type="dxa"/>
          </w:tcPr>
          <w:p w14:paraId="0BD88B2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D5E4B3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1A7E2C9" w14:textId="77777777" w:rsidR="00DB3000" w:rsidRPr="002759E0" w:rsidRDefault="00DB3000" w:rsidP="00DB3000">
      <w:pPr>
        <w:rPr>
          <w:rFonts w:asciiTheme="majorBidi" w:hAnsiTheme="majorBidi" w:cstheme="majorBidi"/>
          <w:sz w:val="6"/>
          <w:szCs w:val="6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70"/>
        <w:gridCol w:w="1260"/>
        <w:gridCol w:w="270"/>
        <w:gridCol w:w="1371"/>
        <w:gridCol w:w="273"/>
        <w:gridCol w:w="1712"/>
      </w:tblGrid>
      <w:tr w:rsidR="00A934BA" w:rsidRPr="002759E0" w14:paraId="4382DB6D" w14:textId="77777777" w:rsidTr="00A934BA">
        <w:trPr>
          <w:cantSplit/>
          <w:trHeight w:val="19"/>
          <w:tblHeader/>
        </w:trPr>
        <w:tc>
          <w:tcPr>
            <w:tcW w:w="2790" w:type="dxa"/>
            <w:shd w:val="clear" w:color="auto" w:fill="auto"/>
            <w:vAlign w:val="bottom"/>
          </w:tcPr>
          <w:p w14:paraId="69BE3FA7" w14:textId="77777777" w:rsidR="00A934BA" w:rsidRPr="002759E0" w:rsidRDefault="00A934BA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  <w:vAlign w:val="bottom"/>
          </w:tcPr>
          <w:p w14:paraId="641CE4D0" w14:textId="32BCA0C0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4BA" w:rsidRPr="002759E0" w14:paraId="66D16D69" w14:textId="77777777" w:rsidTr="00A934BA">
        <w:trPr>
          <w:cantSplit/>
          <w:trHeight w:val="19"/>
          <w:tblHeader/>
        </w:trPr>
        <w:tc>
          <w:tcPr>
            <w:tcW w:w="2790" w:type="dxa"/>
            <w:shd w:val="clear" w:color="auto" w:fill="auto"/>
            <w:vAlign w:val="bottom"/>
          </w:tcPr>
          <w:p w14:paraId="54FEB7DE" w14:textId="77777777" w:rsidR="00A934BA" w:rsidRPr="002759E0" w:rsidRDefault="00A934BA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E0A01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66A16B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CF139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31ED97F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18AA30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E9DC8E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  <w:vAlign w:val="bottom"/>
          </w:tcPr>
          <w:p w14:paraId="6630C23F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7798C88B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B527EA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A934BA" w:rsidRPr="002759E0" w14:paraId="44246116" w14:textId="77777777" w:rsidTr="00A934BA">
        <w:trPr>
          <w:cantSplit/>
          <w:trHeight w:val="19"/>
          <w:tblHeader/>
        </w:trPr>
        <w:tc>
          <w:tcPr>
            <w:tcW w:w="2790" w:type="dxa"/>
          </w:tcPr>
          <w:p w14:paraId="4DE0D6A2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</w:tcPr>
          <w:p w14:paraId="743F86D4" w14:textId="6C184C06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934BA" w:rsidRPr="002759E0" w14:paraId="5414E3FD" w14:textId="77777777" w:rsidTr="00A934BA">
        <w:trPr>
          <w:trHeight w:val="19"/>
        </w:trPr>
        <w:tc>
          <w:tcPr>
            <w:tcW w:w="2790" w:type="dxa"/>
          </w:tcPr>
          <w:p w14:paraId="71FA7DA7" w14:textId="3152197F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1B36CA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BF53F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312FE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70D7B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79CDE61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580C2001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6434AE70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4BA" w:rsidRPr="002759E0" w14:paraId="2EE44780" w14:textId="77777777" w:rsidTr="00A934BA">
        <w:trPr>
          <w:trHeight w:val="19"/>
        </w:trPr>
        <w:tc>
          <w:tcPr>
            <w:tcW w:w="2790" w:type="dxa"/>
          </w:tcPr>
          <w:p w14:paraId="407B50E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5DC8324" w14:textId="2F9C3BDF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70" w:type="dxa"/>
          </w:tcPr>
          <w:p w14:paraId="079FDD4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3B50F" w14:textId="47874D7A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270" w:type="dxa"/>
          </w:tcPr>
          <w:p w14:paraId="6D55F2B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54D3079" w14:textId="29719C09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273" w:type="dxa"/>
          </w:tcPr>
          <w:p w14:paraId="4D494B47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0FD9BAE9" w14:textId="16C38A14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A934BA" w:rsidRPr="002759E0" w14:paraId="709D3FD1" w14:textId="77777777" w:rsidTr="00A934BA">
        <w:trPr>
          <w:trHeight w:val="19"/>
        </w:trPr>
        <w:tc>
          <w:tcPr>
            <w:tcW w:w="2790" w:type="dxa"/>
          </w:tcPr>
          <w:p w14:paraId="0697BE9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77461B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92378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9A1B7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C70F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212640D8" w14:textId="77777777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5392702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3E4EE78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4BA" w:rsidRPr="002759E0" w14:paraId="23424196" w14:textId="77777777" w:rsidTr="00A934BA">
        <w:trPr>
          <w:trHeight w:val="19"/>
        </w:trPr>
        <w:tc>
          <w:tcPr>
            <w:tcW w:w="2790" w:type="dxa"/>
          </w:tcPr>
          <w:p w14:paraId="5BA6270A" w14:textId="64A3FF24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349D0D" w14:textId="161533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0" w:type="dxa"/>
          </w:tcPr>
          <w:p w14:paraId="4D79BD3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351584" w14:textId="36E5BEDC" w:rsidR="00A934BA" w:rsidRPr="002759E0" w:rsidRDefault="00A934BA" w:rsidP="0015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72E5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E097AB9" w14:textId="0770A7CB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3" w:type="dxa"/>
          </w:tcPr>
          <w:p w14:paraId="2CB5F130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AF27A14" w14:textId="008634FA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34BA" w:rsidRPr="002759E0" w14:paraId="6EB076A5" w14:textId="77777777" w:rsidTr="00A934BA">
        <w:trPr>
          <w:trHeight w:val="19"/>
        </w:trPr>
        <w:tc>
          <w:tcPr>
            <w:tcW w:w="2790" w:type="dxa"/>
          </w:tcPr>
          <w:p w14:paraId="3FDAD5AF" w14:textId="5611AA89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446B46" w14:textId="11FA5622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60D427F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5C39" w14:textId="26D7DFDB" w:rsidR="00A934BA" w:rsidRPr="002759E0" w:rsidRDefault="00A934BA" w:rsidP="0015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9B08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D46F3C1" w14:textId="2F43AB01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3" w:type="dxa"/>
          </w:tcPr>
          <w:p w14:paraId="6602077B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76E5F337" w14:textId="62B3FF2F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934BA" w:rsidRPr="002759E0" w14:paraId="542F0578" w14:textId="77777777" w:rsidTr="00A934BA">
        <w:trPr>
          <w:trHeight w:val="19"/>
        </w:trPr>
        <w:tc>
          <w:tcPr>
            <w:tcW w:w="2790" w:type="dxa"/>
          </w:tcPr>
          <w:p w14:paraId="02C486EA" w14:textId="08A9EFC1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87872EF" w14:textId="5AF16ED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FDE0FF2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FB294" w14:textId="42B3978B" w:rsidR="00A934BA" w:rsidRPr="002759E0" w:rsidRDefault="00A934BA" w:rsidP="0015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2C17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65BD90" w14:textId="62F85F4A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3" w:type="dxa"/>
          </w:tcPr>
          <w:p w14:paraId="26261F6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8F369E" w14:textId="1F873970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934BA" w:rsidRPr="002759E0" w14:paraId="1B2C3DB9" w14:textId="77777777" w:rsidTr="00A934BA">
        <w:trPr>
          <w:trHeight w:val="19"/>
        </w:trPr>
        <w:tc>
          <w:tcPr>
            <w:tcW w:w="2790" w:type="dxa"/>
          </w:tcPr>
          <w:p w14:paraId="2AF19DAB" w14:textId="73BEC392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A7121" w14:textId="03EE76E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6712C7D1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01F9B6" w14:textId="7EC9982B" w:rsidR="00A934BA" w:rsidRPr="002759E0" w:rsidRDefault="00A934BA" w:rsidP="0015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5A703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2750D83" w14:textId="2D777534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73" w:type="dxa"/>
          </w:tcPr>
          <w:p w14:paraId="7F9411E2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E7F0D40" w14:textId="2E356AC0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A934BA" w:rsidRPr="002759E0" w14:paraId="57768CC1" w14:textId="77777777" w:rsidTr="00A934BA">
        <w:trPr>
          <w:trHeight w:val="19"/>
        </w:trPr>
        <w:tc>
          <w:tcPr>
            <w:tcW w:w="2790" w:type="dxa"/>
          </w:tcPr>
          <w:p w14:paraId="0B48A439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0D327" w14:textId="704E5AB8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</w:t>
            </w:r>
          </w:p>
        </w:tc>
        <w:tc>
          <w:tcPr>
            <w:tcW w:w="270" w:type="dxa"/>
          </w:tcPr>
          <w:p w14:paraId="72418510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09A1" w14:textId="7AD5CCDC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713 </w:t>
            </w:r>
          </w:p>
        </w:tc>
        <w:tc>
          <w:tcPr>
            <w:tcW w:w="270" w:type="dxa"/>
          </w:tcPr>
          <w:p w14:paraId="2EBF2E6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763A869" w14:textId="70248D7C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1,795</w:t>
            </w:r>
          </w:p>
        </w:tc>
        <w:tc>
          <w:tcPr>
            <w:tcW w:w="273" w:type="dxa"/>
          </w:tcPr>
          <w:p w14:paraId="4540CE89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2404A7D" w14:textId="27300C04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A934BA" w:rsidRPr="002759E0" w14:paraId="4110404B" w14:textId="77777777" w:rsidTr="00A934BA">
        <w:trPr>
          <w:trHeight w:val="19"/>
        </w:trPr>
        <w:tc>
          <w:tcPr>
            <w:tcW w:w="2790" w:type="dxa"/>
          </w:tcPr>
          <w:p w14:paraId="7A029EC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519324B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AEDFFA" w14:textId="77777777" w:rsidR="00A934BA" w:rsidRPr="002759E0" w:rsidRDefault="00A934BA" w:rsidP="0042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57A0C" w14:textId="14819681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  <w:tc>
          <w:tcPr>
            <w:tcW w:w="270" w:type="dxa"/>
          </w:tcPr>
          <w:p w14:paraId="2857DCDA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A161EF" w14:textId="77777777" w:rsidR="00A934BA" w:rsidRPr="002759E0" w:rsidRDefault="00A934BA" w:rsidP="0042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79297" w14:textId="390CAFED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698F63A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D006A28" w14:textId="77777777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ECB5E" w14:textId="1D6EDB45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(307)</w:t>
            </w:r>
          </w:p>
        </w:tc>
        <w:tc>
          <w:tcPr>
            <w:tcW w:w="273" w:type="dxa"/>
          </w:tcPr>
          <w:p w14:paraId="2FFCBCDA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0DE5B9A9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34BA" w:rsidRPr="002759E0" w14:paraId="79A8753E" w14:textId="77777777" w:rsidTr="00A934BA">
        <w:trPr>
          <w:trHeight w:val="19"/>
        </w:trPr>
        <w:tc>
          <w:tcPr>
            <w:tcW w:w="2790" w:type="dxa"/>
          </w:tcPr>
          <w:p w14:paraId="277F440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629983" w14:textId="29D137E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70" w:type="dxa"/>
          </w:tcPr>
          <w:p w14:paraId="59A81AEB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15A22" w14:textId="55427471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70" w:type="dxa"/>
          </w:tcPr>
          <w:p w14:paraId="25DBC22A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AB489BD" w14:textId="7A4EC2D8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1,488</w:t>
            </w:r>
          </w:p>
        </w:tc>
        <w:tc>
          <w:tcPr>
            <w:tcW w:w="273" w:type="dxa"/>
          </w:tcPr>
          <w:p w14:paraId="7B15189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35E09B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34BA" w:rsidRPr="002759E0" w14:paraId="62920259" w14:textId="77777777" w:rsidTr="00A934BA">
        <w:trPr>
          <w:trHeight w:val="19"/>
        </w:trPr>
        <w:tc>
          <w:tcPr>
            <w:tcW w:w="2790" w:type="dxa"/>
          </w:tcPr>
          <w:p w14:paraId="4EA6C6C8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24B8DA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66FF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59F9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93003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1D3C519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43D1A0A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71CAFD3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34BA" w:rsidRPr="002759E0" w14:paraId="64BDB5DA" w14:textId="77777777" w:rsidTr="00A934BA">
        <w:trPr>
          <w:trHeight w:val="19"/>
        </w:trPr>
        <w:tc>
          <w:tcPr>
            <w:tcW w:w="2790" w:type="dxa"/>
          </w:tcPr>
          <w:p w14:paraId="1671023A" w14:textId="634E7222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86F222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DAC53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EF4B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E9820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4A1ECB5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A6B4F3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21CA30C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34BA" w:rsidRPr="002759E0" w14:paraId="0D35F87D" w14:textId="77777777" w:rsidTr="00A934BA">
        <w:trPr>
          <w:trHeight w:val="19"/>
        </w:trPr>
        <w:tc>
          <w:tcPr>
            <w:tcW w:w="2790" w:type="dxa"/>
          </w:tcPr>
          <w:p w14:paraId="5CF6668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3C920D0" w14:textId="7FAF30FC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05FCB37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B3E9F" w14:textId="6F8CE0F6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270" w:type="dxa"/>
          </w:tcPr>
          <w:p w14:paraId="13EE4271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36779303" w14:textId="60962923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273" w:type="dxa"/>
          </w:tcPr>
          <w:p w14:paraId="244FA92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1895C2" w14:textId="1DC65CED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A934BA" w:rsidRPr="002759E0" w14:paraId="3A28E4DC" w14:textId="77777777" w:rsidTr="00A934BA">
        <w:trPr>
          <w:trHeight w:val="19"/>
        </w:trPr>
        <w:tc>
          <w:tcPr>
            <w:tcW w:w="2790" w:type="dxa"/>
          </w:tcPr>
          <w:p w14:paraId="6A8A920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111D0D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6ADD1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87A38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57B6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8CF092" w14:textId="77777777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60F5E110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3C7FC5A" w14:textId="77777777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4BA" w:rsidRPr="002759E0" w14:paraId="304B454C" w14:textId="77777777" w:rsidTr="00A934BA">
        <w:trPr>
          <w:trHeight w:val="19"/>
        </w:trPr>
        <w:tc>
          <w:tcPr>
            <w:tcW w:w="2790" w:type="dxa"/>
          </w:tcPr>
          <w:p w14:paraId="4DE08F6F" w14:textId="315815C4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B620D" w14:textId="4325AEF2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70" w:type="dxa"/>
          </w:tcPr>
          <w:p w14:paraId="731D668F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67C27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25CE0A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5E48B9" w14:textId="14BECEE4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73" w:type="dxa"/>
          </w:tcPr>
          <w:p w14:paraId="6318BB0B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46CC8D08" w14:textId="2A76F85B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34BA" w:rsidRPr="002759E0" w14:paraId="61AC2C78" w14:textId="77777777" w:rsidTr="00A934BA">
        <w:trPr>
          <w:trHeight w:val="19"/>
        </w:trPr>
        <w:tc>
          <w:tcPr>
            <w:tcW w:w="2790" w:type="dxa"/>
          </w:tcPr>
          <w:p w14:paraId="52AE42D5" w14:textId="0D96BAD6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246D780" w14:textId="5771DA53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72C5EF1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8FF4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35C5F7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2F89503" w14:textId="14B62119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3" w:type="dxa"/>
          </w:tcPr>
          <w:p w14:paraId="6579465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88D596A" w14:textId="49468BF6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34BA" w:rsidRPr="002759E0" w14:paraId="2364AE5F" w14:textId="77777777" w:rsidTr="00A934BA">
        <w:trPr>
          <w:trHeight w:val="19"/>
        </w:trPr>
        <w:tc>
          <w:tcPr>
            <w:tcW w:w="2790" w:type="dxa"/>
          </w:tcPr>
          <w:p w14:paraId="2532E644" w14:textId="3AC90296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B87D0C" w14:textId="2CBF5D1B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3CA1EDA2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04C2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275707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7426523" w14:textId="3B0857D4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3" w:type="dxa"/>
          </w:tcPr>
          <w:p w14:paraId="692EAF08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EFDA30B" w14:textId="1CD994CA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A934BA" w:rsidRPr="002759E0" w14:paraId="70BC60A4" w14:textId="77777777" w:rsidTr="00A934BA">
        <w:trPr>
          <w:trHeight w:val="19"/>
        </w:trPr>
        <w:tc>
          <w:tcPr>
            <w:tcW w:w="2790" w:type="dxa"/>
          </w:tcPr>
          <w:p w14:paraId="68823007" w14:textId="1E08200D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795B40" w14:textId="3FCAFA89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14:paraId="7BAE96D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1B182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43964D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E9EC27" w14:textId="630AA8CA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73" w:type="dxa"/>
          </w:tcPr>
          <w:p w14:paraId="2115686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D527E19" w14:textId="73B937EE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A934BA" w:rsidRPr="002759E0" w14:paraId="1479B020" w14:textId="77777777" w:rsidTr="00A934BA">
        <w:trPr>
          <w:trHeight w:val="19"/>
        </w:trPr>
        <w:tc>
          <w:tcPr>
            <w:tcW w:w="2790" w:type="dxa"/>
          </w:tcPr>
          <w:p w14:paraId="05D47270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36D3BB" w14:textId="118D6042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1,084</w:t>
            </w:r>
          </w:p>
        </w:tc>
        <w:tc>
          <w:tcPr>
            <w:tcW w:w="270" w:type="dxa"/>
          </w:tcPr>
          <w:p w14:paraId="4C658AB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72285D" w14:textId="48B134C0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1,047</w:t>
            </w:r>
          </w:p>
        </w:tc>
        <w:tc>
          <w:tcPr>
            <w:tcW w:w="270" w:type="dxa"/>
          </w:tcPr>
          <w:p w14:paraId="038356A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9FD021" w14:textId="54CD0279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2,131</w:t>
            </w:r>
          </w:p>
        </w:tc>
        <w:tc>
          <w:tcPr>
            <w:tcW w:w="273" w:type="dxa"/>
          </w:tcPr>
          <w:p w14:paraId="6E007A2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35BD150" w14:textId="18EDD94E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  <w:tr w:rsidR="00A934BA" w:rsidRPr="002759E0" w14:paraId="04C79630" w14:textId="77777777" w:rsidTr="00A934BA">
        <w:trPr>
          <w:trHeight w:val="19"/>
        </w:trPr>
        <w:tc>
          <w:tcPr>
            <w:tcW w:w="2790" w:type="dxa"/>
          </w:tcPr>
          <w:p w14:paraId="1B6668B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2CCB51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4CD19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115E0" w14:textId="6C2A82D4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270" w:type="dxa"/>
          </w:tcPr>
          <w:p w14:paraId="6280F68F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6646F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D1FF6" w14:textId="5B1E379A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5E800871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0D0BC5A" w14:textId="77777777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D6B8B7" w14:textId="56F8B1F3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273" w:type="dxa"/>
          </w:tcPr>
          <w:p w14:paraId="52790D3C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08FD9EF3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34BA" w:rsidRPr="002759E0" w14:paraId="29645804" w14:textId="77777777" w:rsidTr="00A934BA">
        <w:trPr>
          <w:trHeight w:val="19"/>
        </w:trPr>
        <w:tc>
          <w:tcPr>
            <w:tcW w:w="2790" w:type="dxa"/>
          </w:tcPr>
          <w:p w14:paraId="77D974F8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693D82" w14:textId="5ABAFA02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1C69A854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24162F" w14:textId="5370728A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1,041</w:t>
            </w:r>
          </w:p>
        </w:tc>
        <w:tc>
          <w:tcPr>
            <w:tcW w:w="270" w:type="dxa"/>
          </w:tcPr>
          <w:p w14:paraId="4473DDE5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C146559" w14:textId="6B370891" w:rsidR="00A934BA" w:rsidRPr="002759E0" w:rsidRDefault="00A934BA" w:rsidP="00A9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1,776</w:t>
            </w:r>
          </w:p>
        </w:tc>
        <w:tc>
          <w:tcPr>
            <w:tcW w:w="273" w:type="dxa"/>
          </w:tcPr>
          <w:p w14:paraId="2580C1EE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79C7C96" w14:textId="77777777" w:rsidR="00A934BA" w:rsidRPr="002759E0" w:rsidRDefault="00A934BA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9915CE9" w14:textId="5FC5A3C3" w:rsidR="00DB3000" w:rsidRPr="002759E0" w:rsidRDefault="00DB3000" w:rsidP="00DB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F46C7C" w:rsidRPr="002759E0" w14:paraId="1E7D8854" w14:textId="77777777" w:rsidTr="000855E8">
        <w:trPr>
          <w:tblHeader/>
        </w:trPr>
        <w:tc>
          <w:tcPr>
            <w:tcW w:w="3960" w:type="dxa"/>
            <w:shd w:val="clear" w:color="auto" w:fill="auto"/>
          </w:tcPr>
          <w:p w14:paraId="0E4E95C9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D4FA9C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14:paraId="409F3486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6AECA47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  <w:shd w:val="clear" w:color="auto" w:fill="auto"/>
          </w:tcPr>
          <w:p w14:paraId="6A92D836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C7C" w:rsidRPr="002759E0" w14:paraId="4048D981" w14:textId="77777777" w:rsidTr="000855E8">
        <w:trPr>
          <w:tblHeader/>
        </w:trPr>
        <w:tc>
          <w:tcPr>
            <w:tcW w:w="3960" w:type="dxa"/>
            <w:shd w:val="clear" w:color="auto" w:fill="auto"/>
          </w:tcPr>
          <w:p w14:paraId="50E3C9E5" w14:textId="77777777" w:rsidR="00F46C7C" w:rsidRPr="002759E0" w:rsidRDefault="00F46C7C" w:rsidP="0008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525B1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</w:tcPr>
          <w:p w14:paraId="1F43C66D" w14:textId="7E3A035B" w:rsidR="00F46C7C" w:rsidRPr="002759E0" w:rsidRDefault="006D00C9" w:rsidP="000855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620163F" w14:textId="77777777" w:rsidR="00F46C7C" w:rsidRPr="002759E0" w:rsidRDefault="00F46C7C" w:rsidP="000855E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18022FC7" w14:textId="158864C7" w:rsidR="00F46C7C" w:rsidRPr="002759E0" w:rsidRDefault="006D00C9" w:rsidP="000855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6EFA44F" w14:textId="77777777" w:rsidR="00F46C7C" w:rsidRPr="002759E0" w:rsidRDefault="00F46C7C" w:rsidP="000855E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527F3B52" w14:textId="01C62F67" w:rsidR="00F46C7C" w:rsidRPr="002759E0" w:rsidRDefault="006D00C9" w:rsidP="000855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613A3B5" w14:textId="77777777" w:rsidR="00F46C7C" w:rsidRPr="002759E0" w:rsidRDefault="00F46C7C" w:rsidP="000855E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7C5EAC" w14:textId="67F241AA" w:rsidR="00F46C7C" w:rsidRPr="002759E0" w:rsidRDefault="006D00C9" w:rsidP="000855E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F46C7C" w:rsidRPr="002759E0" w14:paraId="4040FBEC" w14:textId="77777777" w:rsidTr="000855E8">
        <w:trPr>
          <w:tblHeader/>
        </w:trPr>
        <w:tc>
          <w:tcPr>
            <w:tcW w:w="3960" w:type="dxa"/>
            <w:shd w:val="clear" w:color="auto" w:fill="auto"/>
          </w:tcPr>
          <w:p w14:paraId="45CD0EB7" w14:textId="7069FD62" w:rsidR="00F46C7C" w:rsidRPr="002759E0" w:rsidRDefault="006006F9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66BA6F0D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  <w:shd w:val="clear" w:color="auto" w:fill="auto"/>
          </w:tcPr>
          <w:p w14:paraId="19432722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6C7C" w:rsidRPr="002759E0" w14:paraId="651A4813" w14:textId="77777777" w:rsidTr="000855E8">
        <w:trPr>
          <w:trHeight w:val="404"/>
        </w:trPr>
        <w:tc>
          <w:tcPr>
            <w:tcW w:w="3960" w:type="dxa"/>
            <w:shd w:val="clear" w:color="auto" w:fill="auto"/>
          </w:tcPr>
          <w:p w14:paraId="180D6BE5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810" w:type="dxa"/>
          </w:tcPr>
          <w:p w14:paraId="55F0FDE4" w14:textId="77777777" w:rsidR="00F46C7C" w:rsidRPr="002759E0" w:rsidRDefault="00F46C7C" w:rsidP="000855E8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48FB88" w14:textId="37362E0B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1FE652DF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205ECE8" w14:textId="3FAEBCBA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6" w:type="dxa"/>
            <w:shd w:val="clear" w:color="auto" w:fill="auto"/>
          </w:tcPr>
          <w:p w14:paraId="185E6D74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7999C790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B89EA02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4E30A99" w14:textId="5C6DAE55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F46C7C" w:rsidRPr="002759E0" w14:paraId="0E685467" w14:textId="77777777" w:rsidTr="000855E8">
        <w:trPr>
          <w:trHeight w:val="404"/>
        </w:trPr>
        <w:tc>
          <w:tcPr>
            <w:tcW w:w="3960" w:type="dxa"/>
            <w:shd w:val="clear" w:color="auto" w:fill="auto"/>
          </w:tcPr>
          <w:p w14:paraId="3C4BFF75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810" w:type="dxa"/>
          </w:tcPr>
          <w:p w14:paraId="4A93FD53" w14:textId="4A6992A9" w:rsidR="00F46C7C" w:rsidRPr="002759E0" w:rsidRDefault="006D00C9" w:rsidP="000855E8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A6A407B" w14:textId="1141C724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93874AB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5E090A0" w14:textId="76488058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36" w:type="dxa"/>
            <w:shd w:val="clear" w:color="auto" w:fill="auto"/>
          </w:tcPr>
          <w:p w14:paraId="63190F0F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363907C" w14:textId="5FF6C6DB" w:rsidR="00F46C7C" w:rsidRPr="002759E0" w:rsidRDefault="00BA5416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2DAABD50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A2D7EDB" w14:textId="1DB01BFE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</w:tr>
      <w:tr w:rsidR="00F46C7C" w:rsidRPr="002759E0" w14:paraId="6BA6B2B3" w14:textId="77777777" w:rsidTr="000855E8">
        <w:trPr>
          <w:trHeight w:val="404"/>
        </w:trPr>
        <w:tc>
          <w:tcPr>
            <w:tcW w:w="3960" w:type="dxa"/>
            <w:shd w:val="clear" w:color="auto" w:fill="auto"/>
          </w:tcPr>
          <w:p w14:paraId="537AB9C6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2635D046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83E41E" w14:textId="3BD95C1C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53D3592B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E10B3A4" w14:textId="0E9F65AE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11C87F6F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3CD8BAE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0F74818F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39AFB48" w14:textId="135F53F8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</w:t>
            </w:r>
          </w:p>
        </w:tc>
      </w:tr>
      <w:tr w:rsidR="00F46C7C" w:rsidRPr="002759E0" w14:paraId="52BF5B3E" w14:textId="77777777" w:rsidTr="000855E8">
        <w:trPr>
          <w:trHeight w:val="404"/>
        </w:trPr>
        <w:tc>
          <w:tcPr>
            <w:tcW w:w="3960" w:type="dxa"/>
            <w:shd w:val="clear" w:color="auto" w:fill="auto"/>
          </w:tcPr>
          <w:p w14:paraId="75226A0C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444B334A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FB6B23" w14:textId="3D444D84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2F49DB9B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F7AA47F" w14:textId="23A03CFC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5F057826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6FDF25BD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EB7BEFE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A26EF83" w14:textId="0CC587AF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F46C7C" w:rsidRPr="002759E0" w14:paraId="47295401" w14:textId="77777777" w:rsidTr="000855E8">
        <w:tc>
          <w:tcPr>
            <w:tcW w:w="3960" w:type="dxa"/>
            <w:shd w:val="clear" w:color="auto" w:fill="auto"/>
          </w:tcPr>
          <w:p w14:paraId="121C2D85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810" w:type="dxa"/>
          </w:tcPr>
          <w:p w14:paraId="5E0B128B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D3466B" w14:textId="0F5F344E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69417499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F2309D8" w14:textId="0AF3A47F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E3D6B66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254E1048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ED36708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F2485AE" w14:textId="15C6E6C2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46C7C" w:rsidRPr="002759E0" w14:paraId="766BF707" w14:textId="77777777" w:rsidTr="000855E8">
        <w:trPr>
          <w:trHeight w:val="74"/>
        </w:trPr>
        <w:tc>
          <w:tcPr>
            <w:tcW w:w="3960" w:type="dxa"/>
            <w:shd w:val="clear" w:color="auto" w:fill="auto"/>
          </w:tcPr>
          <w:p w14:paraId="17888481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B50100B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9846543" w14:textId="22F4FCD2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36" w:type="dxa"/>
            <w:shd w:val="clear" w:color="auto" w:fill="auto"/>
          </w:tcPr>
          <w:p w14:paraId="672DB180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5EFF6692" w14:textId="6C4A2097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070EDE89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607BEC09" w14:textId="5D87A5AA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0D1AECF0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7A98" w14:textId="75743521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F46C7C" w:rsidRPr="002759E0" w14:paraId="1CB10C6C" w14:textId="77777777" w:rsidTr="000855E8">
        <w:tc>
          <w:tcPr>
            <w:tcW w:w="3960" w:type="dxa"/>
            <w:shd w:val="clear" w:color="auto" w:fill="auto"/>
          </w:tcPr>
          <w:p w14:paraId="26F0B145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ACD62EE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4592D83" w14:textId="346240F1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C33C78A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97AE7E0" w14:textId="5D4735D3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0B1E680D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88A6EE0" w14:textId="3C34B073" w:rsidR="00F46C7C" w:rsidRPr="002759E0" w:rsidRDefault="00BA5416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61CC4B09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6772EE" w14:textId="4707E16C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</w:tr>
      <w:tr w:rsidR="00F46C7C" w:rsidRPr="002759E0" w14:paraId="49B27085" w14:textId="77777777" w:rsidTr="000855E8">
        <w:tc>
          <w:tcPr>
            <w:tcW w:w="3960" w:type="dxa"/>
            <w:shd w:val="clear" w:color="auto" w:fill="auto"/>
          </w:tcPr>
          <w:p w14:paraId="4F365DBB" w14:textId="77777777" w:rsidR="00F46C7C" w:rsidRPr="002759E0" w:rsidRDefault="00F46C7C" w:rsidP="000855E8">
            <w:pPr>
              <w:tabs>
                <w:tab w:val="clear" w:pos="3742"/>
                <w:tab w:val="left" w:pos="342"/>
              </w:tabs>
              <w:spacing w:line="240" w:lineRule="auto"/>
              <w:ind w:right="-470"/>
              <w:jc w:val="both"/>
              <w:rPr>
                <w:rFonts w:asciiTheme="majorBidi" w:hAnsiTheme="majorBidi" w:cstheme="majorBidi"/>
                <w:spacing w:val="-9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pacing w:val="-9"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pacing w:val="-9"/>
                <w:sz w:val="30"/>
                <w:szCs w:val="30"/>
                <w:cs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pacing w:val="-9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3B6A83F" w14:textId="52CF3D01" w:rsidR="00F46C7C" w:rsidRPr="002759E0" w:rsidRDefault="006D00C9" w:rsidP="000855E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616682" w14:textId="3AD10678" w:rsidR="00F46C7C" w:rsidRPr="002759E0" w:rsidRDefault="00F46C7C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A6592D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8B7E5EC" w14:textId="64D27E75" w:rsidR="00F46C7C" w:rsidRPr="002759E0" w:rsidRDefault="00F46C7C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FC48A7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267C182B" w14:textId="081789F6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B7F9E0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9A819" w14:textId="0C5BEE3A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46C7C" w:rsidRPr="002759E0" w14:paraId="3779DA41" w14:textId="77777777" w:rsidTr="000855E8">
        <w:tc>
          <w:tcPr>
            <w:tcW w:w="3960" w:type="dxa"/>
            <w:shd w:val="clear" w:color="auto" w:fill="auto"/>
          </w:tcPr>
          <w:p w14:paraId="5D9379F1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DBA0915" w14:textId="77777777" w:rsidR="00F46C7C" w:rsidRPr="002759E0" w:rsidRDefault="00F46C7C" w:rsidP="000855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B7877" w14:textId="7E3DB088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1E496797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7D716" w14:textId="022FCE5D" w:rsidR="00F46C7C" w:rsidRPr="002759E0" w:rsidRDefault="006D00C9" w:rsidP="000855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6" w:type="dxa"/>
            <w:shd w:val="clear" w:color="auto" w:fill="auto"/>
          </w:tcPr>
          <w:p w14:paraId="0AA3288F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7A6F4" w14:textId="554037AF" w:rsidR="00F46C7C" w:rsidRPr="002759E0" w:rsidRDefault="00F46C7C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2DACBC0A" w14:textId="77777777" w:rsidR="00F46C7C" w:rsidRPr="002759E0" w:rsidRDefault="00F46C7C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6A236" w14:textId="42405E23" w:rsidR="00F46C7C" w:rsidRPr="002759E0" w:rsidRDefault="006D00C9" w:rsidP="000855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</w:p>
        </w:tc>
      </w:tr>
    </w:tbl>
    <w:p w14:paraId="2AA33B7F" w14:textId="2F2A061C" w:rsidR="00F46C7C" w:rsidRPr="002759E0" w:rsidRDefault="00F46C7C" w:rsidP="00F46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7216B1" w:rsidRPr="002759E0" w14:paraId="263E7065" w14:textId="77777777" w:rsidTr="004D607C">
        <w:trPr>
          <w:tblHeader/>
        </w:trPr>
        <w:tc>
          <w:tcPr>
            <w:tcW w:w="3960" w:type="dxa"/>
            <w:shd w:val="clear" w:color="auto" w:fill="auto"/>
          </w:tcPr>
          <w:p w14:paraId="2B6294F2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FF8D6CF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14:paraId="0855CDAC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EBFE65F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  <w:shd w:val="clear" w:color="auto" w:fill="auto"/>
          </w:tcPr>
          <w:p w14:paraId="02F5AEC5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6B1" w:rsidRPr="002759E0" w14:paraId="1ACABDCD" w14:textId="77777777" w:rsidTr="004D607C">
        <w:trPr>
          <w:tblHeader/>
        </w:trPr>
        <w:tc>
          <w:tcPr>
            <w:tcW w:w="3960" w:type="dxa"/>
            <w:shd w:val="clear" w:color="auto" w:fill="auto"/>
          </w:tcPr>
          <w:p w14:paraId="446A8858" w14:textId="77777777" w:rsidR="007216B1" w:rsidRPr="002759E0" w:rsidRDefault="007216B1" w:rsidP="004D6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FD648C" w14:textId="17E5BA9A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071AC4" w14:textId="5BB428DE" w:rsidR="007216B1" w:rsidRPr="002759E0" w:rsidRDefault="006D00C9" w:rsidP="004D60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9A84C2" w14:textId="77777777" w:rsidR="007216B1" w:rsidRPr="002759E0" w:rsidRDefault="007216B1" w:rsidP="004D607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6EE3B8C0" w14:textId="2E443017" w:rsidR="007216B1" w:rsidRPr="002759E0" w:rsidRDefault="006D00C9" w:rsidP="004D60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1339962" w14:textId="77777777" w:rsidR="007216B1" w:rsidRPr="002759E0" w:rsidRDefault="007216B1" w:rsidP="004D607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2390135A" w14:textId="556FC547" w:rsidR="007216B1" w:rsidRPr="002759E0" w:rsidRDefault="006D00C9" w:rsidP="004D60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694339DC" w14:textId="77777777" w:rsidR="007216B1" w:rsidRPr="002759E0" w:rsidRDefault="007216B1" w:rsidP="004D607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30FA8C7" w14:textId="027419C7" w:rsidR="007216B1" w:rsidRPr="002759E0" w:rsidRDefault="006D00C9" w:rsidP="004D607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7216B1" w:rsidRPr="002759E0" w14:paraId="2A9D52CD" w14:textId="77777777" w:rsidTr="004D607C">
        <w:trPr>
          <w:tblHeader/>
        </w:trPr>
        <w:tc>
          <w:tcPr>
            <w:tcW w:w="3960" w:type="dxa"/>
            <w:shd w:val="clear" w:color="auto" w:fill="auto"/>
          </w:tcPr>
          <w:p w14:paraId="6EE01D56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6D27177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  <w:shd w:val="clear" w:color="auto" w:fill="auto"/>
          </w:tcPr>
          <w:p w14:paraId="7257BA91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6B1" w:rsidRPr="002759E0" w14:paraId="32BB98E7" w14:textId="77777777" w:rsidTr="004D607C">
        <w:tc>
          <w:tcPr>
            <w:tcW w:w="3960" w:type="dxa"/>
            <w:shd w:val="clear" w:color="auto" w:fill="auto"/>
          </w:tcPr>
          <w:p w14:paraId="0CF6958E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AD427D3" w14:textId="77777777" w:rsidR="007216B1" w:rsidRPr="002759E0" w:rsidRDefault="007216B1" w:rsidP="004D607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08AF2E" w14:textId="24A154C0" w:rsidR="007216B1" w:rsidRPr="002759E0" w:rsidRDefault="006D00C9" w:rsidP="004D6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30355659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3E579F" w14:textId="613FB64A" w:rsidR="007216B1" w:rsidRPr="002759E0" w:rsidRDefault="006D00C9" w:rsidP="004D6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7B42696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15390856" w14:textId="6FBC5FDA" w:rsidR="007216B1" w:rsidRPr="002759E0" w:rsidRDefault="007216B1" w:rsidP="004D607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14:paraId="4801756D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B02BA8C" w14:textId="1B52DF80" w:rsidR="007216B1" w:rsidRPr="002759E0" w:rsidRDefault="006D00C9" w:rsidP="004D607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</w:p>
        </w:tc>
      </w:tr>
      <w:tr w:rsidR="007216B1" w:rsidRPr="002759E0" w14:paraId="398311D8" w14:textId="77777777" w:rsidTr="004D607C">
        <w:tc>
          <w:tcPr>
            <w:tcW w:w="3960" w:type="dxa"/>
            <w:shd w:val="clear" w:color="auto" w:fill="auto"/>
          </w:tcPr>
          <w:p w14:paraId="61E59C20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40A35908" w14:textId="77777777" w:rsidR="007216B1" w:rsidRPr="002759E0" w:rsidRDefault="007216B1" w:rsidP="004D607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9B66D7" w14:textId="3873335E" w:rsidR="007216B1" w:rsidRPr="002759E0" w:rsidRDefault="006D00C9" w:rsidP="004D6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36" w:type="dxa"/>
            <w:shd w:val="clear" w:color="auto" w:fill="auto"/>
          </w:tcPr>
          <w:p w14:paraId="45C52544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37336F68" w14:textId="15E2D321" w:rsidR="007216B1" w:rsidRPr="002759E0" w:rsidRDefault="006D00C9" w:rsidP="004D6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4B45AA1E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A9C29B9" w14:textId="77777777" w:rsidR="007216B1" w:rsidRPr="002759E0" w:rsidRDefault="007216B1" w:rsidP="004D607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63F97C77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8CE66" w14:textId="39F892C4" w:rsidR="007216B1" w:rsidRPr="002759E0" w:rsidRDefault="006D00C9" w:rsidP="004D607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7216B1" w:rsidRPr="002759E0" w14:paraId="6BEC3DD5" w14:textId="77777777" w:rsidTr="004D607C">
        <w:tc>
          <w:tcPr>
            <w:tcW w:w="3960" w:type="dxa"/>
            <w:shd w:val="clear" w:color="auto" w:fill="auto"/>
          </w:tcPr>
          <w:p w14:paraId="74506FCB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CDDC744" w14:textId="77777777" w:rsidR="007216B1" w:rsidRPr="002759E0" w:rsidRDefault="007216B1" w:rsidP="004D607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253BE" w14:textId="315FBD5A" w:rsidR="007216B1" w:rsidRPr="002759E0" w:rsidRDefault="006D00C9" w:rsidP="004D6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6CC38A45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68C9" w14:textId="5E92A4F6" w:rsidR="007216B1" w:rsidRPr="002759E0" w:rsidRDefault="006D00C9" w:rsidP="004D6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6" w:type="dxa"/>
            <w:shd w:val="clear" w:color="auto" w:fill="auto"/>
          </w:tcPr>
          <w:p w14:paraId="1F6CBA44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294FA" w14:textId="63E26B2B" w:rsidR="007216B1" w:rsidRPr="002759E0" w:rsidRDefault="007216B1" w:rsidP="004D607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1489FF3C" w14:textId="77777777" w:rsidR="007216B1" w:rsidRPr="002759E0" w:rsidRDefault="007216B1" w:rsidP="004D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14E0F" w14:textId="0FD70D5F" w:rsidR="007216B1" w:rsidRPr="002759E0" w:rsidRDefault="006D00C9" w:rsidP="004D607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</w:p>
        </w:tc>
      </w:tr>
    </w:tbl>
    <w:p w14:paraId="77E7B94C" w14:textId="77777777" w:rsidR="0016519A" w:rsidRPr="002759E0" w:rsidRDefault="0016519A" w:rsidP="00DB30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A606C0" w14:textId="0FBC931F" w:rsidR="00DB3000" w:rsidRPr="002759E0" w:rsidRDefault="00DB3000" w:rsidP="00DB30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6D00C9" w:rsidRPr="002759E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045DBEC2" w14:textId="77777777" w:rsidR="00DB3000" w:rsidRPr="002759E0" w:rsidRDefault="00DB3000" w:rsidP="00DB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2759E0" w14:paraId="749A54E9" w14:textId="77777777" w:rsidTr="00DB3000">
        <w:trPr>
          <w:tblHeader/>
        </w:trPr>
        <w:tc>
          <w:tcPr>
            <w:tcW w:w="3240" w:type="dxa"/>
            <w:vAlign w:val="bottom"/>
          </w:tcPr>
          <w:p w14:paraId="1B6BC523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768D16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F0F2F6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3000" w:rsidRPr="002759E0" w14:paraId="3E5B619E" w14:textId="77777777" w:rsidTr="00DB3000">
        <w:trPr>
          <w:tblHeader/>
        </w:trPr>
        <w:tc>
          <w:tcPr>
            <w:tcW w:w="3240" w:type="dxa"/>
            <w:vAlign w:val="bottom"/>
          </w:tcPr>
          <w:p w14:paraId="5FB86E52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16D2D6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473E505" w14:textId="02CA7EF0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3D25BC6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BBA3946" w14:textId="2A45A1DB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62341B8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0411EA6F" w14:textId="64417BE4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B3000" w:rsidRPr="002759E0" w14:paraId="45A8AD66" w14:textId="77777777" w:rsidTr="00DB3000">
        <w:trPr>
          <w:tblHeader/>
        </w:trPr>
        <w:tc>
          <w:tcPr>
            <w:tcW w:w="3240" w:type="dxa"/>
          </w:tcPr>
          <w:p w14:paraId="52BCB434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5A058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1492252B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2E57" w:rsidRPr="002759E0" w14:paraId="50E62483" w14:textId="77777777" w:rsidTr="007A0E4E">
        <w:trPr>
          <w:tblHeader/>
        </w:trPr>
        <w:tc>
          <w:tcPr>
            <w:tcW w:w="3240" w:type="dxa"/>
          </w:tcPr>
          <w:p w14:paraId="73110688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F347F7F" w14:textId="79FA867E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4C0C2126" w14:textId="137538AC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8" w:type="dxa"/>
            <w:vAlign w:val="center"/>
          </w:tcPr>
          <w:p w14:paraId="08608BF2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AE56DEB" w14:textId="798E720A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EB6DA9D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ED97D1" w14:textId="3BEB4F7E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A82E57" w:rsidRPr="002759E0" w14:paraId="61D5D1B5" w14:textId="77777777" w:rsidTr="007A0E4E">
        <w:trPr>
          <w:tblHeader/>
        </w:trPr>
        <w:tc>
          <w:tcPr>
            <w:tcW w:w="3240" w:type="dxa"/>
          </w:tcPr>
          <w:p w14:paraId="28138B89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0DCC75C" w14:textId="6B172823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00D8DDEE" w14:textId="47435EE2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8" w:type="dxa"/>
            <w:vAlign w:val="center"/>
          </w:tcPr>
          <w:p w14:paraId="1AC6AE35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315EA51" w14:textId="78BB1F2A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ACAFA36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7ED9E12" w14:textId="537E66ED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82E57" w:rsidRPr="002759E0" w14:paraId="47FD78FB" w14:textId="77777777" w:rsidTr="007A0E4E">
        <w:trPr>
          <w:tblHeader/>
        </w:trPr>
        <w:tc>
          <w:tcPr>
            <w:tcW w:w="3240" w:type="dxa"/>
          </w:tcPr>
          <w:p w14:paraId="351206C3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F9A3119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5A3FC9" w14:textId="4D361453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064DC23D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02144D2" w14:textId="1B641004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75A2200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D741A0" w14:textId="2AB1AF1F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82E57" w:rsidRPr="002759E0" w14:paraId="69724421" w14:textId="77777777" w:rsidTr="007A0E4E">
        <w:trPr>
          <w:tblHeader/>
        </w:trPr>
        <w:tc>
          <w:tcPr>
            <w:tcW w:w="3240" w:type="dxa"/>
          </w:tcPr>
          <w:p w14:paraId="62171790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AEFDC1C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DBEE1F" w14:textId="5FB28387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8" w:type="dxa"/>
            <w:vAlign w:val="center"/>
          </w:tcPr>
          <w:p w14:paraId="664AEDD5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2E4A9" w14:textId="0BAB9C06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55B10E6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1A3F170" w14:textId="4C8591EE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5FAC9C26" w14:textId="77777777" w:rsidR="00DB3000" w:rsidRPr="002759E0" w:rsidRDefault="00DB3000" w:rsidP="00DB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2759E0" w14:paraId="3197D821" w14:textId="77777777" w:rsidTr="00DB3000">
        <w:trPr>
          <w:tblHeader/>
        </w:trPr>
        <w:tc>
          <w:tcPr>
            <w:tcW w:w="3240" w:type="dxa"/>
            <w:vAlign w:val="bottom"/>
          </w:tcPr>
          <w:p w14:paraId="7BEF48CD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C8C90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2D3C77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3000" w:rsidRPr="002759E0" w14:paraId="7C262BF9" w14:textId="77777777" w:rsidTr="00DB3000">
        <w:trPr>
          <w:tblHeader/>
        </w:trPr>
        <w:tc>
          <w:tcPr>
            <w:tcW w:w="3240" w:type="dxa"/>
            <w:vAlign w:val="bottom"/>
          </w:tcPr>
          <w:p w14:paraId="294B30CC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49BCE8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284F421A" w14:textId="0EF72BC0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5258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525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03A79B3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FFB4B0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767B0E08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41" w:type="dxa"/>
          </w:tcPr>
          <w:p w14:paraId="69D640B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5B7D9767" w14:textId="742DD53C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B3000" w:rsidRPr="002759E0" w14:paraId="464B877A" w14:textId="77777777" w:rsidTr="00DB3000">
        <w:trPr>
          <w:tblHeader/>
        </w:trPr>
        <w:tc>
          <w:tcPr>
            <w:tcW w:w="3240" w:type="dxa"/>
          </w:tcPr>
          <w:p w14:paraId="5F71DC54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1E5982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D5CA5A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1DE4" w:rsidRPr="002759E0" w14:paraId="2D76A722" w14:textId="77777777" w:rsidTr="00DB3000">
        <w:trPr>
          <w:tblHeader/>
        </w:trPr>
        <w:tc>
          <w:tcPr>
            <w:tcW w:w="3240" w:type="dxa"/>
          </w:tcPr>
          <w:p w14:paraId="5A9939AC" w14:textId="77777777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4659F8" w14:textId="0B533EF8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</w:t>
            </w:r>
            <w:r w:rsidR="006D00C9"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  <w:vAlign w:val="bottom"/>
          </w:tcPr>
          <w:p w14:paraId="7CF65ACD" w14:textId="3614946B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58" w:type="dxa"/>
            <w:vAlign w:val="center"/>
          </w:tcPr>
          <w:p w14:paraId="12067744" w14:textId="77777777" w:rsidR="00021DE4" w:rsidRPr="002759E0" w:rsidRDefault="00021DE4" w:rsidP="0002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D1A2ADF" w14:textId="2E09DF9D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1" w:type="dxa"/>
          </w:tcPr>
          <w:p w14:paraId="0FEB6536" w14:textId="77777777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49684EF" w14:textId="7FC6EAC5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DB3000" w:rsidRPr="002759E0" w14:paraId="224043DD" w14:textId="77777777" w:rsidTr="00DB3000">
        <w:trPr>
          <w:tblHeader/>
        </w:trPr>
        <w:tc>
          <w:tcPr>
            <w:tcW w:w="3240" w:type="dxa"/>
          </w:tcPr>
          <w:p w14:paraId="3BF682D1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B055FFE" w14:textId="51632E0F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  <w:vAlign w:val="bottom"/>
          </w:tcPr>
          <w:p w14:paraId="18408BD6" w14:textId="0AAF8BDC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7F414E4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76418B1" w14:textId="74E73875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613E231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3D94BDD" w14:textId="401F166F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B3000" w:rsidRPr="002759E0" w14:paraId="5EC1092E" w14:textId="77777777" w:rsidTr="00DB3000">
        <w:trPr>
          <w:tblHeader/>
        </w:trPr>
        <w:tc>
          <w:tcPr>
            <w:tcW w:w="3240" w:type="dxa"/>
          </w:tcPr>
          <w:p w14:paraId="1678425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1E94C66A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8C91B2" w14:textId="0AA69122" w:rsidR="00DB3000" w:rsidRPr="002759E0" w:rsidRDefault="006D00C9" w:rsidP="003E7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47BE348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6F2EBB9" w14:textId="18891AFA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04A04A2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2A067F6" w14:textId="77777777" w:rsidR="00DB3000" w:rsidRPr="002759E0" w:rsidRDefault="00DB3000" w:rsidP="00E96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3000" w:rsidRPr="002759E0" w14:paraId="13B5C5A2" w14:textId="77777777" w:rsidTr="00DB3000">
        <w:trPr>
          <w:tblHeader/>
        </w:trPr>
        <w:tc>
          <w:tcPr>
            <w:tcW w:w="3240" w:type="dxa"/>
          </w:tcPr>
          <w:p w14:paraId="2E8A082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0667903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3D2335" w14:textId="29652F76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227C8E2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F667DF5" w14:textId="77777777" w:rsidR="00DB3000" w:rsidRPr="002759E0" w:rsidRDefault="00DB3000" w:rsidP="00E96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9FAE949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9D461B8" w14:textId="3EDCCB3C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3000" w:rsidRPr="002759E0" w14:paraId="0718F283" w14:textId="77777777" w:rsidTr="00DB3000">
        <w:trPr>
          <w:tblHeader/>
        </w:trPr>
        <w:tc>
          <w:tcPr>
            <w:tcW w:w="3240" w:type="dxa"/>
          </w:tcPr>
          <w:p w14:paraId="3F6BA002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E6437F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FA7" w14:textId="4DB8F2AA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6CA30C3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80C1F" w14:textId="48C5F6CB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395DAF4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46FD8660" w14:textId="3CF142F6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631C32B3" w14:textId="77777777" w:rsidR="00DB3000" w:rsidRPr="002759E0" w:rsidRDefault="00DB3000" w:rsidP="00DB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2759E0" w14:paraId="24B8D2B2" w14:textId="77777777" w:rsidTr="00DB3000">
        <w:trPr>
          <w:tblHeader/>
        </w:trPr>
        <w:tc>
          <w:tcPr>
            <w:tcW w:w="3240" w:type="dxa"/>
            <w:vAlign w:val="bottom"/>
          </w:tcPr>
          <w:p w14:paraId="4BD1F63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E5E43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7DD30D7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000" w:rsidRPr="002759E0" w14:paraId="25B93992" w14:textId="77777777" w:rsidTr="00DB3000">
        <w:trPr>
          <w:tblHeader/>
        </w:trPr>
        <w:tc>
          <w:tcPr>
            <w:tcW w:w="3240" w:type="dxa"/>
            <w:vAlign w:val="bottom"/>
          </w:tcPr>
          <w:p w14:paraId="6177B454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84DE729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6FA9F844" w14:textId="7F9AFB04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66A649E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6D1C46" w14:textId="1AFB34D2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E2739C" w14:textId="1C66100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6279FAC4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C961BE6" w14:textId="54E4858A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B3000" w:rsidRPr="002759E0" w14:paraId="56076057" w14:textId="77777777" w:rsidTr="00DB3000">
        <w:trPr>
          <w:tblHeader/>
        </w:trPr>
        <w:tc>
          <w:tcPr>
            <w:tcW w:w="3240" w:type="dxa"/>
          </w:tcPr>
          <w:p w14:paraId="4DE268FC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E26850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5C8739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1DE4" w:rsidRPr="002759E0" w14:paraId="4C29E259" w14:textId="77777777" w:rsidTr="007A0E4E">
        <w:trPr>
          <w:tblHeader/>
        </w:trPr>
        <w:tc>
          <w:tcPr>
            <w:tcW w:w="3240" w:type="dxa"/>
          </w:tcPr>
          <w:p w14:paraId="7407DD71" w14:textId="77777777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CC73135" w14:textId="68EB356A" w:rsidR="00021DE4" w:rsidRPr="002759E0" w:rsidRDefault="00021DE4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="00A82E57"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30B7B385" w14:textId="13D97FE4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8" w:type="dxa"/>
            <w:vAlign w:val="center"/>
          </w:tcPr>
          <w:p w14:paraId="126EB323" w14:textId="77777777" w:rsidR="00021DE4" w:rsidRPr="002759E0" w:rsidRDefault="00021DE4" w:rsidP="0002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BDAF392" w14:textId="13D104AE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9BF082C" w14:textId="77777777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0A95B8D" w14:textId="48335017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021DE4" w:rsidRPr="002759E0" w14:paraId="149B1A9F" w14:textId="77777777" w:rsidTr="007A0E4E">
        <w:trPr>
          <w:tblHeader/>
        </w:trPr>
        <w:tc>
          <w:tcPr>
            <w:tcW w:w="3240" w:type="dxa"/>
          </w:tcPr>
          <w:p w14:paraId="7DDD5E06" w14:textId="77777777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06D0963" w14:textId="428F4EBF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20DE285" w14:textId="673C4703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8" w:type="dxa"/>
            <w:vAlign w:val="center"/>
          </w:tcPr>
          <w:p w14:paraId="49B7F410" w14:textId="77777777" w:rsidR="00021DE4" w:rsidRPr="002759E0" w:rsidRDefault="00021DE4" w:rsidP="0002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11AEB4C" w14:textId="44AF574D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0C18225" w14:textId="77777777" w:rsidR="00021DE4" w:rsidRPr="002759E0" w:rsidRDefault="00021DE4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AAAC6D8" w14:textId="5FF7CF9B" w:rsidR="00021DE4" w:rsidRPr="002759E0" w:rsidRDefault="006D00C9" w:rsidP="00021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578BC" w:rsidRPr="002759E0" w14:paraId="55CB7BA5" w14:textId="77777777" w:rsidTr="007A0E4E">
        <w:trPr>
          <w:tblHeader/>
        </w:trPr>
        <w:tc>
          <w:tcPr>
            <w:tcW w:w="3240" w:type="dxa"/>
          </w:tcPr>
          <w:p w14:paraId="1D590A8C" w14:textId="77777777" w:rsidR="006578BC" w:rsidRPr="002759E0" w:rsidRDefault="006578BC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7BF66CF4" w14:textId="77777777" w:rsidR="006578BC" w:rsidRPr="002759E0" w:rsidRDefault="006578BC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ED383" w14:textId="092A1895" w:rsidR="006578BC" w:rsidRPr="002759E0" w:rsidRDefault="006D00C9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2EC520A2" w14:textId="77777777" w:rsidR="006578BC" w:rsidRPr="002759E0" w:rsidRDefault="006578BC" w:rsidP="00657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B81AABC" w14:textId="1A9197BC" w:rsidR="006578BC" w:rsidRPr="002759E0" w:rsidRDefault="00417FA9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87FDDDE" w14:textId="77777777" w:rsidR="006578BC" w:rsidRPr="002759E0" w:rsidRDefault="006578BC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C6F52E1" w14:textId="55F1C2E5" w:rsidR="006578BC" w:rsidRPr="002759E0" w:rsidRDefault="006D00C9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578BC" w:rsidRPr="002759E0" w14:paraId="51D4A0B5" w14:textId="77777777" w:rsidTr="007A0E4E">
        <w:trPr>
          <w:tblHeader/>
        </w:trPr>
        <w:tc>
          <w:tcPr>
            <w:tcW w:w="3240" w:type="dxa"/>
          </w:tcPr>
          <w:p w14:paraId="7A535728" w14:textId="77777777" w:rsidR="006578BC" w:rsidRPr="002759E0" w:rsidRDefault="006578BC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A43A126" w14:textId="77777777" w:rsidR="006578BC" w:rsidRPr="002759E0" w:rsidRDefault="006578BC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8A2651" w14:textId="178B62C3" w:rsidR="006578BC" w:rsidRPr="002759E0" w:rsidRDefault="006D00C9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8" w:type="dxa"/>
            <w:vAlign w:val="center"/>
          </w:tcPr>
          <w:p w14:paraId="31ECC067" w14:textId="77777777" w:rsidR="006578BC" w:rsidRPr="002759E0" w:rsidRDefault="006578BC" w:rsidP="00657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DF420" w14:textId="5D71F2C7" w:rsidR="006578BC" w:rsidRPr="002759E0" w:rsidRDefault="00417FA9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0AB5F1E" w14:textId="77777777" w:rsidR="006578BC" w:rsidRPr="002759E0" w:rsidRDefault="006578BC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96CE687" w14:textId="72A71E00" w:rsidR="006578BC" w:rsidRPr="002759E0" w:rsidRDefault="006D00C9" w:rsidP="00657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</w:tr>
    </w:tbl>
    <w:p w14:paraId="65262D86" w14:textId="77777777" w:rsidR="00DB3000" w:rsidRPr="002759E0" w:rsidRDefault="00DB3000" w:rsidP="00DB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2759E0" w14:paraId="2ADB23F2" w14:textId="77777777" w:rsidTr="00DB3000">
        <w:trPr>
          <w:tblHeader/>
        </w:trPr>
        <w:tc>
          <w:tcPr>
            <w:tcW w:w="3240" w:type="dxa"/>
            <w:vAlign w:val="bottom"/>
          </w:tcPr>
          <w:p w14:paraId="04AD4B7E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35E423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397DD18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000" w:rsidRPr="002759E0" w14:paraId="26B5CE64" w14:textId="77777777" w:rsidTr="00DB3000">
        <w:trPr>
          <w:tblHeader/>
        </w:trPr>
        <w:tc>
          <w:tcPr>
            <w:tcW w:w="3240" w:type="dxa"/>
            <w:vAlign w:val="bottom"/>
          </w:tcPr>
          <w:p w14:paraId="33FECBD6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0DEB12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0A3FDC6C" w14:textId="33ABD26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4EF7E33D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AC42E23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6D58A5B" w14:textId="732AB992" w:rsidR="00DB3000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9298DD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6A324CB6" w14:textId="3FD1EBE9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B3000" w:rsidRPr="002759E0" w14:paraId="2901497E" w14:textId="77777777" w:rsidTr="00DB3000">
        <w:trPr>
          <w:tblHeader/>
        </w:trPr>
        <w:tc>
          <w:tcPr>
            <w:tcW w:w="3240" w:type="dxa"/>
          </w:tcPr>
          <w:p w14:paraId="27BB97DD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BDC257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24D56145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2E57" w:rsidRPr="002759E0" w14:paraId="7D44B1C9" w14:textId="77777777" w:rsidTr="00DB3000">
        <w:trPr>
          <w:tblHeader/>
        </w:trPr>
        <w:tc>
          <w:tcPr>
            <w:tcW w:w="3240" w:type="dxa"/>
          </w:tcPr>
          <w:p w14:paraId="316D2DCF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483192B" w14:textId="355DC4A6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  <w:vAlign w:val="bottom"/>
          </w:tcPr>
          <w:p w14:paraId="74695E96" w14:textId="7BF3B3F6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095E83C7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9F21056" w14:textId="3830748B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</w:p>
        </w:tc>
        <w:tc>
          <w:tcPr>
            <w:tcW w:w="241" w:type="dxa"/>
          </w:tcPr>
          <w:p w14:paraId="266958B5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27CEAB3" w14:textId="5CAB5778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A82E57" w:rsidRPr="002759E0" w14:paraId="04BA4773" w14:textId="77777777" w:rsidTr="00DB3000">
        <w:trPr>
          <w:tblHeader/>
        </w:trPr>
        <w:tc>
          <w:tcPr>
            <w:tcW w:w="3240" w:type="dxa"/>
          </w:tcPr>
          <w:p w14:paraId="4F656747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037E0FE" w14:textId="6E42ACC6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  <w:vAlign w:val="bottom"/>
          </w:tcPr>
          <w:p w14:paraId="7ABF2DB6" w14:textId="33C6E15E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vAlign w:val="center"/>
          </w:tcPr>
          <w:p w14:paraId="13499D3A" w14:textId="77777777" w:rsidR="00A82E57" w:rsidRPr="002759E0" w:rsidRDefault="00A82E57" w:rsidP="00A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A21708C" w14:textId="0353CE94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FE7605C" w14:textId="77777777" w:rsidR="00A82E57" w:rsidRPr="002759E0" w:rsidRDefault="00A82E57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A68776D" w14:textId="511EE1CD" w:rsidR="00A82E57" w:rsidRPr="002759E0" w:rsidRDefault="006D00C9" w:rsidP="00A82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DB3000" w:rsidRPr="002759E0" w14:paraId="4FA1F0FB" w14:textId="77777777" w:rsidTr="00DB3000">
        <w:trPr>
          <w:tblHeader/>
        </w:trPr>
        <w:tc>
          <w:tcPr>
            <w:tcW w:w="3240" w:type="dxa"/>
          </w:tcPr>
          <w:p w14:paraId="7953B8C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1BE3A3E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128140" w14:textId="2A7EA9F7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6BF5228E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63B852B" w14:textId="77777777" w:rsidR="00DB3000" w:rsidRPr="002759E0" w:rsidRDefault="00DB3000" w:rsidP="004E7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4708589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BBF941E" w14:textId="56C1F530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3000" w:rsidRPr="002759E0" w14:paraId="7496C914" w14:textId="77777777" w:rsidTr="00DB3000">
        <w:trPr>
          <w:tblHeader/>
        </w:trPr>
        <w:tc>
          <w:tcPr>
            <w:tcW w:w="3240" w:type="dxa"/>
          </w:tcPr>
          <w:p w14:paraId="12A69BDD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CB61620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B7CE1" w14:textId="499A470B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6C728081" w14:textId="77777777" w:rsidR="00DB3000" w:rsidRPr="002759E0" w:rsidRDefault="00DB3000" w:rsidP="0030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8BA9D" w14:textId="423929FF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CDC0CA6" w14:textId="77777777" w:rsidR="00DB3000" w:rsidRPr="002759E0" w:rsidRDefault="00DB3000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50DE20A2" w14:textId="61EAEC2D" w:rsidR="00DB3000" w:rsidRPr="002759E0" w:rsidRDefault="006D00C9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</w:tbl>
    <w:p w14:paraId="626F63DD" w14:textId="5129287A" w:rsidR="007D724B" w:rsidRPr="002759E0" w:rsidRDefault="007D724B" w:rsidP="00C521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02A8D0" w14:textId="0812FAE6" w:rsidR="009C1969" w:rsidRPr="002759E0" w:rsidRDefault="009C1969" w:rsidP="00C521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2FFA08" w14:textId="77777777" w:rsidR="009C1969" w:rsidRPr="002759E0" w:rsidRDefault="009C1969" w:rsidP="00C521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A9054D" w14:textId="77777777" w:rsidR="0016519A" w:rsidRPr="002759E0" w:rsidRDefault="00165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4" w:name="_Hlk95664374"/>
      <w:r w:rsidRPr="002759E0">
        <w:rPr>
          <w:rFonts w:asciiTheme="majorBidi" w:hAnsiTheme="majorBidi" w:cstheme="majorBidi"/>
          <w:b/>
          <w:bCs/>
          <w:cs/>
        </w:rPr>
        <w:br w:type="page"/>
      </w:r>
    </w:p>
    <w:p w14:paraId="16C94248" w14:textId="45C03473" w:rsidR="000D1494" w:rsidRPr="002759E0" w:rsidRDefault="005B180F" w:rsidP="006A1BFF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lastRenderedPageBreak/>
        <w:t>ลูกหนี้ตามสัญญาปรับโครงสร้างหนี้</w:t>
      </w:r>
    </w:p>
    <w:p w14:paraId="4200778F" w14:textId="77777777" w:rsidR="000D1494" w:rsidRPr="002759E0" w:rsidRDefault="000D1494" w:rsidP="004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6F77F28" w14:textId="351593F6" w:rsidR="002B430C" w:rsidRPr="002759E0" w:rsidRDefault="002B430C" w:rsidP="00FC7B2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 </w:t>
      </w:r>
      <w:r w:rsidRPr="002759E0">
        <w:rPr>
          <w:rFonts w:asciiTheme="majorBidi" w:hAnsiTheme="majorBidi" w:cstheme="majorBidi"/>
          <w:sz w:val="30"/>
          <w:szCs w:val="30"/>
          <w:cs/>
        </w:rPr>
        <w:t>ล็อกซเล่ย์ ไวร์เลส จำกัด (มหาชน)</w:t>
      </w:r>
      <w:r w:rsidRPr="002759E0">
        <w:rPr>
          <w:rFonts w:asciiTheme="majorBidi" w:hAnsiTheme="majorBidi" w:cstheme="majorBidi"/>
          <w:sz w:val="30"/>
          <w:szCs w:val="30"/>
        </w:rPr>
        <w:t xml:space="preserve"> (“</w:t>
      </w:r>
      <w:r w:rsidRPr="002759E0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Pr="002759E0">
        <w:rPr>
          <w:rFonts w:asciiTheme="majorBidi" w:hAnsiTheme="majorBidi" w:cstheme="majorBidi"/>
          <w:sz w:val="30"/>
          <w:szCs w:val="30"/>
        </w:rPr>
        <w:t>”)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และลูกหนี้การค้า </w:t>
      </w:r>
      <w:r w:rsidRPr="002759E0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Pr="002759E0">
        <w:rPr>
          <w:rFonts w:asciiTheme="majorBidi" w:hAnsiTheme="majorBidi" w:cstheme="majorBidi"/>
          <w:sz w:val="30"/>
          <w:szCs w:val="30"/>
        </w:rPr>
        <w:t>“</w:t>
      </w:r>
      <w:r w:rsidRPr="002759E0">
        <w:rPr>
          <w:rFonts w:asciiTheme="majorBidi" w:hAnsiTheme="majorBidi" w:cstheme="majorBidi"/>
          <w:sz w:val="30"/>
          <w:szCs w:val="30"/>
          <w:cs/>
        </w:rPr>
        <w:t>สกสค.</w:t>
      </w:r>
      <w:r w:rsidRPr="002759E0">
        <w:rPr>
          <w:rFonts w:asciiTheme="majorBidi" w:hAnsiTheme="majorBidi" w:cstheme="majorBidi"/>
          <w:sz w:val="30"/>
          <w:szCs w:val="30"/>
        </w:rPr>
        <w:t>”</w:t>
      </w:r>
      <w:r w:rsidRPr="002759E0">
        <w:rPr>
          <w:rFonts w:asciiTheme="majorBidi" w:hAnsiTheme="majorBidi" w:cstheme="majorBidi"/>
          <w:sz w:val="30"/>
          <w:szCs w:val="30"/>
          <w:cs/>
        </w:rPr>
        <w:t>)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ได้เข้าทำสัญญาประนีประนอมยอมความ โดยลูกหนี้ดังกล่าวตกลงจะชำระหนี้เป็นจำนวนรวม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294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ดังนี้</w:t>
      </w:r>
    </w:p>
    <w:p w14:paraId="7FD5E75C" w14:textId="6E6D8529" w:rsidR="002B430C" w:rsidRPr="002759E0" w:rsidRDefault="002B430C" w:rsidP="00FC7B20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2759E0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0A6F58" w:rsidRPr="002759E0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4C19BFB7" w14:textId="23DCFEEA" w:rsidR="002B430C" w:rsidRPr="002759E0" w:rsidRDefault="002B430C" w:rsidP="00FC7B20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2DC9CBC" w14:textId="0D6EB2B8" w:rsidR="002B430C" w:rsidRPr="002759E0" w:rsidRDefault="002B430C" w:rsidP="00FC7B20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ชำระเป็นรายเดือนๆ ละไม่น้อยกว่า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34759630" w14:textId="77777777" w:rsidR="002B430C" w:rsidRPr="002759E0" w:rsidRDefault="002B430C" w:rsidP="00FC7B20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E0F8AA1" w14:textId="0957EA19" w:rsidR="002B430C" w:rsidRPr="002759E0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5545F823" w14:textId="3662D184" w:rsidR="002B430C" w:rsidRPr="002759E0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84D32A6" w14:textId="648416C7" w:rsidR="002B430C" w:rsidRPr="002759E0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449D05A3" w14:textId="2D8B784B" w:rsidR="002B430C" w:rsidRPr="002759E0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56EE1774" w14:textId="2BF0F90F" w:rsidR="002B430C" w:rsidRPr="002759E0" w:rsidRDefault="002B430C" w:rsidP="00FC7B20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6D5B1C52" w14:textId="77777777" w:rsidR="006F2FB4" w:rsidRPr="002759E0" w:rsidRDefault="006F2FB4" w:rsidP="006F2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2328AB" w14:textId="257368D6" w:rsidR="006F2FB4" w:rsidRPr="002759E0" w:rsidRDefault="00AA509C" w:rsidP="006F2FB4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5" w:name="_Hlk78747847"/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 w:hint="cs"/>
          <w:color w:val="000000"/>
          <w:sz w:val="30"/>
          <w:szCs w:val="30"/>
        </w:rPr>
        <w:t>3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 w:hint="cs"/>
          <w:color w:val="000000"/>
          <w:sz w:val="30"/>
          <w:szCs w:val="30"/>
        </w:rPr>
        <w:t>256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6D00C9" w:rsidRPr="002759E0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) ข้างต้นแล้วเป็นจำนวนเงิน </w:t>
      </w:r>
      <w:r w:rsidR="006D00C9" w:rsidRPr="002759E0">
        <w:rPr>
          <w:rFonts w:asciiTheme="majorBidi" w:hAnsiTheme="majorBidi" w:cstheme="majorBidi"/>
          <w:color w:val="000000"/>
          <w:sz w:val="30"/>
          <w:szCs w:val="30"/>
        </w:rPr>
        <w:t>600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 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6D00C9" w:rsidRPr="002759E0">
        <w:rPr>
          <w:rFonts w:asciiTheme="majorBidi" w:hAnsiTheme="majorBidi" w:cstheme="majorBidi"/>
          <w:i/>
          <w:iCs/>
          <w:color w:val="000000"/>
          <w:sz w:val="30"/>
          <w:szCs w:val="30"/>
        </w:rPr>
        <w:t>31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ธันวาคม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i/>
          <w:iCs/>
          <w:color w:val="000000"/>
          <w:sz w:val="30"/>
          <w:szCs w:val="30"/>
        </w:rPr>
        <w:t>2564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i/>
          <w:iCs/>
          <w:color w:val="000000"/>
          <w:sz w:val="30"/>
          <w:szCs w:val="30"/>
        </w:rPr>
        <w:t>430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ล้านบาท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="006F2FB4" w:rsidRPr="002759E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bookmarkEnd w:id="5"/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อย่างไรก็ตาม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จากสถานการณ์การแพร่ระบาดของโรคติดเชื้อไวรัสโคโรนา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2019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ลูกหนี้การค้า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สกสค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.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ได้มีการผิดนัดชำระเงินเพิ่มเติมตามข้อ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>.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ของงวดเดือนพฤษภาคม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2564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2565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เป็นจำนวนเงิน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0AE7" w:rsidRPr="002759E0">
        <w:rPr>
          <w:rFonts w:asciiTheme="majorBidi" w:hAnsiTheme="majorBidi"/>
          <w:color w:val="000000"/>
          <w:sz w:val="30"/>
          <w:szCs w:val="30"/>
        </w:rPr>
        <w:t>6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0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ล้านบาท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200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ล้านบาทตามลำดับ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เป็นจำนวนเงินรวมทั้งหมด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0AE7" w:rsidRPr="002759E0">
        <w:rPr>
          <w:rFonts w:asciiTheme="majorBidi" w:hAnsiTheme="majorBidi"/>
          <w:color w:val="000000"/>
          <w:sz w:val="30"/>
          <w:szCs w:val="30"/>
        </w:rPr>
        <w:t>26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0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ล้านบาท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ซึ่งต่อมา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สกสค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.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อย่างไรก็ตามตารางการผ่อนชำระสำหรับงวดที่ผิดนัดชำระตามที่กล่าวข้างต้นยังอยู่ระหว่างการเจรจา กลุ่มบริษัทรับรู้ผลขาดทุนจากการลดมูลค่าสำหรับลูกหนี้จากการขยายระยะเวลาชำระหนี้ดังกล่าว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เป็นจำนวน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20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ล้านบาท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ในงบกำไรขาดทุนรวมสำหรับ</w:t>
      </w:r>
      <w:r w:rsidR="00FD6012" w:rsidRPr="002759E0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="006F2FB4" w:rsidRPr="002759E0">
        <w:rPr>
          <w:rFonts w:asciiTheme="majorBidi" w:hAnsiTheme="majorBidi" w:hint="cs"/>
          <w:color w:val="000000"/>
          <w:sz w:val="30"/>
          <w:szCs w:val="30"/>
          <w:cs/>
        </w:rPr>
        <w:t>สิ้นสุดวันที่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31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FD6012" w:rsidRPr="002759E0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="006F2FB4" w:rsidRPr="002759E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color w:val="000000"/>
          <w:sz w:val="30"/>
          <w:szCs w:val="30"/>
        </w:rPr>
        <w:t>2565</w:t>
      </w:r>
    </w:p>
    <w:p w14:paraId="11F15E6A" w14:textId="77777777" w:rsidR="002B46A7" w:rsidRPr="002759E0" w:rsidRDefault="002B46A7" w:rsidP="000224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Cs w:val="18"/>
        </w:rPr>
      </w:pPr>
    </w:p>
    <w:p w14:paraId="2F53732E" w14:textId="281AC735" w:rsidR="00D62952" w:rsidRPr="002759E0" w:rsidRDefault="00D62952" w:rsidP="00EB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ในเดือน</w:t>
      </w:r>
      <w:r w:rsidR="00EB5BCD"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="008D1861"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="003A6F6B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ล็อกซเล่ย์ ไวร์เลสได้รับชำระเงินเพิ่มเติม เป็นจำนวน </w:t>
      </w:r>
      <w:r w:rsidR="00303134">
        <w:rPr>
          <w:rFonts w:asciiTheme="majorBidi" w:hAnsiTheme="majorBidi" w:cstheme="majorBidi"/>
          <w:color w:val="000000"/>
          <w:sz w:val="30"/>
          <w:szCs w:val="30"/>
        </w:rPr>
        <w:t>20</w:t>
      </w:r>
      <w:r w:rsidR="00880AE4" w:rsidRPr="002759E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</w:p>
    <w:p w14:paraId="6CC62240" w14:textId="77777777" w:rsidR="00A07639" w:rsidRPr="002759E0" w:rsidRDefault="00A07639" w:rsidP="004A501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CF9023" w14:textId="5B6E4CC4" w:rsidR="00972DB7" w:rsidRPr="002759E0" w:rsidRDefault="0081782C" w:rsidP="00EB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6D00C9" w:rsidRPr="002759E0">
        <w:rPr>
          <w:rFonts w:asciiTheme="majorBidi" w:hAnsiTheme="majorBidi" w:cstheme="majorBidi"/>
          <w:color w:val="000000"/>
          <w:spacing w:val="-2"/>
          <w:sz w:val="30"/>
          <w:szCs w:val="30"/>
        </w:rPr>
        <w:t>17</w:t>
      </w:r>
      <w:r w:rsidRPr="002759E0">
        <w:rPr>
          <w:rFonts w:asciiTheme="majorBidi" w:hAnsiTheme="majorBidi" w:cstheme="majorBidi"/>
          <w:sz w:val="30"/>
          <w:szCs w:val="30"/>
          <w:cs/>
        </w:rPr>
        <w:t>)</w:t>
      </w:r>
    </w:p>
    <w:p w14:paraId="3C8046A2" w14:textId="2022804E" w:rsidR="0051235E" w:rsidRPr="002759E0" w:rsidRDefault="0051235E" w:rsidP="00EB5BCD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55C46ACA" w14:textId="2E34F6E0" w:rsidR="00714484" w:rsidRPr="002759E0" w:rsidRDefault="00714484" w:rsidP="00CF5B50">
      <w:pPr>
        <w:tabs>
          <w:tab w:val="clear" w:pos="454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ลูกหนี้ตามสัญญาปรับโครงสร้างหนี้ 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6B41A03F" w14:textId="77777777" w:rsidR="00EC1641" w:rsidRPr="002759E0" w:rsidRDefault="00EC1641" w:rsidP="004A501A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62952" w:rsidRPr="002759E0" w14:paraId="393D725F" w14:textId="77777777" w:rsidTr="009555E8">
        <w:tc>
          <w:tcPr>
            <w:tcW w:w="2898" w:type="dxa"/>
          </w:tcPr>
          <w:p w14:paraId="5144B55C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14:paraId="5C76162C" w14:textId="68520F2A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2952" w:rsidRPr="002759E0" w14:paraId="1D2D78FD" w14:textId="77777777" w:rsidTr="009555E8">
        <w:tc>
          <w:tcPr>
            <w:tcW w:w="2898" w:type="dxa"/>
          </w:tcPr>
          <w:p w14:paraId="4FAD7B0F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D56D720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787B6F3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gridSpan w:val="3"/>
          </w:tcPr>
          <w:p w14:paraId="4C825754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3F5CFD32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7" w:type="dxa"/>
            <w:gridSpan w:val="3"/>
          </w:tcPr>
          <w:p w14:paraId="6D6A2C2C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952" w:rsidRPr="002759E0" w14:paraId="356FAC89" w14:textId="77777777" w:rsidTr="009555E8">
        <w:tc>
          <w:tcPr>
            <w:tcW w:w="2898" w:type="dxa"/>
          </w:tcPr>
          <w:p w14:paraId="7487560D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6FD3041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A30E715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gridSpan w:val="3"/>
          </w:tcPr>
          <w:p w14:paraId="011DF6AF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58D5A2F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7" w:type="dxa"/>
            <w:gridSpan w:val="3"/>
          </w:tcPr>
          <w:p w14:paraId="4AC9A946" w14:textId="77777777" w:rsidR="00D62952" w:rsidRPr="002759E0" w:rsidRDefault="00D62952" w:rsidP="00D6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1261" w:rsidRPr="002759E0" w14:paraId="00DCEAF5" w14:textId="77777777" w:rsidTr="009555E8">
        <w:tc>
          <w:tcPr>
            <w:tcW w:w="2898" w:type="dxa"/>
            <w:vAlign w:val="bottom"/>
          </w:tcPr>
          <w:p w14:paraId="183ACFE6" w14:textId="2504BF95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67303" w14:textId="4E73475E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0B7065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7C1A8A" w14:textId="1F4F5A0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7C130A8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0187DA8D" w14:textId="23C87714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3D8104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F5C226" w14:textId="2818C636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925F3E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00A1B43" w14:textId="0A3BBE8C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EC4C45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4DACFFC4" w14:textId="5AA32C92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01261" w:rsidRPr="002759E0" w14:paraId="57C983A1" w14:textId="77777777" w:rsidTr="009555E8">
        <w:tc>
          <w:tcPr>
            <w:tcW w:w="2898" w:type="dxa"/>
          </w:tcPr>
          <w:p w14:paraId="362E69E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14:paraId="2DA2C0C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01261" w:rsidRPr="002759E0" w14:paraId="67F90A55" w14:textId="77777777" w:rsidTr="009555E8">
        <w:tc>
          <w:tcPr>
            <w:tcW w:w="2898" w:type="dxa"/>
          </w:tcPr>
          <w:p w14:paraId="68CB975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5790AD7" w14:textId="5FF8C62D" w:rsidR="00501261" w:rsidRPr="002759E0" w:rsidRDefault="006D00C9" w:rsidP="00501261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247C3D"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6FA1C314" w14:textId="77777777" w:rsidR="00501261" w:rsidRPr="002759E0" w:rsidRDefault="00501261" w:rsidP="00501261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BC5C277" w14:textId="0B07224E" w:rsidR="00501261" w:rsidRPr="002759E0" w:rsidRDefault="006D00C9" w:rsidP="00501261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243" w:type="dxa"/>
          </w:tcPr>
          <w:p w14:paraId="5CC20DCB" w14:textId="77777777" w:rsidR="00501261" w:rsidRPr="002759E0" w:rsidRDefault="00501261" w:rsidP="00501261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14:paraId="1B98184A" w14:textId="099C29B9" w:rsidR="00501261" w:rsidRPr="002759E0" w:rsidRDefault="006D00C9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270" w:type="dxa"/>
          </w:tcPr>
          <w:p w14:paraId="34E885CE" w14:textId="77777777" w:rsidR="00501261" w:rsidRPr="002759E0" w:rsidRDefault="00501261" w:rsidP="00501261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7620F25" w14:textId="63D6CE3B" w:rsidR="00501261" w:rsidRPr="002759E0" w:rsidRDefault="006D00C9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236" w:type="dxa"/>
          </w:tcPr>
          <w:p w14:paraId="67EBDA14" w14:textId="77777777" w:rsidR="00501261" w:rsidRPr="002759E0" w:rsidRDefault="00501261" w:rsidP="00501261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E1A10B9" w14:textId="667F4EE1" w:rsidR="00501261" w:rsidRPr="002759E0" w:rsidRDefault="006D00C9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47C3D"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</w:tcPr>
          <w:p w14:paraId="290072C8" w14:textId="77777777" w:rsidR="00501261" w:rsidRPr="002759E0" w:rsidRDefault="00501261" w:rsidP="00501261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114039E0" w14:textId="0A32A9ED" w:rsidR="00501261" w:rsidRPr="002759E0" w:rsidRDefault="006D00C9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  <w:tr w:rsidR="00501261" w:rsidRPr="002759E0" w14:paraId="027B45CF" w14:textId="77777777" w:rsidTr="009555E8">
        <w:tc>
          <w:tcPr>
            <w:tcW w:w="2898" w:type="dxa"/>
          </w:tcPr>
          <w:p w14:paraId="6A77F4E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80E556A" w14:textId="10F3B3EF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1B13C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FAAFC" w14:textId="5EF180A3" w:rsidR="00065C97" w:rsidRPr="002759E0" w:rsidRDefault="00065C97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25EB"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7F597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E6A2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814DA" w14:textId="7504B660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A64DB3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BBD3834" w14:textId="77777777" w:rsidR="00501261" w:rsidRPr="002759E0" w:rsidRDefault="00501261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3BB0AA" w14:textId="0C4CC834" w:rsidR="00065C97" w:rsidRPr="002759E0" w:rsidRDefault="00065C97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825EB" w:rsidRPr="002759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EF54D1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0D67CB" w14:textId="77777777" w:rsidR="00501261" w:rsidRPr="002759E0" w:rsidRDefault="00501261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9C25D4" w14:textId="471F92CF" w:rsidR="00501261" w:rsidRPr="002759E0" w:rsidRDefault="00501261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8641D1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AD7854A" w14:textId="77777777" w:rsidR="00501261" w:rsidRPr="002759E0" w:rsidRDefault="00501261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BDDF57" w14:textId="0BB4A095" w:rsidR="00065C97" w:rsidRPr="002759E0" w:rsidRDefault="00065C97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6044"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62DE57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060DD2A" w14:textId="77777777" w:rsidR="00501261" w:rsidRPr="002759E0" w:rsidRDefault="00501261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C916C5" w14:textId="4B2A564E" w:rsidR="00501261" w:rsidRPr="002759E0" w:rsidRDefault="00501261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29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01261" w:rsidRPr="002759E0" w14:paraId="4F2C6D1B" w14:textId="77777777" w:rsidTr="009555E8">
        <w:trPr>
          <w:trHeight w:val="352"/>
        </w:trPr>
        <w:tc>
          <w:tcPr>
            <w:tcW w:w="2898" w:type="dxa"/>
          </w:tcPr>
          <w:p w14:paraId="4E31B931" w14:textId="15D81946" w:rsidR="00501261" w:rsidRPr="002759E0" w:rsidRDefault="00501261" w:rsidP="00501261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9A5FF9" w14:textId="5A719107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6825EB"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1160B5C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29DFAB" w14:textId="4B078F40" w:rsidR="00501261" w:rsidRPr="002759E0" w:rsidRDefault="006D00C9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243" w:type="dxa"/>
          </w:tcPr>
          <w:p w14:paraId="4F76773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EC76500" w14:textId="0E315ECE" w:rsidR="00501261" w:rsidRPr="002759E0" w:rsidRDefault="006D00C9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6825EB"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127A6E7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EBBCCA" w14:textId="4144663E" w:rsidR="00501261" w:rsidRPr="002759E0" w:rsidRDefault="006D00C9" w:rsidP="00501261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57B6861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0442D1B" w14:textId="3403E730" w:rsidR="00501261" w:rsidRPr="002759E0" w:rsidRDefault="006D00C9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  <w:r w:rsidR="00247C3D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2283101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90E284A" w14:textId="0A7D8EA9" w:rsidR="00501261" w:rsidRPr="002759E0" w:rsidRDefault="006D00C9" w:rsidP="00501261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70</w:t>
            </w:r>
          </w:p>
        </w:tc>
      </w:tr>
      <w:bookmarkEnd w:id="4"/>
    </w:tbl>
    <w:p w14:paraId="10A33994" w14:textId="77777777" w:rsidR="009555E8" w:rsidRPr="002759E0" w:rsidRDefault="009555E8" w:rsidP="00955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080"/>
      </w:tblGrid>
      <w:tr w:rsidR="009555E8" w:rsidRPr="002759E0" w14:paraId="2C2A9CE1" w14:textId="77777777" w:rsidTr="005A0062">
        <w:tc>
          <w:tcPr>
            <w:tcW w:w="6570" w:type="dxa"/>
          </w:tcPr>
          <w:p w14:paraId="68B2E06C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1588672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55E8" w:rsidRPr="002759E0" w14:paraId="0579F7A7" w14:textId="77777777" w:rsidTr="005A0062">
        <w:tc>
          <w:tcPr>
            <w:tcW w:w="6570" w:type="dxa"/>
          </w:tcPr>
          <w:p w14:paraId="79D138EE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20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A81F074" w14:textId="408951F6" w:rsidR="009555E8" w:rsidRPr="002759E0" w:rsidRDefault="006D00C9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5F284DC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FA2EC" w14:textId="57EEE24E" w:rsidR="009555E8" w:rsidRPr="002759E0" w:rsidRDefault="006D00C9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55E8" w:rsidRPr="002759E0" w14:paraId="3A4F0551" w14:textId="77777777" w:rsidTr="005A0062">
        <w:tc>
          <w:tcPr>
            <w:tcW w:w="6570" w:type="dxa"/>
          </w:tcPr>
          <w:p w14:paraId="331E72D2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27C220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555E8" w:rsidRPr="002759E0" w14:paraId="5A3323B2" w14:textId="77777777" w:rsidTr="005A0062">
        <w:tc>
          <w:tcPr>
            <w:tcW w:w="6570" w:type="dxa"/>
          </w:tcPr>
          <w:p w14:paraId="048BB70A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EF9C076" w14:textId="6EA89DDD" w:rsidR="009555E8" w:rsidRPr="002759E0" w:rsidRDefault="006D00C9" w:rsidP="00D514AE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9E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4E597A29" w14:textId="77777777" w:rsidR="009555E8" w:rsidRPr="002759E0" w:rsidRDefault="009555E8" w:rsidP="00D514AE">
            <w:pPr>
              <w:pStyle w:val="a1"/>
              <w:tabs>
                <w:tab w:val="decimal" w:pos="612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B04425" w14:textId="55753C18" w:rsidR="009555E8" w:rsidRPr="002759E0" w:rsidRDefault="006D00C9" w:rsidP="00D514AE">
            <w:pPr>
              <w:pStyle w:val="a1"/>
              <w:tabs>
                <w:tab w:val="decimal" w:pos="610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</w:t>
            </w:r>
          </w:p>
        </w:tc>
      </w:tr>
      <w:tr w:rsidR="009555E8" w:rsidRPr="002759E0" w14:paraId="2BB190A8" w14:textId="77777777" w:rsidTr="005A0062">
        <w:tc>
          <w:tcPr>
            <w:tcW w:w="6570" w:type="dxa"/>
          </w:tcPr>
          <w:p w14:paraId="76ED3ED9" w14:textId="77777777" w:rsidR="009555E8" w:rsidRPr="002759E0" w:rsidRDefault="009555E8" w:rsidP="005A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6910D36" w14:textId="15BF2CA3" w:rsidR="009555E8" w:rsidRPr="002759E0" w:rsidRDefault="009555E8" w:rsidP="00D514AE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9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D00C9" w:rsidRPr="002759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46044" w:rsidRPr="002759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2759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5B48632" w14:textId="77777777" w:rsidR="009555E8" w:rsidRPr="002759E0" w:rsidRDefault="009555E8" w:rsidP="00D514AE">
            <w:pPr>
              <w:pStyle w:val="a1"/>
              <w:tabs>
                <w:tab w:val="decimal" w:pos="612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8CDAC4" w14:textId="2A309DCC" w:rsidR="009555E8" w:rsidRPr="002759E0" w:rsidRDefault="009555E8" w:rsidP="00D514AE">
            <w:pPr>
              <w:pStyle w:val="a1"/>
              <w:tabs>
                <w:tab w:val="decimal" w:pos="612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D00C9" w:rsidRPr="002759E0">
              <w:rPr>
                <w:rFonts w:ascii="Angsana New" w:hAnsi="Angsana New" w:hint="cs"/>
                <w:sz w:val="30"/>
                <w:szCs w:val="30"/>
                <w:lang w:val="en-US"/>
              </w:rPr>
              <w:t>34</w:t>
            </w:r>
            <w:r w:rsidRPr="002759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774651A0" w14:textId="77777777" w:rsidR="005A622A" w:rsidRPr="002759E0" w:rsidRDefault="005A622A" w:rsidP="00955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2A51A863" w14:textId="007D43F6" w:rsidR="005A622A" w:rsidRPr="002759E0" w:rsidRDefault="005A622A" w:rsidP="00FC7B2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46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13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7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9B5A2E7" w14:textId="2E627D8B" w:rsidR="005A622A" w:rsidRPr="002759E0" w:rsidRDefault="005A622A" w:rsidP="00FC7B2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100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6D00C9" w:rsidRPr="002759E0">
        <w:rPr>
          <w:rFonts w:asciiTheme="majorBidi" w:hAnsiTheme="majorBidi" w:cstheme="majorBidi"/>
          <w:sz w:val="30"/>
          <w:szCs w:val="30"/>
        </w:rPr>
        <w:t>7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12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</w:p>
    <w:p w14:paraId="17174637" w14:textId="2C64935E" w:rsidR="00CD29E6" w:rsidRPr="002759E0" w:rsidRDefault="005A622A" w:rsidP="00CD29E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 xml:space="preserve">)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B50F7FF" w14:textId="1C52DB15" w:rsidR="008303B5" w:rsidRPr="002759E0" w:rsidRDefault="00B410E4" w:rsidP="009E76E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59E0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</w:t>
      </w:r>
      <w:r w:rsidR="00B53252" w:rsidRPr="002759E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จัดประเภทลูกหนี้การค้าและลูกหนี</w:t>
      </w:r>
      <w:r w:rsidR="00B53252" w:rsidRPr="002759E0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ตามสัญญาเช่าเงินทุนจำนวน</w:t>
      </w:r>
      <w:r w:rsidR="00B53252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59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</w:t>
      </w:r>
      <w:r w:rsidR="00B53252" w:rsidRPr="002759E0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21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</w:t>
      </w:r>
      <w:r w:rsidR="007F1AE1" w:rsidRPr="002759E0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ลูกหนี้ตามสัญญาปรับโครงสร้างหนี้ในปี </w:t>
      </w:r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  <w:r w:rsidR="007F1AE1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622A" w:rsidRPr="002759E0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</w:t>
      </w:r>
      <w:r w:rsidR="007F1AE1" w:rsidRPr="002759E0">
        <w:rPr>
          <w:rFonts w:asciiTheme="majorBidi" w:hAnsiTheme="majorBidi" w:cstheme="majorBidi" w:hint="cs"/>
          <w:sz w:val="30"/>
          <w:szCs w:val="30"/>
          <w:cs/>
        </w:rPr>
        <w:t>ที่เหลือทั้งจำนวน</w:t>
      </w:r>
      <w:r w:rsidR="005A622A" w:rsidRPr="002759E0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5A622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sz w:val="30"/>
          <w:szCs w:val="30"/>
        </w:rPr>
        <w:t>38</w:t>
      </w:r>
      <w:r w:rsidR="005A622A" w:rsidRPr="002759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622A"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ในปี </w:t>
      </w:r>
      <w:r w:rsidR="006D00C9" w:rsidRPr="002759E0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5A622A" w:rsidRPr="002759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6602C932" w14:textId="77777777" w:rsidR="009555E8" w:rsidRPr="002759E0" w:rsidRDefault="009555E8" w:rsidP="009E76E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F44CE13" w14:textId="05FE5040" w:rsidR="000D1494" w:rsidRPr="002759E0" w:rsidRDefault="000D1494" w:rsidP="00AB366C">
      <w:pPr>
        <w:pStyle w:val="Style1"/>
        <w:ind w:left="540" w:hanging="540"/>
        <w:rPr>
          <w:rFonts w:asciiTheme="majorBidi" w:hAnsiTheme="majorBidi" w:cstheme="majorBidi"/>
          <w:b/>
          <w:bCs/>
          <w:cs/>
        </w:rPr>
      </w:pPr>
      <w:r w:rsidRPr="002759E0">
        <w:rPr>
          <w:rFonts w:asciiTheme="majorBidi" w:hAnsiTheme="majorBidi" w:cstheme="majorBidi"/>
          <w:b/>
          <w:bCs/>
          <w:cs/>
        </w:rPr>
        <w:lastRenderedPageBreak/>
        <w:t>สินค้าคงเหลือ</w:t>
      </w:r>
    </w:p>
    <w:p w14:paraId="0D5705CB" w14:textId="77777777" w:rsidR="008303B5" w:rsidRPr="002759E0" w:rsidRDefault="008303B5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Cs/>
          <w:sz w:val="12"/>
          <w:szCs w:val="12"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92"/>
        <w:gridCol w:w="872"/>
        <w:gridCol w:w="983"/>
        <w:gridCol w:w="250"/>
        <w:gridCol w:w="1096"/>
        <w:gridCol w:w="250"/>
        <w:gridCol w:w="1043"/>
        <w:gridCol w:w="262"/>
        <w:gridCol w:w="1043"/>
      </w:tblGrid>
      <w:tr w:rsidR="00082310" w:rsidRPr="002759E0" w14:paraId="6D9721D4" w14:textId="77777777" w:rsidTr="001A2B5E">
        <w:tc>
          <w:tcPr>
            <w:tcW w:w="3492" w:type="dxa"/>
            <w:shd w:val="clear" w:color="auto" w:fill="auto"/>
          </w:tcPr>
          <w:p w14:paraId="7078A647" w14:textId="77777777" w:rsidR="00082310" w:rsidRPr="002759E0" w:rsidRDefault="00082310" w:rsidP="00C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2" w:type="dxa"/>
          </w:tcPr>
          <w:p w14:paraId="5F8FE58E" w14:textId="77777777" w:rsidR="00082310" w:rsidRPr="002759E0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3"/>
          </w:tcPr>
          <w:p w14:paraId="2E666ADA" w14:textId="77777777" w:rsidR="00082310" w:rsidRPr="002759E0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2A1E071C" w14:textId="77777777" w:rsidR="00082310" w:rsidRPr="002759E0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5D0395D0" w14:textId="77777777" w:rsidR="00082310" w:rsidRPr="002759E0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92A" w:rsidRPr="002759E0" w14:paraId="05A02F3F" w14:textId="77777777" w:rsidTr="001A2B5E">
        <w:tc>
          <w:tcPr>
            <w:tcW w:w="3492" w:type="dxa"/>
            <w:shd w:val="clear" w:color="auto" w:fill="auto"/>
          </w:tcPr>
          <w:p w14:paraId="59F9B6FA" w14:textId="77777777" w:rsidR="003C392A" w:rsidRPr="002759E0" w:rsidRDefault="003C392A" w:rsidP="003C3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5BED837D" w14:textId="1DFC22BE" w:rsidR="003C392A" w:rsidRPr="002759E0" w:rsidRDefault="003C392A" w:rsidP="003C39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1DA371D" w14:textId="1CF8C276" w:rsidR="003C392A" w:rsidRPr="002759E0" w:rsidRDefault="006D00C9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0" w:type="dxa"/>
            <w:shd w:val="clear" w:color="auto" w:fill="auto"/>
          </w:tcPr>
          <w:p w14:paraId="6B81322B" w14:textId="77777777" w:rsidR="003C392A" w:rsidRPr="002759E0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66E8545" w14:textId="21221521" w:rsidR="003C392A" w:rsidRPr="002759E0" w:rsidRDefault="006D00C9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</w:tcPr>
          <w:p w14:paraId="68FB8666" w14:textId="77777777" w:rsidR="003C392A" w:rsidRPr="002759E0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5FEB32" w14:textId="678B31ED" w:rsidR="003C392A" w:rsidRPr="002759E0" w:rsidRDefault="006D00C9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3ECEA578" w14:textId="77777777" w:rsidR="003C392A" w:rsidRPr="002759E0" w:rsidRDefault="003C392A" w:rsidP="003C392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8AED14D" w14:textId="4B00C896" w:rsidR="003C392A" w:rsidRPr="002759E0" w:rsidRDefault="006D00C9" w:rsidP="003C39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C392A" w:rsidRPr="002759E0" w14:paraId="2143F326" w14:textId="77777777" w:rsidTr="001A2B5E">
        <w:tc>
          <w:tcPr>
            <w:tcW w:w="3492" w:type="dxa"/>
          </w:tcPr>
          <w:p w14:paraId="6D41472B" w14:textId="77777777" w:rsidR="003C392A" w:rsidRPr="002759E0" w:rsidRDefault="003C392A" w:rsidP="003C3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872" w:type="dxa"/>
          </w:tcPr>
          <w:p w14:paraId="7C54412A" w14:textId="77777777" w:rsidR="003C392A" w:rsidRPr="002759E0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7" w:type="dxa"/>
            <w:gridSpan w:val="7"/>
          </w:tcPr>
          <w:p w14:paraId="4754F4E6" w14:textId="77777777" w:rsidR="003C392A" w:rsidRPr="002759E0" w:rsidRDefault="003C392A" w:rsidP="003C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1261" w:rsidRPr="002759E0" w14:paraId="52656214" w14:textId="77777777" w:rsidTr="001A2B5E">
        <w:tc>
          <w:tcPr>
            <w:tcW w:w="3492" w:type="dxa"/>
          </w:tcPr>
          <w:p w14:paraId="46D3B93E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72" w:type="dxa"/>
          </w:tcPr>
          <w:p w14:paraId="4376617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2F85887E" w14:textId="609E04E1" w:rsidR="00501261" w:rsidRPr="002759E0" w:rsidRDefault="00065C97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50" w:type="dxa"/>
          </w:tcPr>
          <w:p w14:paraId="30D20C1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5267852" w14:textId="1D98C214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</w:tcPr>
          <w:p w14:paraId="2FE28A7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E73600" w14:textId="2E06BCA2" w:rsidR="00501261" w:rsidRPr="002759E0" w:rsidRDefault="00065C97" w:rsidP="00501261">
            <w:pPr>
              <w:pStyle w:val="a1"/>
              <w:tabs>
                <w:tab w:val="decimal" w:pos="46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610F630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65628BB" w14:textId="78DF0D4A" w:rsidR="00501261" w:rsidRPr="002759E0" w:rsidRDefault="00501261" w:rsidP="00501261">
            <w:pPr>
              <w:pStyle w:val="a1"/>
              <w:tabs>
                <w:tab w:val="decimal" w:pos="46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1261" w:rsidRPr="002759E0" w14:paraId="2C70FC07" w14:textId="77777777" w:rsidTr="001A2B5E">
        <w:tc>
          <w:tcPr>
            <w:tcW w:w="3492" w:type="dxa"/>
          </w:tcPr>
          <w:p w14:paraId="1670726F" w14:textId="1BB36D89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872" w:type="dxa"/>
          </w:tcPr>
          <w:p w14:paraId="72E2C5A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00C52310" w14:textId="613E9992" w:rsidR="00501261" w:rsidRPr="002759E0" w:rsidRDefault="00065C97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464</w:t>
            </w:r>
          </w:p>
        </w:tc>
        <w:tc>
          <w:tcPr>
            <w:tcW w:w="250" w:type="dxa"/>
          </w:tcPr>
          <w:p w14:paraId="25DEC14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AA926B" w14:textId="566A8D60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50" w:type="dxa"/>
          </w:tcPr>
          <w:p w14:paraId="43C00A5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59B0C1" w14:textId="6B9B3044" w:rsidR="00501261" w:rsidRPr="002759E0" w:rsidRDefault="00065C97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268</w:t>
            </w:r>
          </w:p>
        </w:tc>
        <w:tc>
          <w:tcPr>
            <w:tcW w:w="262" w:type="dxa"/>
          </w:tcPr>
          <w:p w14:paraId="40DEAD5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AC9230" w14:textId="67AB9805" w:rsidR="00501261" w:rsidRPr="002759E0" w:rsidRDefault="006D00C9" w:rsidP="00A82E5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</w:tr>
      <w:tr w:rsidR="00501261" w:rsidRPr="002759E0" w14:paraId="6A7983C2" w14:textId="77777777" w:rsidTr="001A2B5E">
        <w:tc>
          <w:tcPr>
            <w:tcW w:w="3492" w:type="dxa"/>
          </w:tcPr>
          <w:p w14:paraId="1810BFF9" w14:textId="4C166D25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872" w:type="dxa"/>
          </w:tcPr>
          <w:p w14:paraId="55A17997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2EC2704C" w14:textId="34BF8A46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50" w:type="dxa"/>
          </w:tcPr>
          <w:p w14:paraId="745AD04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AF5F8C1" w14:textId="4AD2C270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50" w:type="dxa"/>
          </w:tcPr>
          <w:p w14:paraId="2954FBC7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C4BB7D7" w14:textId="408C527B" w:rsidR="00501261" w:rsidRPr="002759E0" w:rsidRDefault="00065C97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262" w:type="dxa"/>
          </w:tcPr>
          <w:p w14:paraId="3FD895F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72FCE210" w14:textId="5188722E" w:rsidR="00501261" w:rsidRPr="002759E0" w:rsidRDefault="006D00C9" w:rsidP="00A82E5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501261" w:rsidRPr="002759E0" w14:paraId="073FC757" w14:textId="77777777" w:rsidTr="001A2B5E">
        <w:tc>
          <w:tcPr>
            <w:tcW w:w="3492" w:type="dxa"/>
          </w:tcPr>
          <w:p w14:paraId="52C0A4BC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2" w:type="dxa"/>
          </w:tcPr>
          <w:p w14:paraId="437C926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D09EFB6" w14:textId="3A84C418" w:rsidR="00501261" w:rsidRPr="002759E0" w:rsidRDefault="00065C97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250" w:type="dxa"/>
          </w:tcPr>
          <w:p w14:paraId="213DCE9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2C5166" w14:textId="303D3ED5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4E3B9344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8D700B" w14:textId="0DC21D6B" w:rsidR="00501261" w:rsidRPr="002759E0" w:rsidRDefault="00065C97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262" w:type="dxa"/>
          </w:tcPr>
          <w:p w14:paraId="731035C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FEB0C32" w14:textId="769B0A39" w:rsidR="00501261" w:rsidRPr="002759E0" w:rsidRDefault="006D00C9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501261" w:rsidRPr="002759E0" w14:paraId="27929A34" w14:textId="77777777" w:rsidTr="001A2B5E">
        <w:tc>
          <w:tcPr>
            <w:tcW w:w="3492" w:type="dxa"/>
          </w:tcPr>
          <w:p w14:paraId="34CEFAAC" w14:textId="77777777" w:rsidR="00501261" w:rsidRPr="002759E0" w:rsidRDefault="00501261" w:rsidP="005012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dxa"/>
          </w:tcPr>
          <w:p w14:paraId="0373567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AC85BEE" w14:textId="340E8EBD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50" w:type="dxa"/>
          </w:tcPr>
          <w:p w14:paraId="737BB7B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C43C3DD" w14:textId="75D72943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50" w:type="dxa"/>
          </w:tcPr>
          <w:p w14:paraId="7EBDF42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4BD07C" w14:textId="2B775FE7" w:rsidR="00501261" w:rsidRPr="002759E0" w:rsidRDefault="00065C97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337</w:t>
            </w:r>
          </w:p>
        </w:tc>
        <w:tc>
          <w:tcPr>
            <w:tcW w:w="262" w:type="dxa"/>
          </w:tcPr>
          <w:p w14:paraId="6F8A02E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1C9F5528" w14:textId="72851744" w:rsidR="00501261" w:rsidRPr="002759E0" w:rsidRDefault="006D00C9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  <w:tr w:rsidR="00501261" w:rsidRPr="002759E0" w14:paraId="30FF8BFC" w14:textId="77777777" w:rsidTr="001A2B5E">
        <w:tc>
          <w:tcPr>
            <w:tcW w:w="3492" w:type="dxa"/>
          </w:tcPr>
          <w:p w14:paraId="3E3278FC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72" w:type="dxa"/>
          </w:tcPr>
          <w:p w14:paraId="315828F3" w14:textId="6CCD9C27" w:rsidR="00501261" w:rsidRPr="002759E0" w:rsidRDefault="00501261" w:rsidP="0050126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1E27BE1B" w14:textId="17E823EE" w:rsidR="00501261" w:rsidRPr="002759E0" w:rsidRDefault="00065C97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75B4E4C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7B89CE0" w14:textId="2E571284" w:rsidR="00501261" w:rsidRPr="002759E0" w:rsidRDefault="00501261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4067126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3A72EE" w14:textId="394D13FF" w:rsidR="00501261" w:rsidRPr="002759E0" w:rsidRDefault="00065C97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657E90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5949AB4" w14:textId="2328D979" w:rsidR="00501261" w:rsidRPr="002759E0" w:rsidRDefault="00501261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01261" w:rsidRPr="002759E0" w14:paraId="286724A2" w14:textId="77777777" w:rsidTr="001A2B5E">
        <w:tc>
          <w:tcPr>
            <w:tcW w:w="3492" w:type="dxa"/>
          </w:tcPr>
          <w:p w14:paraId="138A5790" w14:textId="77777777" w:rsidR="00501261" w:rsidRPr="002759E0" w:rsidRDefault="00501261" w:rsidP="005012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2" w:type="dxa"/>
          </w:tcPr>
          <w:p w14:paraId="3D4DEFC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1F37AAE" w14:textId="3714A4E5" w:rsidR="00501261" w:rsidRPr="002759E0" w:rsidRDefault="00065C97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751</w:t>
            </w:r>
          </w:p>
        </w:tc>
        <w:tc>
          <w:tcPr>
            <w:tcW w:w="250" w:type="dxa"/>
          </w:tcPr>
          <w:p w14:paraId="24B64E9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0F0ACC7" w14:textId="331F3708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50" w:type="dxa"/>
          </w:tcPr>
          <w:p w14:paraId="2C21063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74C9D" w14:textId="6A942AC0" w:rsidR="00501261" w:rsidRPr="002759E0" w:rsidRDefault="00065C97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311</w:t>
            </w:r>
          </w:p>
        </w:tc>
        <w:tc>
          <w:tcPr>
            <w:tcW w:w="262" w:type="dxa"/>
          </w:tcPr>
          <w:p w14:paraId="6F42D49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1E2E48F" w14:textId="171BBFF0" w:rsidR="00501261" w:rsidRPr="002759E0" w:rsidRDefault="006D00C9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</w:tr>
      <w:tr w:rsidR="00501261" w:rsidRPr="002759E0" w14:paraId="0344D48F" w14:textId="77777777" w:rsidTr="00304BF7">
        <w:tc>
          <w:tcPr>
            <w:tcW w:w="3492" w:type="dxa"/>
            <w:shd w:val="clear" w:color="auto" w:fill="auto"/>
          </w:tcPr>
          <w:p w14:paraId="497645F5" w14:textId="77777777" w:rsidR="00501261" w:rsidRPr="002759E0" w:rsidRDefault="00501261" w:rsidP="00304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2"/>
                <w:szCs w:val="12"/>
                <w:cs/>
              </w:rPr>
            </w:pPr>
          </w:p>
        </w:tc>
        <w:tc>
          <w:tcPr>
            <w:tcW w:w="872" w:type="dxa"/>
          </w:tcPr>
          <w:p w14:paraId="59669CF9" w14:textId="77777777" w:rsidR="00501261" w:rsidRPr="002759E0" w:rsidRDefault="00501261" w:rsidP="00304B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0A0D58C" w14:textId="7B496EF9" w:rsidR="00501261" w:rsidRPr="002759E0" w:rsidRDefault="00501261" w:rsidP="00304B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52D3493" w14:textId="77777777" w:rsidR="00501261" w:rsidRPr="002759E0" w:rsidRDefault="00501261" w:rsidP="00304B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7246C7A3" w14:textId="12AC691E" w:rsidR="00501261" w:rsidRPr="002759E0" w:rsidRDefault="00501261" w:rsidP="00304B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2065A90F" w14:textId="77777777" w:rsidR="00501261" w:rsidRPr="002759E0" w:rsidRDefault="00501261" w:rsidP="00304B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7136D34" w14:textId="166097CE" w:rsidR="00501261" w:rsidRPr="002759E0" w:rsidRDefault="00501261" w:rsidP="00304B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F514C0B" w14:textId="77777777" w:rsidR="00501261" w:rsidRPr="002759E0" w:rsidRDefault="00501261" w:rsidP="00304B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2CDF080E" w14:textId="51070BE8" w:rsidR="00501261" w:rsidRPr="002759E0" w:rsidRDefault="00501261" w:rsidP="00304B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501261" w:rsidRPr="002759E0" w14:paraId="3B65C7D3" w14:textId="77777777" w:rsidTr="001A2B5E">
        <w:tc>
          <w:tcPr>
            <w:tcW w:w="3492" w:type="dxa"/>
          </w:tcPr>
          <w:p w14:paraId="25680C7D" w14:textId="77777777" w:rsidR="00501261" w:rsidRPr="002759E0" w:rsidRDefault="00501261" w:rsidP="00501261">
            <w:pPr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23B3EFC1" w14:textId="77777777" w:rsidR="00501261" w:rsidRPr="002759E0" w:rsidRDefault="00501261" w:rsidP="00501261">
            <w:pPr>
              <w:ind w:right="-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บัญชีต้นทุนขายและต้นทุนการให้บริการ</w:t>
            </w:r>
          </w:p>
        </w:tc>
        <w:tc>
          <w:tcPr>
            <w:tcW w:w="872" w:type="dxa"/>
          </w:tcPr>
          <w:p w14:paraId="4901788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5878F24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2F4ADC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6FBC309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1A0132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50A948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F1F4E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E5D8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01261" w:rsidRPr="002759E0" w14:paraId="694AABBE" w14:textId="77777777" w:rsidTr="001A2B5E">
        <w:tc>
          <w:tcPr>
            <w:tcW w:w="3492" w:type="dxa"/>
          </w:tcPr>
          <w:p w14:paraId="4AAFB8B4" w14:textId="77777777" w:rsidR="00501261" w:rsidRPr="002759E0" w:rsidRDefault="00501261" w:rsidP="00501261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left" w:pos="342"/>
              </w:tabs>
              <w:ind w:left="432" w:hanging="27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72" w:type="dxa"/>
          </w:tcPr>
          <w:p w14:paraId="524D9D1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</w:tcPr>
          <w:p w14:paraId="068F808D" w14:textId="75E43287" w:rsidR="00501261" w:rsidRPr="002759E0" w:rsidRDefault="006D00C9" w:rsidP="0050126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65C9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78A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50" w:type="dxa"/>
          </w:tcPr>
          <w:p w14:paraId="4A435FD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5C1756F" w14:textId="3C4E85E3" w:rsidR="00501261" w:rsidRPr="002759E0" w:rsidRDefault="006D00C9" w:rsidP="0050126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50" w:type="dxa"/>
          </w:tcPr>
          <w:p w14:paraId="39C2D620" w14:textId="3C7C53AE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14:paraId="029D6950" w14:textId="1262644A" w:rsidR="00501261" w:rsidRPr="002759E0" w:rsidRDefault="006D00C9" w:rsidP="00065C9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65C9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62" w:type="dxa"/>
          </w:tcPr>
          <w:p w14:paraId="6BDDD3D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3813C3C8" w14:textId="7DCACAEB" w:rsidR="00501261" w:rsidRPr="002759E0" w:rsidRDefault="006D00C9" w:rsidP="00501261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</w:p>
        </w:tc>
      </w:tr>
    </w:tbl>
    <w:p w14:paraId="6C2A1508" w14:textId="77777777" w:rsidR="0012382C" w:rsidRPr="002759E0" w:rsidRDefault="00123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86"/>
        <w:gridCol w:w="870"/>
        <w:gridCol w:w="983"/>
        <w:gridCol w:w="250"/>
        <w:gridCol w:w="1096"/>
        <w:gridCol w:w="250"/>
        <w:gridCol w:w="1047"/>
        <w:gridCol w:w="262"/>
        <w:gridCol w:w="1047"/>
      </w:tblGrid>
      <w:tr w:rsidR="00AC2C8D" w:rsidRPr="002759E0" w14:paraId="4C0C6C0A" w14:textId="77777777" w:rsidTr="00AC2C8D">
        <w:tc>
          <w:tcPr>
            <w:tcW w:w="3492" w:type="dxa"/>
          </w:tcPr>
          <w:p w14:paraId="1DA2963D" w14:textId="77777777" w:rsidR="00AC2C8D" w:rsidRPr="002759E0" w:rsidRDefault="00AC2C8D" w:rsidP="00AC2C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ต้นทุนของสินค้าคงเหลือที่บันทึกใน</w:t>
            </w:r>
          </w:p>
          <w:p w14:paraId="016A7316" w14:textId="77777777" w:rsidR="00AC2C8D" w:rsidRPr="002759E0" w:rsidRDefault="00AC2C8D" w:rsidP="00AC2C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872" w:type="dxa"/>
          </w:tcPr>
          <w:p w14:paraId="6BCDCD0F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5140AFE3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9A86B03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D1E19E0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56D35A4D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053C1118" w14:textId="77777777" w:rsidR="00AC2C8D" w:rsidRPr="002759E0" w:rsidRDefault="00AC2C8D" w:rsidP="00AC2C8D">
            <w:pPr>
              <w:pStyle w:val="a1"/>
              <w:tabs>
                <w:tab w:val="decimal" w:pos="469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C688661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00F82E14" w14:textId="77777777" w:rsidR="00AC2C8D" w:rsidRPr="002759E0" w:rsidRDefault="00AC2C8D" w:rsidP="00AC2C8D">
            <w:pPr>
              <w:pStyle w:val="a1"/>
              <w:tabs>
                <w:tab w:val="decimal" w:pos="469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C2C8D" w:rsidRPr="002759E0" w14:paraId="244F3E1B" w14:textId="77777777" w:rsidTr="00AC2C8D">
        <w:tc>
          <w:tcPr>
            <w:tcW w:w="3492" w:type="dxa"/>
            <w:shd w:val="clear" w:color="auto" w:fill="auto"/>
          </w:tcPr>
          <w:p w14:paraId="13998D02" w14:textId="77777777" w:rsidR="00AC2C8D" w:rsidRPr="002759E0" w:rsidRDefault="00AC2C8D" w:rsidP="00AC2C8D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ค่าเผื่อมูลค่าลดลงของสินค้า</w:t>
            </w:r>
          </w:p>
        </w:tc>
        <w:tc>
          <w:tcPr>
            <w:tcW w:w="872" w:type="dxa"/>
          </w:tcPr>
          <w:p w14:paraId="04C34EB6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53AF4C72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07149153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B17E3CF" w14:textId="59DE61C5" w:rsidR="00AC2C8D" w:rsidRPr="002759E0" w:rsidRDefault="006D00C9" w:rsidP="00AC2C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1E8B610E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64171C4B" w14:textId="77777777" w:rsidR="00AC2C8D" w:rsidRPr="002759E0" w:rsidRDefault="00AC2C8D" w:rsidP="00AA2246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5A54AA7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12DC79B" w14:textId="77777777" w:rsidR="00AC2C8D" w:rsidRPr="002759E0" w:rsidRDefault="00AC2C8D" w:rsidP="00A82E57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C2C8D" w:rsidRPr="002759E0" w14:paraId="399E0FCA" w14:textId="77777777" w:rsidTr="00AA2246">
        <w:tc>
          <w:tcPr>
            <w:tcW w:w="3492" w:type="dxa"/>
            <w:shd w:val="clear" w:color="auto" w:fill="auto"/>
          </w:tcPr>
          <w:p w14:paraId="0F0E5F83" w14:textId="77777777" w:rsidR="00AC2C8D" w:rsidRPr="002759E0" w:rsidRDefault="00AC2C8D" w:rsidP="00AC2C8D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right="-20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การกลับรายการมูลค่าลดลงของสินค้า</w:t>
            </w:r>
          </w:p>
        </w:tc>
        <w:tc>
          <w:tcPr>
            <w:tcW w:w="872" w:type="dxa"/>
          </w:tcPr>
          <w:p w14:paraId="3572E5EE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13EB9DED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250" w:type="dxa"/>
            <w:shd w:val="clear" w:color="auto" w:fill="auto"/>
          </w:tcPr>
          <w:p w14:paraId="511644FE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5E61B171" w14:textId="6FEF07AC" w:rsidR="00AC2C8D" w:rsidRPr="002759E0" w:rsidRDefault="00AC2C8D" w:rsidP="00AC2C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4E12ED7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2DCED270" w14:textId="13C92840" w:rsidR="00AC2C8D" w:rsidRPr="002759E0" w:rsidRDefault="00AC2C8D" w:rsidP="00AA2246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87A04" w:rsidRPr="002759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26BCE7A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2CDD1C93" w14:textId="77777777" w:rsidR="00AC2C8D" w:rsidRPr="002759E0" w:rsidRDefault="00AC2C8D" w:rsidP="00A82E57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</w:tr>
      <w:tr w:rsidR="00AC2C8D" w:rsidRPr="002759E0" w14:paraId="2ECED28E" w14:textId="77777777" w:rsidTr="00AA2246">
        <w:tc>
          <w:tcPr>
            <w:tcW w:w="3492" w:type="dxa"/>
          </w:tcPr>
          <w:p w14:paraId="7FD090CB" w14:textId="77777777" w:rsidR="00AC2C8D" w:rsidRPr="002759E0" w:rsidRDefault="00AC2C8D" w:rsidP="00AC2C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7F4FC8D5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2D894C8" w14:textId="77777777" w:rsidR="00AC2C8D" w:rsidRPr="002759E0" w:rsidRDefault="00AC2C8D" w:rsidP="00AC2C8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(4)</w:t>
            </w:r>
          </w:p>
        </w:tc>
        <w:tc>
          <w:tcPr>
            <w:tcW w:w="250" w:type="dxa"/>
          </w:tcPr>
          <w:p w14:paraId="39D08ACF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069EBFD" w14:textId="3BA44CF4" w:rsidR="00AC2C8D" w:rsidRPr="002759E0" w:rsidRDefault="00AC2C8D" w:rsidP="00AC2C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4A8EF2A5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F8472" w14:textId="64C53CFF" w:rsidR="00AC2C8D" w:rsidRPr="002759E0" w:rsidRDefault="00AC2C8D" w:rsidP="00AA2246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87A04"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2D8907D2" w14:textId="77777777" w:rsidR="00AC2C8D" w:rsidRPr="002759E0" w:rsidRDefault="00AC2C8D" w:rsidP="00AC2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CFDC72C" w14:textId="77777777" w:rsidR="00AC2C8D" w:rsidRPr="002759E0" w:rsidRDefault="00AC2C8D" w:rsidP="00A82E57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(14)</w:t>
            </w:r>
          </w:p>
        </w:tc>
      </w:tr>
    </w:tbl>
    <w:p w14:paraId="13240463" w14:textId="77777777" w:rsidR="00A82E57" w:rsidRPr="002759E0" w:rsidRDefault="00A82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9F3ECFB" w14:textId="77777777" w:rsidR="00C2043A" w:rsidRPr="002759E0" w:rsidRDefault="00C20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59E0">
        <w:rPr>
          <w:rFonts w:asciiTheme="majorBidi" w:hAnsiTheme="majorBidi" w:cstheme="majorBidi"/>
          <w:b/>
          <w:bCs/>
          <w:cs/>
        </w:rPr>
        <w:br w:type="page"/>
      </w:r>
    </w:p>
    <w:p w14:paraId="73C5976D" w14:textId="5FA8633C" w:rsidR="00E5270A" w:rsidRPr="002759E0" w:rsidRDefault="00E5270A" w:rsidP="00913559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เงินลงทุนในบริษัทร่วมและการร่วมค้า</w:t>
      </w:r>
    </w:p>
    <w:p w14:paraId="7E4F2A81" w14:textId="77777777" w:rsidR="00E5270A" w:rsidRPr="002759E0" w:rsidRDefault="00E5270A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90"/>
        <w:gridCol w:w="270"/>
        <w:gridCol w:w="1260"/>
        <w:gridCol w:w="270"/>
        <w:gridCol w:w="1260"/>
        <w:gridCol w:w="236"/>
        <w:gridCol w:w="1204"/>
      </w:tblGrid>
      <w:tr w:rsidR="00E5270A" w:rsidRPr="002759E0" w14:paraId="7537E238" w14:textId="77777777" w:rsidTr="00284CBF">
        <w:trPr>
          <w:tblHeader/>
        </w:trPr>
        <w:tc>
          <w:tcPr>
            <w:tcW w:w="3870" w:type="dxa"/>
          </w:tcPr>
          <w:p w14:paraId="3E1E8515" w14:textId="77777777" w:rsidR="00E5270A" w:rsidRPr="002759E0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33E457F6" w14:textId="77777777" w:rsidR="00E5270A" w:rsidRPr="002759E0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F5055" w14:textId="77777777" w:rsidR="00E5270A" w:rsidRPr="002759E0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889B029" w14:textId="77777777" w:rsidR="00E5270A" w:rsidRPr="002759E0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261" w:rsidRPr="002759E0" w14:paraId="2D039028" w14:textId="77777777" w:rsidTr="00284CBF">
        <w:trPr>
          <w:tblHeader/>
        </w:trPr>
        <w:tc>
          <w:tcPr>
            <w:tcW w:w="3870" w:type="dxa"/>
          </w:tcPr>
          <w:p w14:paraId="7BEE699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54B6D2" w14:textId="4302A9E2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40F6535B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E8A552" w14:textId="15295B7C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C1B1DC5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51E662" w14:textId="260073E7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C0012F3" w14:textId="77777777" w:rsidR="00501261" w:rsidRPr="002759E0" w:rsidRDefault="00501261" w:rsidP="0050126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9E3A37B" w14:textId="7E4AF60B" w:rsidR="00501261" w:rsidRPr="002759E0" w:rsidRDefault="006D00C9" w:rsidP="0050126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01261" w:rsidRPr="002759E0" w14:paraId="20C56020" w14:textId="77777777" w:rsidTr="00284CBF">
        <w:trPr>
          <w:tblHeader/>
        </w:trPr>
        <w:tc>
          <w:tcPr>
            <w:tcW w:w="3870" w:type="dxa"/>
          </w:tcPr>
          <w:p w14:paraId="7CBE2CB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6C64EA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501261" w:rsidRPr="002759E0" w14:paraId="419DDA0E" w14:textId="77777777" w:rsidTr="00284CBF">
        <w:tc>
          <w:tcPr>
            <w:tcW w:w="3870" w:type="dxa"/>
          </w:tcPr>
          <w:p w14:paraId="4F056937" w14:textId="77777777" w:rsidR="00501261" w:rsidRPr="002759E0" w:rsidRDefault="00501261" w:rsidP="0050126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1DA248A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A418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0B27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BFBD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84063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5B106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90EB4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1261" w:rsidRPr="002759E0" w14:paraId="2E28D323" w14:textId="77777777" w:rsidTr="00284CBF">
        <w:tc>
          <w:tcPr>
            <w:tcW w:w="3870" w:type="dxa"/>
          </w:tcPr>
          <w:p w14:paraId="5FC322D3" w14:textId="1CA3049E" w:rsidR="00501261" w:rsidRPr="002759E0" w:rsidRDefault="00501261" w:rsidP="00501261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5C1BED64" w14:textId="4A53C2E5" w:rsidR="00501261" w:rsidRPr="002759E0" w:rsidRDefault="006D00C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270F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366EEF0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4568D" w14:textId="25A29197" w:rsidR="00501261" w:rsidRPr="002759E0" w:rsidRDefault="006D00C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</w:tcPr>
          <w:p w14:paraId="650940D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9DF09" w14:textId="52EC8803" w:rsidR="00501261" w:rsidRPr="002759E0" w:rsidRDefault="006D00C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</w:tcPr>
          <w:p w14:paraId="28BE2F1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206E01" w14:textId="202ED4D0" w:rsidR="00501261" w:rsidRPr="002759E0" w:rsidRDefault="006D00C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501261" w:rsidRPr="002759E0" w14:paraId="7F792DF2" w14:textId="77777777" w:rsidTr="00284CBF">
        <w:tc>
          <w:tcPr>
            <w:tcW w:w="3870" w:type="dxa"/>
          </w:tcPr>
          <w:p w14:paraId="2449585F" w14:textId="77777777" w:rsidR="00501261" w:rsidRPr="002759E0" w:rsidRDefault="00501261" w:rsidP="00501261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2CCFEF1B" w14:textId="4442E3B7" w:rsidR="00501261" w:rsidRPr="002759E0" w:rsidRDefault="006D00C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E107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4014BA4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BC721" w14:textId="29B6C05E" w:rsidR="00501261" w:rsidRPr="002759E0" w:rsidRDefault="006D00C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6E532EC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76B62" w14:textId="3C350F40" w:rsidR="00501261" w:rsidRPr="002759E0" w:rsidRDefault="008270F6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11F3A4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60BD863" w14:textId="210A38E1" w:rsidR="00501261" w:rsidRPr="002759E0" w:rsidRDefault="00501261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1261" w:rsidRPr="002759E0" w14:paraId="4D4B6A9D" w14:textId="77777777" w:rsidTr="00284CBF">
        <w:tc>
          <w:tcPr>
            <w:tcW w:w="3870" w:type="dxa"/>
          </w:tcPr>
          <w:p w14:paraId="66E490E7" w14:textId="77777777" w:rsidR="00501261" w:rsidRPr="002759E0" w:rsidRDefault="00501261" w:rsidP="00501261">
            <w:pPr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6997CEA6" w14:textId="6E07CDDB" w:rsidR="00501261" w:rsidRPr="002759E0" w:rsidRDefault="008270F6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DFA33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86AC23" w14:textId="3C04DCCD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86851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DB7E6" w14:textId="2DC15A35" w:rsidR="00501261" w:rsidRPr="002759E0" w:rsidRDefault="008270F6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074D0E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C7E889A" w14:textId="2431BB25" w:rsidR="00501261" w:rsidRPr="002759E0" w:rsidRDefault="00501261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76EC" w:rsidRPr="002759E0" w14:paraId="1ED66082" w14:textId="77777777" w:rsidTr="00284CBF">
        <w:tc>
          <w:tcPr>
            <w:tcW w:w="3870" w:type="dxa"/>
          </w:tcPr>
          <w:p w14:paraId="7FF41AAC" w14:textId="69160FD9" w:rsidR="009E76EC" w:rsidRPr="002759E0" w:rsidRDefault="009E76EC" w:rsidP="009E76EC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52B0347D" w14:textId="5DAC0662" w:rsidR="009E76EC" w:rsidRPr="002759E0" w:rsidRDefault="009E76EC" w:rsidP="009E76E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CDA90ED" w14:textId="77777777" w:rsidR="009E76EC" w:rsidRPr="002759E0" w:rsidRDefault="009E76EC" w:rsidP="009E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F6B50D" w14:textId="354D8A63" w:rsidR="009E76EC" w:rsidRPr="002759E0" w:rsidRDefault="009E76EC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8CB593" w14:textId="77777777" w:rsidR="009E76EC" w:rsidRPr="002759E0" w:rsidRDefault="009E76EC" w:rsidP="009E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1E9A01" w14:textId="7AC2C849" w:rsidR="009E76EC" w:rsidRPr="002759E0" w:rsidRDefault="009E76EC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06C46C" w14:textId="77777777" w:rsidR="009E76EC" w:rsidRPr="002759E0" w:rsidRDefault="009E76EC" w:rsidP="009E7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AAA3594" w14:textId="1D8A8DEF" w:rsidR="009E76EC" w:rsidRPr="002759E0" w:rsidRDefault="009E76EC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501261" w:rsidRPr="002759E0" w14:paraId="774681C7" w14:textId="77777777" w:rsidTr="00284CBF">
        <w:tc>
          <w:tcPr>
            <w:tcW w:w="3870" w:type="dxa"/>
          </w:tcPr>
          <w:p w14:paraId="6145EDD0" w14:textId="77777777" w:rsidR="00501261" w:rsidRPr="002759E0" w:rsidRDefault="00501261" w:rsidP="009E76EC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52C12A2A" w14:textId="57CDF2A6" w:rsidR="00501261" w:rsidRPr="002759E0" w:rsidRDefault="008270F6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7B72C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5EF6794" w14:textId="1DA91BD4" w:rsidR="00501261" w:rsidRPr="002759E0" w:rsidRDefault="00501261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657B7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DA6B9" w14:textId="1D833CD0" w:rsidR="00501261" w:rsidRPr="002759E0" w:rsidRDefault="008270F6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431C6AD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049F888F" w14:textId="4F94E5B8" w:rsidR="00501261" w:rsidRPr="002759E0" w:rsidRDefault="00501261" w:rsidP="009E76EC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B3469" w:rsidRPr="002759E0" w14:paraId="0006EAAF" w14:textId="77777777" w:rsidTr="009A46B5">
        <w:tc>
          <w:tcPr>
            <w:tcW w:w="3870" w:type="dxa"/>
            <w:shd w:val="clear" w:color="auto" w:fill="auto"/>
          </w:tcPr>
          <w:p w14:paraId="1BC407AE" w14:textId="5C6E2D49" w:rsidR="000B3469" w:rsidRPr="002759E0" w:rsidRDefault="000B3469" w:rsidP="000B3469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675EE0" w14:textId="77777777" w:rsidR="000B3469" w:rsidRPr="002759E0" w:rsidRDefault="000B3469" w:rsidP="000B3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AF87D8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FB6CD2" w14:textId="77777777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8A77CC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22C034" w14:textId="77777777" w:rsidR="000B3469" w:rsidRPr="002759E0" w:rsidRDefault="000B3469" w:rsidP="000B3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343E5F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34496DD2" w14:textId="77777777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B3469" w:rsidRPr="002759E0" w14:paraId="3763BB4C" w14:textId="77777777" w:rsidTr="009A46B5">
        <w:tc>
          <w:tcPr>
            <w:tcW w:w="3870" w:type="dxa"/>
            <w:shd w:val="clear" w:color="auto" w:fill="auto"/>
          </w:tcPr>
          <w:p w14:paraId="2465E370" w14:textId="7AB6EC96" w:rsidR="000B3469" w:rsidRPr="002759E0" w:rsidRDefault="000B3469" w:rsidP="000B3469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3D30B70" w14:textId="50D350FB" w:rsidR="000B3469" w:rsidRPr="002759E0" w:rsidRDefault="000B3469" w:rsidP="000B3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6AC7AB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57AA7E3" w14:textId="55D694BC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79538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746973" w14:textId="2414CB30" w:rsidR="000B3469" w:rsidRPr="002759E0" w:rsidRDefault="000B3469" w:rsidP="000B3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36" w:type="dxa"/>
            <w:shd w:val="clear" w:color="auto" w:fill="auto"/>
          </w:tcPr>
          <w:p w14:paraId="4DFE2E07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2B38A6CC" w14:textId="4CC3B093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B3469" w:rsidRPr="002759E0" w14:paraId="045DDFE4" w14:textId="77777777" w:rsidTr="009A46B5">
        <w:tc>
          <w:tcPr>
            <w:tcW w:w="3870" w:type="dxa"/>
            <w:shd w:val="clear" w:color="auto" w:fill="auto"/>
          </w:tcPr>
          <w:p w14:paraId="08152EA0" w14:textId="3410A746" w:rsidR="000B3469" w:rsidRPr="002759E0" w:rsidRDefault="000B3469" w:rsidP="000B3469">
            <w:pPr>
              <w:tabs>
                <w:tab w:val="clear" w:pos="227"/>
                <w:tab w:val="left" w:pos="162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AA65B3" w14:textId="3585E920" w:rsidR="000B3469" w:rsidRPr="002759E0" w:rsidRDefault="000B3469" w:rsidP="000B3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0C58FF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FBF07B9" w14:textId="6D4D316F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8434A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5A23C3" w14:textId="456E7419" w:rsidR="000B3469" w:rsidRPr="002759E0" w:rsidRDefault="000B3469" w:rsidP="000B3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571A93F4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31AAE69D" w14:textId="3968B7D4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01261" w:rsidRPr="002759E0" w14:paraId="2D764643" w14:textId="77777777" w:rsidTr="007316BB">
        <w:trPr>
          <w:trHeight w:hRule="exact" w:val="408"/>
        </w:trPr>
        <w:tc>
          <w:tcPr>
            <w:tcW w:w="3870" w:type="dxa"/>
            <w:shd w:val="clear" w:color="auto" w:fill="auto"/>
          </w:tcPr>
          <w:p w14:paraId="5956B668" w14:textId="4AB341CC" w:rsidR="00501261" w:rsidRPr="002759E0" w:rsidRDefault="00501261" w:rsidP="0050126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0AB5D" w14:textId="6A6A21A3" w:rsidR="00501261" w:rsidRPr="002759E0" w:rsidRDefault="000B346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2,908</w:t>
            </w:r>
          </w:p>
        </w:tc>
        <w:tc>
          <w:tcPr>
            <w:tcW w:w="270" w:type="dxa"/>
            <w:shd w:val="clear" w:color="auto" w:fill="auto"/>
          </w:tcPr>
          <w:p w14:paraId="24DB0B18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5863" w14:textId="3385195A" w:rsidR="00501261" w:rsidRPr="002759E0" w:rsidRDefault="000B346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3,120</w:t>
            </w:r>
          </w:p>
        </w:tc>
        <w:tc>
          <w:tcPr>
            <w:tcW w:w="270" w:type="dxa"/>
            <w:shd w:val="clear" w:color="auto" w:fill="auto"/>
          </w:tcPr>
          <w:p w14:paraId="395C781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74DE4" w14:textId="15FDFD89" w:rsidR="00501261" w:rsidRPr="002759E0" w:rsidRDefault="000B346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1AF3FE45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E59C3" w14:textId="3BB981C6" w:rsidR="00501261" w:rsidRPr="002759E0" w:rsidRDefault="000B3469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</w:tr>
      <w:tr w:rsidR="00501261" w:rsidRPr="002759E0" w14:paraId="18D0727F" w14:textId="77777777" w:rsidTr="007B20D5">
        <w:tc>
          <w:tcPr>
            <w:tcW w:w="3870" w:type="dxa"/>
          </w:tcPr>
          <w:p w14:paraId="2D724990" w14:textId="6CCAC4B5" w:rsidR="00501261" w:rsidRPr="002759E0" w:rsidRDefault="00501261" w:rsidP="007B20D5">
            <w:pPr>
              <w:ind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147CEF42" w14:textId="0E1F9604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F37791" w14:textId="36D8D641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EBF2D" w14:textId="064E8A62" w:rsidR="00501261" w:rsidRPr="002759E0" w:rsidRDefault="00501261" w:rsidP="007B20D5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3928D1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FC359" w14:textId="46715ECC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561D0E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18A54EE5" w14:textId="319F46F1" w:rsidR="00501261" w:rsidRPr="002759E0" w:rsidRDefault="00501261" w:rsidP="007B20D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01261" w:rsidRPr="002759E0" w14:paraId="0BF1F8BA" w14:textId="77777777" w:rsidTr="00284CBF">
        <w:tc>
          <w:tcPr>
            <w:tcW w:w="3870" w:type="dxa"/>
          </w:tcPr>
          <w:p w14:paraId="0FC53AAC" w14:textId="63FD791F" w:rsidR="00501261" w:rsidRPr="002759E0" w:rsidRDefault="00501261" w:rsidP="0050126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1C68855E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1396B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4A8A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695A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763E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4199E0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B8D5E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1261" w:rsidRPr="002759E0" w14:paraId="770D25EC" w14:textId="77777777" w:rsidTr="00284CBF">
        <w:tc>
          <w:tcPr>
            <w:tcW w:w="3870" w:type="dxa"/>
          </w:tcPr>
          <w:p w14:paraId="5CDF9ED5" w14:textId="56430E4A" w:rsidR="00501261" w:rsidRPr="002759E0" w:rsidRDefault="00501261" w:rsidP="00501261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09DD321D" w14:textId="4BCD0018" w:rsidR="00501261" w:rsidRPr="002759E0" w:rsidRDefault="006D00C9" w:rsidP="005012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5D8491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9E1C8" w14:textId="48D282D7" w:rsidR="00501261" w:rsidRPr="002759E0" w:rsidRDefault="006D00C9" w:rsidP="005012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FD7A659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5855D" w14:textId="215F7271" w:rsidR="00501261" w:rsidRPr="002759E0" w:rsidRDefault="008270F6" w:rsidP="005012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07AA233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16CEED" w14:textId="51663F84" w:rsidR="00501261" w:rsidRPr="002759E0" w:rsidRDefault="006D00C9" w:rsidP="0050126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</w:tr>
      <w:tr w:rsidR="00486A86" w:rsidRPr="002759E0" w14:paraId="72B97D17" w14:textId="77777777" w:rsidTr="00284CBF">
        <w:tc>
          <w:tcPr>
            <w:tcW w:w="3870" w:type="dxa"/>
          </w:tcPr>
          <w:p w14:paraId="47AE977B" w14:textId="28B3DCE6" w:rsidR="00486A86" w:rsidRPr="002759E0" w:rsidRDefault="00486A86" w:rsidP="00486A8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7813F1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7813F1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7813F1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องการร่วมค้า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0FF626BF" w14:textId="485762EF" w:rsidR="00486A86" w:rsidRPr="002759E0" w:rsidRDefault="00486A86" w:rsidP="00486A8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713937CA" w14:textId="77777777" w:rsidR="00486A86" w:rsidRPr="002759E0" w:rsidRDefault="00486A86" w:rsidP="0048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E2862" w14:textId="25CD475E" w:rsidR="00486A86" w:rsidRPr="002759E0" w:rsidRDefault="006D00C9" w:rsidP="00486A8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F0015F1" w14:textId="77777777" w:rsidR="00486A86" w:rsidRPr="002759E0" w:rsidRDefault="00486A86" w:rsidP="0048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665F7" w14:textId="29BED1A3" w:rsidR="00486A86" w:rsidRPr="002759E0" w:rsidRDefault="00486A86" w:rsidP="00486A86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A927D09" w14:textId="77777777" w:rsidR="00486A86" w:rsidRPr="002759E0" w:rsidRDefault="00486A86" w:rsidP="0048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D3A6FA" w14:textId="1BA737C1" w:rsidR="00486A86" w:rsidRPr="002759E0" w:rsidRDefault="00486A86" w:rsidP="00486A86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433" w:rsidRPr="002759E0" w14:paraId="5781517A" w14:textId="77777777" w:rsidTr="00491DF3">
        <w:trPr>
          <w:trHeight w:val="659"/>
        </w:trPr>
        <w:tc>
          <w:tcPr>
            <w:tcW w:w="3870" w:type="dxa"/>
          </w:tcPr>
          <w:p w14:paraId="4BA2B712" w14:textId="0C728039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การถือหุ้นในการร่วมค้า</w:t>
            </w:r>
          </w:p>
        </w:tc>
        <w:tc>
          <w:tcPr>
            <w:tcW w:w="1260" w:type="dxa"/>
            <w:gridSpan w:val="2"/>
          </w:tcPr>
          <w:p w14:paraId="3A817253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36CF1A" w14:textId="1751DC69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B3F13C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79E096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9AE2B8" w14:textId="230B4743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CF89C31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0F1B7A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8ECF5A4" w14:textId="143400CB" w:rsidR="007F5433" w:rsidRPr="002759E0" w:rsidRDefault="007F5433" w:rsidP="007F543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9852FF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4854D9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431D9E8" w14:textId="2FEBF52E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433" w:rsidRPr="002759E0" w14:paraId="22696CCD" w14:textId="77777777" w:rsidTr="000B4C3F">
        <w:trPr>
          <w:trHeight w:val="389"/>
        </w:trPr>
        <w:tc>
          <w:tcPr>
            <w:tcW w:w="3870" w:type="dxa"/>
          </w:tcPr>
          <w:p w14:paraId="39DCB6B9" w14:textId="44D4F6B3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635AACA0" w14:textId="4EB68582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89D52AA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7903BF" w14:textId="240CF869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9194DF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90AB8" w14:textId="3E34F20E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36" w:type="dxa"/>
          </w:tcPr>
          <w:p w14:paraId="24ED41A3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FBC961" w14:textId="7CA6ACE9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433" w:rsidRPr="002759E0" w14:paraId="23EBCDE8" w14:textId="77777777" w:rsidTr="00284CBF">
        <w:tc>
          <w:tcPr>
            <w:tcW w:w="3870" w:type="dxa"/>
          </w:tcPr>
          <w:p w14:paraId="2F783BEB" w14:textId="63F52BDB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329F7DD1" w14:textId="7505CF45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A78EE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E14EB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A56462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08E010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88A533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3651C5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3" w:rsidRPr="002759E0" w14:paraId="65171FE7" w14:textId="77777777" w:rsidTr="00284CBF">
        <w:tc>
          <w:tcPr>
            <w:tcW w:w="3870" w:type="dxa"/>
          </w:tcPr>
          <w:p w14:paraId="32489855" w14:textId="4FA069CB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2608D3AA" w14:textId="130BAD40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ACF1FB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C0020" w14:textId="1742248A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2DB293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8A16B" w14:textId="5CA3CB80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C574EA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231631" w14:textId="541363F5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F5433" w:rsidRPr="002759E0" w14:paraId="4A0D26EC" w14:textId="77777777" w:rsidTr="00284CBF">
        <w:tc>
          <w:tcPr>
            <w:tcW w:w="3870" w:type="dxa"/>
          </w:tcPr>
          <w:p w14:paraId="7B1CF48A" w14:textId="42173F3C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20DE4B5E" w14:textId="42023496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FE2B18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C7F84E" w14:textId="5EC7EC5C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8DB834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08400" w14:textId="12C2DBCC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34B710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5FAA18" w14:textId="08EDE477" w:rsidR="007F5433" w:rsidRPr="002759E0" w:rsidRDefault="006D00C9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F5433" w:rsidRPr="002759E0" w14:paraId="7797D63D" w14:textId="77777777" w:rsidTr="00284CBF">
        <w:tc>
          <w:tcPr>
            <w:tcW w:w="3870" w:type="dxa"/>
          </w:tcPr>
          <w:p w14:paraId="3BD689ED" w14:textId="637F494B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0761826" w14:textId="69A82B24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89357C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59B0E" w14:textId="013E529A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AA4D17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C3F80" w14:textId="13137AAA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236" w:type="dxa"/>
          </w:tcPr>
          <w:p w14:paraId="71FCEAA9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C35B72" w14:textId="76E8E7B1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5433" w:rsidRPr="002759E0" w14:paraId="25C1899B" w14:textId="77777777" w:rsidTr="00284CBF">
        <w:tc>
          <w:tcPr>
            <w:tcW w:w="3870" w:type="dxa"/>
          </w:tcPr>
          <w:p w14:paraId="635AD3CB" w14:textId="362900BC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F461" w14:textId="738BFD4F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5AFAB6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511148" w14:textId="3DC8EBF3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6E109F9D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C84D8A" w14:textId="6D55908A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5535238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885F2D4" w14:textId="36533D97" w:rsidR="007F5433" w:rsidRPr="002759E0" w:rsidRDefault="006D00C9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</w:p>
        </w:tc>
      </w:tr>
      <w:tr w:rsidR="007F5433" w:rsidRPr="002759E0" w14:paraId="3CC003BC" w14:textId="77777777" w:rsidTr="007472CA">
        <w:tc>
          <w:tcPr>
            <w:tcW w:w="3870" w:type="dxa"/>
          </w:tcPr>
          <w:p w14:paraId="0CC8C9F1" w14:textId="78EDBEEB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DF7D2BC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75C21E7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8D902F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5E118E3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84B70D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96F277F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84AE857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F5433" w:rsidRPr="002759E0" w14:paraId="430ACE6A" w14:textId="77777777" w:rsidTr="00284CBF">
        <w:tc>
          <w:tcPr>
            <w:tcW w:w="3870" w:type="dxa"/>
          </w:tcPr>
          <w:p w14:paraId="0EDB0BF6" w14:textId="77777777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04668D00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3BE80D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23DA0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42E330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128DE4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DA3B6C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265EAD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F5433" w:rsidRPr="002759E0" w14:paraId="2FADB68C" w14:textId="77777777" w:rsidTr="00284CBF">
        <w:tc>
          <w:tcPr>
            <w:tcW w:w="3870" w:type="dxa"/>
          </w:tcPr>
          <w:p w14:paraId="109DA1DC" w14:textId="41D7754A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0A57373D" w14:textId="0BBD5327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F5433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4EEEC91F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A67950" w14:textId="55888381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F5433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4288BDBE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3E709" w14:textId="6C83A5B0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948</w:t>
            </w:r>
          </w:p>
        </w:tc>
        <w:tc>
          <w:tcPr>
            <w:tcW w:w="236" w:type="dxa"/>
          </w:tcPr>
          <w:p w14:paraId="4C2302E9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3378C9" w14:textId="4C63CB24" w:rsidR="007F5433" w:rsidRPr="002759E0" w:rsidRDefault="006D00C9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975</w:t>
            </w:r>
          </w:p>
        </w:tc>
      </w:tr>
      <w:tr w:rsidR="007F5433" w:rsidRPr="002759E0" w14:paraId="1F1FBDE0" w14:textId="77777777" w:rsidTr="00284CBF">
        <w:tc>
          <w:tcPr>
            <w:tcW w:w="3870" w:type="dxa"/>
          </w:tcPr>
          <w:p w14:paraId="6D44FD8E" w14:textId="77777777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การร่วมค้า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2EA05847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C981D4" w14:textId="3E8536D5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1619E" w:rsidRPr="002759E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8865E1B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C1E7E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F443B" w14:textId="28AE7D33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70" w:type="dxa"/>
          </w:tcPr>
          <w:p w14:paraId="5DB95E61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C2081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815B0E6" w14:textId="6337B6CC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3301351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3024B72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F32136A" w14:textId="3A155CA2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433" w:rsidRPr="002759E0" w14:paraId="1811AF6E" w14:textId="77777777" w:rsidTr="00284CBF">
        <w:tc>
          <w:tcPr>
            <w:tcW w:w="3870" w:type="dxa"/>
          </w:tcPr>
          <w:p w14:paraId="1FC3F13A" w14:textId="77777777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3B09F00C" w14:textId="4B449685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4ADC1F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B49FB" w14:textId="3695BD20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820F48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91029D" w14:textId="2F79A6F5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1E297C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42A5BD3" w14:textId="7F62A4F8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433" w:rsidRPr="002759E0" w14:paraId="66DF350B" w14:textId="77777777" w:rsidTr="00284CBF">
        <w:tc>
          <w:tcPr>
            <w:tcW w:w="3870" w:type="dxa"/>
          </w:tcPr>
          <w:p w14:paraId="2BA765CF" w14:textId="2E58809D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4FF98E77" w14:textId="144ACE85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33DB4406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CD5705" w14:textId="14E182BC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904789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54230" w14:textId="2A61258A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D990919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2FEDFDE" w14:textId="6BE9DE4C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433" w:rsidRPr="002759E0" w14:paraId="62C29121" w14:textId="77777777" w:rsidTr="00284CBF">
        <w:tc>
          <w:tcPr>
            <w:tcW w:w="3870" w:type="dxa"/>
          </w:tcPr>
          <w:p w14:paraId="7983D983" w14:textId="77777777" w:rsidR="007F5433" w:rsidRPr="002759E0" w:rsidRDefault="007F5433" w:rsidP="007F5433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การถือหุ้นในการร่วมค้า</w:t>
            </w:r>
          </w:p>
        </w:tc>
        <w:tc>
          <w:tcPr>
            <w:tcW w:w="1260" w:type="dxa"/>
            <w:gridSpan w:val="2"/>
          </w:tcPr>
          <w:p w14:paraId="4829CFEF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1C4D48" w14:textId="071AD739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CDC5FC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5651F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81606" w14:textId="5275953E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AA1B746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C186C0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21635A5" w14:textId="065B6E7D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14A773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5C9AA8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71D10" w14:textId="3EA5D8E0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433" w:rsidRPr="002759E0" w14:paraId="61848E69" w14:textId="77777777" w:rsidTr="00284CBF">
        <w:tc>
          <w:tcPr>
            <w:tcW w:w="3870" w:type="dxa"/>
          </w:tcPr>
          <w:p w14:paraId="04DDC200" w14:textId="77777777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4A682D7A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572FF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953A9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B6EFB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D854D" w14:textId="77777777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1FA6F4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549928" w14:textId="77777777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469" w:rsidRPr="002759E0" w14:paraId="13B061B9" w14:textId="77777777" w:rsidTr="00284CBF">
        <w:tc>
          <w:tcPr>
            <w:tcW w:w="3870" w:type="dxa"/>
          </w:tcPr>
          <w:p w14:paraId="35584E27" w14:textId="77777777" w:rsidR="000B3469" w:rsidRPr="002759E0" w:rsidRDefault="000B3469" w:rsidP="000B346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17BAF940" w14:textId="69A9B931" w:rsidR="000B3469" w:rsidRPr="002759E0" w:rsidRDefault="000B3469" w:rsidP="000B34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F8BFDF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5D3FC" w14:textId="40191F64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023BB3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8EAA3" w14:textId="160EFE1E" w:rsidR="000B3469" w:rsidRPr="002759E0" w:rsidRDefault="000B3469" w:rsidP="000B34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36" w:type="dxa"/>
          </w:tcPr>
          <w:p w14:paraId="6C0E5A49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AA9202" w14:textId="326BFDAE" w:rsidR="000B3469" w:rsidRPr="002759E0" w:rsidRDefault="000B3469" w:rsidP="000B34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</w:tr>
      <w:tr w:rsidR="000B3469" w:rsidRPr="002759E0" w14:paraId="25B98174" w14:textId="77777777" w:rsidTr="00284CBF">
        <w:tc>
          <w:tcPr>
            <w:tcW w:w="3870" w:type="dxa"/>
          </w:tcPr>
          <w:p w14:paraId="70A1A795" w14:textId="77777777" w:rsidR="000B3469" w:rsidRPr="002759E0" w:rsidRDefault="000B3469" w:rsidP="000B346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04A6F3DF" w14:textId="620C3850" w:rsidR="000B3469" w:rsidRPr="002759E0" w:rsidRDefault="000B3469" w:rsidP="000B34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3E6657E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03E16" w14:textId="704D1305" w:rsidR="000B3469" w:rsidRPr="002759E0" w:rsidRDefault="000B3469" w:rsidP="000B3469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EA8505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DDF0B" w14:textId="3A031D65" w:rsidR="000B3469" w:rsidRPr="002759E0" w:rsidRDefault="000B3469" w:rsidP="000B34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</w:tcPr>
          <w:p w14:paraId="386274C0" w14:textId="77777777" w:rsidR="000B3469" w:rsidRPr="002759E0" w:rsidRDefault="000B3469" w:rsidP="000B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25B5BA" w14:textId="37D304EA" w:rsidR="000B3469" w:rsidRPr="002759E0" w:rsidRDefault="000B3469" w:rsidP="000B34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7F5433" w:rsidRPr="002759E0" w14:paraId="4FF175A8" w14:textId="77777777" w:rsidTr="009579C6">
        <w:tc>
          <w:tcPr>
            <w:tcW w:w="3870" w:type="dxa"/>
          </w:tcPr>
          <w:p w14:paraId="58A813A9" w14:textId="77777777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307100A" w14:textId="4CE2F61B" w:rsidR="007F5433" w:rsidRPr="002759E0" w:rsidRDefault="00AE1077" w:rsidP="0034678A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F1AB7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B0921B" w14:textId="70C2BCA2" w:rsidR="007F5433" w:rsidRPr="002759E0" w:rsidRDefault="007F5433" w:rsidP="007F5433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E1F56A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0E67D" w14:textId="08C7E9CF" w:rsidR="007F5433" w:rsidRPr="002759E0" w:rsidRDefault="007F5433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5E6EA01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6AC02BA" w14:textId="0359015D" w:rsidR="007F5433" w:rsidRPr="002759E0" w:rsidRDefault="007F5433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F5433" w:rsidRPr="002759E0" w14:paraId="76AAD7A2" w14:textId="77777777" w:rsidTr="009579C6">
        <w:tc>
          <w:tcPr>
            <w:tcW w:w="3870" w:type="dxa"/>
          </w:tcPr>
          <w:p w14:paraId="7D3B90EF" w14:textId="79E39F9D" w:rsidR="007F5433" w:rsidRPr="002759E0" w:rsidRDefault="007F5433" w:rsidP="007F5433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341808" w14:textId="413E1D8E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F5433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768AEACE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E370" w14:textId="61EAF32A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F5433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35480A3E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DBC19" w14:textId="4D05687B" w:rsidR="007F5433" w:rsidRPr="002759E0" w:rsidRDefault="006D00C9" w:rsidP="007F543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36" w:type="dxa"/>
          </w:tcPr>
          <w:p w14:paraId="34E5E12D" w14:textId="77777777" w:rsidR="007F5433" w:rsidRPr="002759E0" w:rsidRDefault="007F5433" w:rsidP="007F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FC49DF" w14:textId="3CFEE725" w:rsidR="007F5433" w:rsidRPr="002759E0" w:rsidRDefault="006D00C9" w:rsidP="007F54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</w:tr>
    </w:tbl>
    <w:p w14:paraId="1C7C31AB" w14:textId="77777777" w:rsidR="004F3170" w:rsidRPr="002759E0" w:rsidRDefault="004F3170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33063B64" w14:textId="620F70F3" w:rsidR="003A7655" w:rsidRPr="002759E0" w:rsidRDefault="006D00C9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2759E0">
        <w:rPr>
          <w:rFonts w:asciiTheme="majorBidi" w:hAnsiTheme="majorBidi" w:cstheme="majorBidi"/>
          <w:b/>
          <w:bCs/>
          <w:i/>
          <w:iCs/>
          <w:u w:val="single"/>
          <w:lang w:val="en-US"/>
        </w:rPr>
        <w:t>2565</w:t>
      </w:r>
    </w:p>
    <w:p w14:paraId="3B3AC9E1" w14:textId="77777777" w:rsidR="003A7655" w:rsidRPr="002759E0" w:rsidRDefault="003A7655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34A2E90B" w14:textId="185058E5" w:rsidR="00D762D6" w:rsidRPr="002759E0" w:rsidRDefault="00423611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2759E0">
        <w:rPr>
          <w:rFonts w:asciiTheme="majorBidi" w:hAnsiTheme="majorBidi" w:cstheme="majorBidi" w:hint="cs"/>
          <w:cs/>
          <w:lang w:val="en-US"/>
        </w:rPr>
        <w:t>ในเดือนพฤษภาคม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2565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บริษัทย่อยแห่งหนึ่งได้จำหน่ายเงินลงทุนทั้งหมดในบริษัท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วิสดอม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วาสท์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จำกัด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ซึ่งเป็นบริษัทร่วมทางอ้อมของบริษัทให้กับบุคคลอื่นที่ไม่เกี่ยวข้องกัน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เป็นจำนวน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กลุ่มบริษัทรับรู้ขาดทุนจากการจำหน่ายเงินลงทุนดังกล่าวในงบการเงินรวมจำนวน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</w:t>
      </w:r>
      <w:r w:rsidRPr="002759E0">
        <w:rPr>
          <w:rFonts w:asciiTheme="majorBidi" w:hAnsiTheme="majorBidi" w:cstheme="majorBidi"/>
          <w:lang w:val="en-US"/>
        </w:rPr>
        <w:t>.</w:t>
      </w:r>
      <w:r w:rsidR="006D00C9" w:rsidRPr="002759E0">
        <w:rPr>
          <w:rFonts w:asciiTheme="majorBidi" w:hAnsiTheme="majorBidi" w:cstheme="majorBidi"/>
          <w:lang w:val="en-US"/>
        </w:rPr>
        <w:t>9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ซึ่งบันทึกอยู่ในงบกำไรขาดทุนรวมทั้งจำนวน</w:t>
      </w:r>
    </w:p>
    <w:p w14:paraId="7C53C74D" w14:textId="77777777" w:rsidR="00423611" w:rsidRPr="002759E0" w:rsidRDefault="00423611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4150D7DC" w14:textId="40ADDE6E" w:rsidR="003A7655" w:rsidRPr="002759E0" w:rsidRDefault="003A7655" w:rsidP="00AB5E1F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2759E0">
        <w:rPr>
          <w:rFonts w:asciiTheme="majorBidi" w:hAnsiTheme="majorBidi" w:cstheme="majorBidi" w:hint="cs"/>
          <w:cs/>
          <w:lang w:val="en-US"/>
        </w:rPr>
        <w:t>บริษัท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ไทยไฟเบอร์ออพติคส์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จำกัด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เป็นบริษัทร่วมของกลุ่มบริษัท</w:t>
      </w:r>
      <w:r w:rsidRPr="002759E0">
        <w:rPr>
          <w:rFonts w:asciiTheme="majorBidi" w:hAnsiTheme="majorBidi" w:cstheme="majorBidi"/>
          <w:cs/>
          <w:lang w:val="en-US"/>
        </w:rPr>
        <w:t>/</w:t>
      </w:r>
      <w:r w:rsidRPr="002759E0">
        <w:rPr>
          <w:rFonts w:asciiTheme="majorBidi" w:hAnsiTheme="majorBidi" w:cstheme="majorBidi" w:hint="cs"/>
          <w:cs/>
          <w:lang w:val="en-US"/>
        </w:rPr>
        <w:t>บริษัทซึ่งมูลค่าตามบัญชีของเงินลงทุนในบริษัทร่วมดังกล่าว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ณ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วันที่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31</w:t>
      </w:r>
      <w:r w:rsidR="006F2FB4" w:rsidRPr="002759E0">
        <w:rPr>
          <w:rFonts w:asciiTheme="majorBidi" w:hAnsiTheme="majorBidi" w:cstheme="majorBidi"/>
          <w:lang w:val="en-US"/>
        </w:rPr>
        <w:t xml:space="preserve"> </w:t>
      </w:r>
      <w:r w:rsidR="006F2FB4" w:rsidRPr="002759E0">
        <w:rPr>
          <w:rFonts w:asciiTheme="majorBidi" w:hAnsiTheme="majorBidi" w:hint="cs"/>
          <w:cs/>
          <w:lang w:val="en-US"/>
        </w:rPr>
        <w:t>ธันวาคม</w:t>
      </w:r>
      <w:r w:rsidR="006F2FB4"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2565</w:t>
      </w:r>
      <w:r w:rsidR="006F2FB4"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ในงบการเงินรวมและงบการเงินเฉพาะกิจการมีจำนวน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99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ล้านบาทและ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40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ล้านบาท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ตามลำดับ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บริษัทร่วมดังกล่าว</w:t>
      </w:r>
      <w:r w:rsidR="000E7EA6" w:rsidRPr="002759E0">
        <w:rPr>
          <w:rFonts w:asciiTheme="majorBidi" w:hAnsiTheme="majorBidi" w:cstheme="majorBidi" w:hint="cs"/>
          <w:cs/>
          <w:lang w:val="en-US"/>
        </w:rPr>
        <w:t>ได้</w:t>
      </w:r>
      <w:r w:rsidRPr="002759E0">
        <w:rPr>
          <w:rFonts w:asciiTheme="majorBidi" w:hAnsiTheme="majorBidi" w:cstheme="majorBidi" w:hint="cs"/>
          <w:cs/>
          <w:lang w:val="en-US"/>
        </w:rPr>
        <w:t>หยุดดำเนินงาน</w:t>
      </w:r>
      <w:r w:rsidR="000E7EA6" w:rsidRPr="002759E0">
        <w:rPr>
          <w:rFonts w:asciiTheme="majorBidi" w:hAnsiTheme="majorBidi" w:cstheme="majorBidi" w:hint="cs"/>
          <w:cs/>
          <w:lang w:val="en-US"/>
        </w:rPr>
        <w:t>ใน</w:t>
      </w:r>
      <w:r w:rsidRPr="002759E0">
        <w:rPr>
          <w:rFonts w:asciiTheme="majorBidi" w:hAnsiTheme="majorBidi" w:cstheme="majorBidi" w:hint="cs"/>
          <w:cs/>
          <w:lang w:val="en-US"/>
        </w:rPr>
        <w:t>ปี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2565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อย่างไรก็ตาม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ผู้บริหารของกลุ่มบริษัท</w:t>
      </w:r>
      <w:r w:rsidRPr="002759E0">
        <w:rPr>
          <w:rFonts w:asciiTheme="majorBidi" w:hAnsiTheme="majorBidi" w:cstheme="majorBidi"/>
          <w:cs/>
          <w:lang w:val="en-US"/>
        </w:rPr>
        <w:t>/</w:t>
      </w:r>
      <w:r w:rsidRPr="002759E0">
        <w:rPr>
          <w:rFonts w:asciiTheme="majorBidi" w:hAnsiTheme="majorBidi" w:cstheme="majorBidi" w:hint="cs"/>
          <w:cs/>
          <w:lang w:val="en-US"/>
        </w:rPr>
        <w:t>บริษัทได้พิจารณาแล้วพบว่าไม่เกิดการด้อยค่าในเงินลงทุนในบริษัทร่วมดังกล่าวอย่างมีสาระสำคัญต่องบการเงินรวมและงบการเงินเฉพาะกิจการสำหรับ</w:t>
      </w:r>
      <w:r w:rsidR="00865822" w:rsidRPr="002759E0">
        <w:rPr>
          <w:rFonts w:asciiTheme="majorBidi" w:hAnsiTheme="majorBidi" w:cstheme="majorBidi" w:hint="cs"/>
          <w:cs/>
          <w:lang w:val="en-US"/>
        </w:rPr>
        <w:t>ปี</w:t>
      </w:r>
      <w:r w:rsidRPr="002759E0">
        <w:rPr>
          <w:rFonts w:asciiTheme="majorBidi" w:hAnsiTheme="majorBidi" w:cstheme="majorBidi" w:hint="cs"/>
          <w:cs/>
          <w:lang w:val="en-US"/>
        </w:rPr>
        <w:t>สิ้นสุดวันที่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31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 w:hint="cs"/>
          <w:cs/>
          <w:lang w:val="en-US"/>
        </w:rPr>
        <w:t>ธันวาคม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2565</w:t>
      </w:r>
    </w:p>
    <w:p w14:paraId="3CA0B0A4" w14:textId="4A754AD9" w:rsidR="003A7655" w:rsidRPr="002759E0" w:rsidRDefault="003A7655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10C556A1" w14:textId="7D991243" w:rsidR="000D36D4" w:rsidRPr="002759E0" w:rsidRDefault="000D36D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745E81E2" w14:textId="68A9AA85" w:rsidR="000D36D4" w:rsidRPr="002759E0" w:rsidRDefault="000D36D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4FFF8E0D" w14:textId="19F96B7B" w:rsidR="000D36D4" w:rsidRPr="002759E0" w:rsidRDefault="000D36D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109D1099" w14:textId="749278EC" w:rsidR="000D36D4" w:rsidRPr="002759E0" w:rsidRDefault="000D36D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3235F08B" w14:textId="77777777" w:rsidR="000D36D4" w:rsidRPr="002759E0" w:rsidRDefault="000D36D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2641B601" w14:textId="77777777" w:rsidR="0036452A" w:rsidRPr="002759E0" w:rsidRDefault="0036452A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</w:p>
    <w:p w14:paraId="06780535" w14:textId="10A2B8FD" w:rsidR="00887641" w:rsidRPr="002759E0" w:rsidRDefault="006D00C9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u w:val="single"/>
          <w:lang w:val="en-US"/>
        </w:rPr>
      </w:pPr>
      <w:r w:rsidRPr="002759E0">
        <w:rPr>
          <w:rFonts w:asciiTheme="majorBidi" w:hAnsiTheme="majorBidi" w:cstheme="majorBidi"/>
          <w:b/>
          <w:bCs/>
          <w:i/>
          <w:iCs/>
          <w:u w:val="single"/>
          <w:lang w:val="en-US"/>
        </w:rPr>
        <w:lastRenderedPageBreak/>
        <w:t>2564</w:t>
      </w:r>
    </w:p>
    <w:p w14:paraId="456C80AB" w14:textId="77777777" w:rsidR="00887641" w:rsidRPr="002759E0" w:rsidRDefault="00887641" w:rsidP="0088764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</w:p>
    <w:p w14:paraId="0021D8D8" w14:textId="396E3118" w:rsidR="003812AF" w:rsidRPr="002759E0" w:rsidRDefault="00887641" w:rsidP="00BC5BDF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2759E0">
        <w:rPr>
          <w:rFonts w:asciiTheme="majorBidi" w:hAnsiTheme="majorBidi" w:cstheme="majorBidi"/>
          <w:cs/>
          <w:lang w:val="en-US"/>
        </w:rPr>
        <w:t>ในเดือน</w:t>
      </w:r>
      <w:r w:rsidR="003812AF" w:rsidRPr="002759E0">
        <w:rPr>
          <w:rFonts w:asciiTheme="majorBidi" w:hAnsiTheme="majorBidi" w:cstheme="majorBidi" w:hint="cs"/>
          <w:cs/>
          <w:lang w:val="en-US"/>
        </w:rPr>
        <w:t>กรกฎาคม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 w:cstheme="majorBidi"/>
          <w:lang w:val="en-US"/>
        </w:rPr>
        <w:t>2564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/>
          <w:cs/>
          <w:lang w:val="en-US"/>
        </w:rPr>
        <w:t xml:space="preserve">บริษัท </w:t>
      </w:r>
      <w:r w:rsidR="005B2C72" w:rsidRPr="002759E0">
        <w:rPr>
          <w:rFonts w:asciiTheme="majorBidi" w:hAnsiTheme="majorBidi" w:cstheme="majorBidi" w:hint="cs"/>
          <w:cs/>
          <w:lang w:val="en-US"/>
        </w:rPr>
        <w:t>ซีเอชแอล อีวี</w:t>
      </w:r>
      <w:r w:rsidRPr="002759E0">
        <w:rPr>
          <w:rFonts w:asciiTheme="majorBidi" w:hAnsiTheme="majorBidi" w:cstheme="majorBidi"/>
          <w:cs/>
          <w:lang w:val="en-US"/>
        </w:rPr>
        <w:t xml:space="preserve"> จำกัด ซึ่งเป็นการร่วมค้าของบริษัท ได้เพิ่มทุนจดทะเบียนจากจำนวน </w:t>
      </w:r>
      <w:r w:rsidR="006D00C9" w:rsidRPr="002759E0">
        <w:rPr>
          <w:rFonts w:asciiTheme="majorBidi" w:hAnsiTheme="majorBidi" w:cstheme="majorBidi"/>
          <w:lang w:val="en-US"/>
        </w:rPr>
        <w:t>20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/>
          <w:cs/>
          <w:lang w:val="en-US"/>
        </w:rPr>
        <w:t xml:space="preserve">ล้านบาท เป็นจำนวน </w:t>
      </w:r>
      <w:r w:rsidR="006D00C9" w:rsidRPr="002759E0">
        <w:rPr>
          <w:rFonts w:asciiTheme="majorBidi" w:hAnsiTheme="majorBidi" w:cstheme="majorBidi"/>
          <w:lang w:val="en-US"/>
        </w:rPr>
        <w:t>33</w:t>
      </w:r>
      <w:r w:rsidR="005B2C72" w:rsidRPr="002759E0">
        <w:rPr>
          <w:rFonts w:asciiTheme="majorBidi" w:hAnsiTheme="majorBidi" w:cstheme="majorBidi"/>
          <w:lang w:val="en-US"/>
        </w:rPr>
        <w:t>.</w:t>
      </w:r>
      <w:r w:rsidR="006D00C9" w:rsidRPr="002759E0">
        <w:rPr>
          <w:rFonts w:asciiTheme="majorBidi" w:hAnsiTheme="majorBidi" w:cstheme="majorBidi"/>
          <w:lang w:val="en-US"/>
        </w:rPr>
        <w:t>3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/>
          <w:cs/>
          <w:lang w:val="en-US"/>
        </w:rPr>
        <w:t xml:space="preserve">ล้านบาท โดยทางบริษัทไม่ประสงค์จะใช้สิทธิเพิ่มทุนดังกล่าว ส่งผลให้บริษัทมีสัดส่วนการถือหุ้นในการร่วมค้าดังกล่าวลดลงจากร้อยละ </w:t>
      </w:r>
      <w:r w:rsidR="006D00C9" w:rsidRPr="002759E0">
        <w:rPr>
          <w:rFonts w:asciiTheme="majorBidi" w:hAnsiTheme="majorBidi" w:cstheme="majorBidi"/>
          <w:lang w:val="en-US"/>
        </w:rPr>
        <w:t>50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/>
          <w:cs/>
          <w:lang w:val="en-US"/>
        </w:rPr>
        <w:t xml:space="preserve">เป็นร้อยละ </w:t>
      </w:r>
      <w:r w:rsidR="006D00C9" w:rsidRPr="002759E0">
        <w:rPr>
          <w:rFonts w:asciiTheme="majorBidi" w:hAnsiTheme="majorBidi" w:cstheme="majorBidi"/>
          <w:lang w:val="en-US"/>
        </w:rPr>
        <w:t>30</w:t>
      </w:r>
      <w:r w:rsidRPr="002759E0">
        <w:rPr>
          <w:rFonts w:asciiTheme="majorBidi" w:hAnsiTheme="majorBidi" w:cstheme="majorBidi"/>
          <w:cs/>
          <w:lang w:val="en-US"/>
        </w:rPr>
        <w:t xml:space="preserve"> </w:t>
      </w:r>
      <w:r w:rsidR="00447199" w:rsidRPr="002759E0">
        <w:rPr>
          <w:rFonts w:asciiTheme="majorBidi" w:hAnsiTheme="majorBidi" w:cstheme="majorBidi" w:hint="cs"/>
          <w:cs/>
          <w:lang w:val="en-US"/>
        </w:rPr>
        <w:t xml:space="preserve">โดยอำนาจการควบคุมไม่เปลี่ยนแปลง </w:t>
      </w:r>
      <w:r w:rsidRPr="002759E0">
        <w:rPr>
          <w:rFonts w:asciiTheme="majorBidi" w:hAnsiTheme="majorBidi" w:cstheme="majorBidi"/>
          <w:cs/>
          <w:lang w:val="en-US"/>
        </w:rPr>
        <w:t xml:space="preserve">กลุ่มบริษัทมีกำไรจากการเปลี่ยนสัดส่วนการถือหุ้นดังกล่าวจำนวน </w:t>
      </w:r>
      <w:r w:rsidR="006D00C9" w:rsidRPr="002759E0">
        <w:rPr>
          <w:rFonts w:asciiTheme="majorBidi" w:hAnsiTheme="majorBidi" w:cstheme="majorBidi"/>
          <w:lang w:val="en-US"/>
        </w:rPr>
        <w:t>1</w:t>
      </w:r>
      <w:r w:rsidR="00AA1168" w:rsidRPr="002759E0">
        <w:rPr>
          <w:rFonts w:asciiTheme="majorBidi" w:hAnsiTheme="majorBidi" w:cstheme="majorBidi"/>
          <w:lang w:val="en-US"/>
        </w:rPr>
        <w:t>.</w:t>
      </w:r>
      <w:r w:rsidR="006D00C9" w:rsidRPr="002759E0">
        <w:rPr>
          <w:rFonts w:asciiTheme="majorBidi" w:hAnsiTheme="majorBidi" w:cstheme="majorBidi"/>
          <w:lang w:val="en-US"/>
        </w:rPr>
        <w:t>9</w:t>
      </w:r>
      <w:r w:rsidRPr="002759E0">
        <w:rPr>
          <w:rFonts w:asciiTheme="majorBidi" w:hAnsiTheme="majorBidi" w:cstheme="majorBidi"/>
          <w:lang w:val="en-US"/>
        </w:rPr>
        <w:t xml:space="preserve"> </w:t>
      </w:r>
      <w:r w:rsidRPr="002759E0">
        <w:rPr>
          <w:rFonts w:asciiTheme="majorBidi" w:hAnsiTheme="majorBidi" w:cstheme="majorBidi"/>
          <w:cs/>
          <w:lang w:val="en-US"/>
        </w:rPr>
        <w:t>ล้านบาท ซึ่งบันทึกอยู่ในงบกำไรขาดทุนรวมทั้งจำนวน</w:t>
      </w:r>
    </w:p>
    <w:p w14:paraId="535E403B" w14:textId="77777777" w:rsidR="007813F1" w:rsidRPr="002759E0" w:rsidRDefault="007813F1" w:rsidP="00BC5BDF">
      <w:pPr>
        <w:pStyle w:val="BodyText2"/>
        <w:spacing w:line="240" w:lineRule="atLeast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504A4FE5" w14:textId="3CEE55BE" w:rsidR="00256742" w:rsidRPr="002759E0" w:rsidRDefault="001352F4" w:rsidP="00887641">
      <w:pPr>
        <w:pStyle w:val="BodyText2"/>
        <w:spacing w:line="240" w:lineRule="atLeast"/>
        <w:ind w:left="540" w:right="-45"/>
        <w:jc w:val="thaiDistribute"/>
        <w:rPr>
          <w:rFonts w:asciiTheme="majorBidi" w:hAnsiTheme="majorBidi"/>
          <w:lang w:val="en-US"/>
        </w:rPr>
      </w:pPr>
      <w:r w:rsidRPr="002759E0">
        <w:rPr>
          <w:rFonts w:asciiTheme="majorBidi" w:hAnsiTheme="majorBidi" w:hint="cs"/>
          <w:cs/>
          <w:lang w:val="en-US"/>
        </w:rPr>
        <w:t>ในเดือนตุลาคม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2564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บริษัท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คาร์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คอนวินี่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จำกัด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ซึ่งเป็นการร่วมค้าของบริษัท</w:t>
      </w:r>
      <w:r w:rsidR="00E111D1" w:rsidRPr="002759E0">
        <w:rPr>
          <w:rFonts w:asciiTheme="majorBidi" w:hAnsiTheme="majorBidi" w:hint="cs"/>
          <w:cs/>
          <w:lang w:val="en-US"/>
        </w:rPr>
        <w:t xml:space="preserve"> มีหุ้นจำนวน</w:t>
      </w:r>
      <w:r w:rsidR="00E111D1"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500</w:t>
      </w:r>
      <w:r w:rsidR="00E111D1" w:rsidRPr="002759E0">
        <w:rPr>
          <w:rFonts w:asciiTheme="majorBidi" w:hAnsiTheme="majorBidi"/>
          <w:lang w:val="en-US"/>
        </w:rPr>
        <w:t>,</w:t>
      </w:r>
      <w:r w:rsidR="006D00C9" w:rsidRPr="002759E0">
        <w:rPr>
          <w:rFonts w:asciiTheme="majorBidi" w:hAnsiTheme="majorBidi"/>
          <w:lang w:val="en-US"/>
        </w:rPr>
        <w:t>000</w:t>
      </w:r>
      <w:r w:rsidR="00E111D1" w:rsidRPr="002759E0">
        <w:rPr>
          <w:rFonts w:asciiTheme="majorBidi" w:hAnsiTheme="majorBidi"/>
          <w:lang w:val="en-US"/>
        </w:rPr>
        <w:t xml:space="preserve"> </w:t>
      </w:r>
      <w:r w:rsidR="00E111D1" w:rsidRPr="002759E0">
        <w:rPr>
          <w:rFonts w:asciiTheme="majorBidi" w:hAnsiTheme="majorBidi" w:hint="cs"/>
          <w:cs/>
          <w:lang w:val="en-US"/>
        </w:rPr>
        <w:t>หุ้น</w:t>
      </w:r>
      <w:r w:rsidR="00E111D1" w:rsidRPr="002759E0">
        <w:rPr>
          <w:rFonts w:asciiTheme="majorBidi" w:hAnsiTheme="majorBidi"/>
          <w:cs/>
          <w:lang w:val="en-US"/>
        </w:rPr>
        <w:t xml:space="preserve"> </w:t>
      </w:r>
      <w:r w:rsidR="00E111D1" w:rsidRPr="002759E0">
        <w:rPr>
          <w:rFonts w:asciiTheme="majorBidi" w:hAnsiTheme="majorBidi" w:hint="cs"/>
          <w:cs/>
          <w:lang w:val="en-US"/>
        </w:rPr>
        <w:t xml:space="preserve">หุ้นละ </w:t>
      </w:r>
      <w:r w:rsidR="006D00C9" w:rsidRPr="002759E0">
        <w:rPr>
          <w:rFonts w:asciiTheme="majorBidi" w:hAnsiTheme="majorBidi"/>
          <w:lang w:val="en-US"/>
        </w:rPr>
        <w:t>100</w:t>
      </w:r>
      <w:r w:rsidR="00E111D1" w:rsidRPr="002759E0">
        <w:rPr>
          <w:rFonts w:asciiTheme="majorBidi" w:hAnsiTheme="majorBidi"/>
          <w:lang w:val="en-US"/>
        </w:rPr>
        <w:t xml:space="preserve"> </w:t>
      </w:r>
      <w:r w:rsidR="00E111D1" w:rsidRPr="002759E0">
        <w:rPr>
          <w:rFonts w:asciiTheme="majorBidi" w:hAnsiTheme="majorBidi" w:hint="cs"/>
          <w:cs/>
          <w:lang w:val="en-US"/>
        </w:rPr>
        <w:t xml:space="preserve">บาท </w:t>
      </w:r>
      <w:r w:rsidRPr="002759E0">
        <w:rPr>
          <w:rFonts w:asciiTheme="majorBidi" w:hAnsiTheme="majorBidi" w:hint="cs"/>
          <w:cs/>
          <w:lang w:val="en-US"/>
        </w:rPr>
        <w:t>ได้มีการลดทุนจดทะเบียน</w:t>
      </w:r>
      <w:r w:rsidR="009C66FF" w:rsidRPr="002759E0">
        <w:rPr>
          <w:rFonts w:asciiTheme="majorBidi" w:hAnsiTheme="majorBidi" w:hint="cs"/>
          <w:cs/>
          <w:lang w:val="en-US"/>
        </w:rPr>
        <w:t>เพื่อล้างขาดทุนสะสม</w:t>
      </w:r>
      <w:r w:rsidRPr="002759E0">
        <w:rPr>
          <w:rFonts w:asciiTheme="majorBidi" w:hAnsiTheme="majorBidi" w:hint="cs"/>
          <w:cs/>
          <w:lang w:val="en-US"/>
        </w:rPr>
        <w:t>โดยการลดจำนวนหุ้นจากจำนวน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500</w:t>
      </w:r>
      <w:r w:rsidR="00290BFB" w:rsidRPr="002759E0">
        <w:rPr>
          <w:rFonts w:asciiTheme="majorBidi" w:hAnsiTheme="majorBidi"/>
          <w:lang w:val="en-US"/>
        </w:rPr>
        <w:t>,</w:t>
      </w:r>
      <w:r w:rsidR="006D00C9" w:rsidRPr="002759E0">
        <w:rPr>
          <w:rFonts w:asciiTheme="majorBidi" w:hAnsiTheme="majorBidi"/>
          <w:lang w:val="en-US"/>
        </w:rPr>
        <w:t>000</w:t>
      </w:r>
      <w:r w:rsidR="00290BFB" w:rsidRPr="002759E0">
        <w:rPr>
          <w:rFonts w:asciiTheme="majorBidi" w:hAnsiTheme="majorBidi"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หุ้น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เป็นจำนวน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50</w:t>
      </w:r>
      <w:r w:rsidR="00290BFB" w:rsidRPr="002759E0">
        <w:rPr>
          <w:rFonts w:asciiTheme="majorBidi" w:hAnsiTheme="majorBidi"/>
          <w:lang w:val="en-US"/>
        </w:rPr>
        <w:t>,</w:t>
      </w:r>
      <w:r w:rsidR="006D00C9" w:rsidRPr="002759E0">
        <w:rPr>
          <w:rFonts w:asciiTheme="majorBidi" w:hAnsiTheme="majorBidi"/>
          <w:lang w:val="en-US"/>
        </w:rPr>
        <w:t>000</w:t>
      </w:r>
      <w:r w:rsidR="00290BFB" w:rsidRPr="002759E0">
        <w:rPr>
          <w:rFonts w:asciiTheme="majorBidi" w:hAnsiTheme="majorBidi"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หุ้น</w:t>
      </w:r>
      <w:r w:rsidR="00AF054B" w:rsidRPr="002759E0">
        <w:rPr>
          <w:rFonts w:asciiTheme="majorBidi" w:hAnsiTheme="majorBidi" w:hint="cs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และต่อมาการร่วมค้า</w:t>
      </w:r>
      <w:r w:rsidR="00680C4E" w:rsidRPr="002759E0">
        <w:rPr>
          <w:rFonts w:asciiTheme="majorBidi" w:hAnsiTheme="majorBidi" w:hint="cs"/>
          <w:cs/>
          <w:lang w:val="en-US"/>
        </w:rPr>
        <w:t>ดังกล่าว</w:t>
      </w:r>
      <w:r w:rsidRPr="002759E0">
        <w:rPr>
          <w:rFonts w:asciiTheme="majorBidi" w:hAnsiTheme="majorBidi" w:hint="cs"/>
          <w:cs/>
          <w:lang w:val="en-US"/>
        </w:rPr>
        <w:t>ได้เพิ่มทุนจดทะเบียนโดยการเพิ่มจำนวนหุ้นจาก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50</w:t>
      </w:r>
      <w:r w:rsidR="00680C4E" w:rsidRPr="002759E0">
        <w:rPr>
          <w:rFonts w:asciiTheme="majorBidi" w:hAnsiTheme="majorBidi"/>
          <w:lang w:val="en-US"/>
        </w:rPr>
        <w:t>,</w:t>
      </w:r>
      <w:r w:rsidR="006D00C9" w:rsidRPr="002759E0">
        <w:rPr>
          <w:rFonts w:asciiTheme="majorBidi" w:hAnsiTheme="majorBidi"/>
          <w:lang w:val="en-US"/>
        </w:rPr>
        <w:t>000</w:t>
      </w:r>
      <w:r w:rsidR="00680C4E" w:rsidRPr="002759E0">
        <w:rPr>
          <w:rFonts w:asciiTheme="majorBidi" w:hAnsiTheme="majorBidi"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หุ้น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เป็นจำนวน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102</w:t>
      </w:r>
      <w:r w:rsidR="00680C4E" w:rsidRPr="002759E0">
        <w:rPr>
          <w:rFonts w:asciiTheme="majorBidi" w:hAnsiTheme="majorBidi"/>
          <w:lang w:val="en-US"/>
        </w:rPr>
        <w:t>,</w:t>
      </w:r>
      <w:r w:rsidR="006D00C9" w:rsidRPr="002759E0">
        <w:rPr>
          <w:rFonts w:asciiTheme="majorBidi" w:hAnsiTheme="majorBidi"/>
          <w:lang w:val="en-US"/>
        </w:rPr>
        <w:t>000</w:t>
      </w:r>
      <w:r w:rsidR="00680C4E" w:rsidRPr="002759E0">
        <w:rPr>
          <w:rFonts w:asciiTheme="majorBidi" w:hAnsiTheme="majorBidi"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หุ้น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โดยทางบริษัทไม่ประสงค์จะใช้สิทธิเพิ่มทุนดังกล่าว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ส่งผลให้บริษัทมีสัดส่วนการถือหุ้นในการร่วมค้าดังกล่าวลดลงจากร้อยละ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51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Pr="002759E0">
        <w:rPr>
          <w:rFonts w:asciiTheme="majorBidi" w:hAnsiTheme="majorBidi" w:hint="cs"/>
          <w:cs/>
          <w:lang w:val="en-US"/>
        </w:rPr>
        <w:t>เป็นร้อยละ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6D00C9" w:rsidRPr="002759E0">
        <w:rPr>
          <w:rFonts w:asciiTheme="majorBidi" w:hAnsiTheme="majorBidi"/>
          <w:lang w:val="en-US"/>
        </w:rPr>
        <w:t>25</w:t>
      </w:r>
      <w:r w:rsidRPr="002759E0">
        <w:rPr>
          <w:rFonts w:asciiTheme="majorBidi" w:hAnsiTheme="majorBidi"/>
          <w:cs/>
          <w:lang w:val="en-US"/>
        </w:rPr>
        <w:t xml:space="preserve"> </w:t>
      </w:r>
      <w:r w:rsidR="001207E1" w:rsidRPr="002759E0">
        <w:rPr>
          <w:rFonts w:asciiTheme="majorBidi" w:hAnsiTheme="majorBidi" w:cstheme="majorBidi" w:hint="cs"/>
          <w:cs/>
          <w:lang w:val="en-US"/>
        </w:rPr>
        <w:t xml:space="preserve">โดยอำนาจการควบคุมไม่เปลี่ยนแปลง </w:t>
      </w:r>
      <w:r w:rsidRPr="002759E0">
        <w:rPr>
          <w:rFonts w:asciiTheme="majorBidi" w:hAnsiTheme="majorBidi" w:hint="cs"/>
          <w:cs/>
          <w:lang w:val="en-US"/>
        </w:rPr>
        <w:t>การเปลี่ยนแปลงดังกล่าวไม่มีผลกระทบที่เป็นสาระสำคัญกับงบการเงินรวมของกลุ่มบริษัท</w:t>
      </w:r>
    </w:p>
    <w:p w14:paraId="47DA5646" w14:textId="2E72A0C0" w:rsidR="00501261" w:rsidRPr="002759E0" w:rsidRDefault="0050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65FA1C7" w14:textId="5D77613D" w:rsidR="00CF4C5D" w:rsidRPr="002759E0" w:rsidRDefault="00CF4C5D" w:rsidP="00CF4C5D">
      <w:pPr>
        <w:tabs>
          <w:tab w:val="clear" w:pos="454"/>
          <w:tab w:val="clear" w:pos="680"/>
        </w:tabs>
        <w:ind w:left="547" w:right="-144"/>
        <w:jc w:val="thaiDistribute"/>
        <w:rPr>
          <w:rFonts w:asciiTheme="majorBidi" w:hAnsiTheme="majorBidi" w:cstheme="majorBidi"/>
          <w:sz w:val="30"/>
          <w:szCs w:val="38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การพิจารณาการด้อยค่า</w:t>
      </w:r>
    </w:p>
    <w:p w14:paraId="7DCE34BE" w14:textId="77777777" w:rsidR="00CF4C5D" w:rsidRPr="002759E0" w:rsidRDefault="00CF4C5D" w:rsidP="00A3795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ACA5AFA" w14:textId="77777777" w:rsidR="00F90E18" w:rsidRPr="002759E0" w:rsidRDefault="00CF4C5D" w:rsidP="00F90E18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ผู้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บริหารของ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C92ABB" w:rsidRPr="002759E0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บริษัทได้มีการทดสอ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บ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การด้อยค่าของ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ของเงินลงทุนในบริษัท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ร่วมและการร่วมค้า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จากการดำเนินงานต่อเนื่องของหน่วยสินทรัพย์ที่ก่อให้เกิดเงินสด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2759E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อัตราคิดลด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คำนวณจากวิธีต้นทุนถัวเฉลี่ยถ่วงน้ำหนักของเงินทุน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90E18"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ข้อ</w:t>
      </w:r>
      <w:r w:rsidR="00F90E18" w:rsidRPr="002759E0">
        <w:rPr>
          <w:rFonts w:asciiTheme="majorBidi" w:hAnsiTheme="majorBidi" w:cstheme="majorBidi"/>
          <w:sz w:val="30"/>
          <w:szCs w:val="30"/>
          <w:cs/>
          <w:lang w:val="en-US"/>
        </w:rPr>
        <w:t>สมมติเหล่านี้มาจากดุลยพินิจของผู้บริหาร</w:t>
      </w:r>
      <w:r w:rsidR="00F90E18"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C92ABB" w:rsidRPr="002759E0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F90E18" w:rsidRPr="002759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และอยู่บนพื้นฐานของประสบการณ์ในอดีต</w:t>
      </w:r>
      <w:r w:rsidR="00F90E18"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และแผนการดำเนินธุรกิจ</w:t>
      </w:r>
      <w:r w:rsidR="00F90E18" w:rsidRPr="002759E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99408A3" w14:textId="77777777" w:rsidR="00F90E18" w:rsidRPr="002759E0" w:rsidRDefault="00F90E18" w:rsidP="00A3795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  <w:sectPr w:rsidR="00F90E18" w:rsidRPr="002759E0" w:rsidSect="0026305C">
          <w:headerReference w:type="default" r:id="rId8"/>
          <w:footerReference w:type="default" r:id="rId9"/>
          <w:pgSz w:w="11909" w:h="16834" w:code="9"/>
          <w:pgMar w:top="691" w:right="1109" w:bottom="576" w:left="1152" w:header="720" w:footer="720" w:gutter="0"/>
          <w:pgNumType w:start="20"/>
          <w:cols w:space="720"/>
          <w:docGrid w:linePitch="245"/>
        </w:sectPr>
      </w:pPr>
    </w:p>
    <w:p w14:paraId="1F1C417D" w14:textId="7677F4B8" w:rsidR="00E5270A" w:rsidRPr="002759E0" w:rsidRDefault="00E5270A" w:rsidP="00307353">
      <w:pPr>
        <w:pStyle w:val="block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Pr="002759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091DF2" w14:textId="77777777" w:rsidR="00736BE7" w:rsidRPr="002759E0" w:rsidRDefault="00736BE7" w:rsidP="00DA18AD">
      <w:pPr>
        <w:pStyle w:val="block"/>
        <w:spacing w:after="0"/>
        <w:ind w:left="0"/>
        <w:jc w:val="thaiDistribute"/>
        <w:rPr>
          <w:rFonts w:asciiTheme="majorBidi" w:hAnsiTheme="majorBidi" w:cstheme="majorBidi"/>
          <w:sz w:val="20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2"/>
        <w:gridCol w:w="628"/>
        <w:gridCol w:w="180"/>
        <w:gridCol w:w="720"/>
        <w:gridCol w:w="180"/>
        <w:gridCol w:w="721"/>
        <w:gridCol w:w="180"/>
        <w:gridCol w:w="720"/>
        <w:gridCol w:w="182"/>
        <w:gridCol w:w="720"/>
      </w:tblGrid>
      <w:tr w:rsidR="00E5270A" w:rsidRPr="002759E0" w14:paraId="125C28C2" w14:textId="77777777" w:rsidTr="004A2C12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6ACE95F8" w14:textId="77777777" w:rsidR="00E5270A" w:rsidRPr="002759E0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5270A" w:rsidRPr="002759E0" w14:paraId="3EB32A3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494500C" w14:textId="77777777" w:rsidR="00E5270A" w:rsidRPr="002759E0" w:rsidRDefault="00E5270A" w:rsidP="00BD1B84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78CFD7B0" w14:textId="77777777" w:rsidR="00E5270A" w:rsidRPr="002759E0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8927A8A" w14:textId="77777777" w:rsidR="00E5270A" w:rsidRPr="002759E0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73E6DD" w14:textId="77777777" w:rsidR="00E5270A" w:rsidRPr="002759E0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76C60E3" w14:textId="77777777" w:rsidR="00E5270A" w:rsidRPr="002759E0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3CDAB93" w14:textId="77777777" w:rsidR="00E5270A" w:rsidRPr="002759E0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43BE858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4D2574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A2906E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A8BBC21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DBD14AE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9CF371F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D8266EB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5270A" w:rsidRPr="002759E0" w14:paraId="4D71620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A67B96D" w14:textId="77777777" w:rsidR="00E5270A" w:rsidRPr="002759E0" w:rsidRDefault="00E5270A" w:rsidP="00BD1B84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784179F0" w14:textId="77777777" w:rsidR="00E5270A" w:rsidRPr="002759E0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02EFE966" w14:textId="77777777" w:rsidR="00E5270A" w:rsidRPr="002759E0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48D98F3F" w14:textId="77777777" w:rsidR="00E5270A" w:rsidRPr="002759E0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594FA2" w14:textId="77777777" w:rsidR="00E5270A" w:rsidRPr="002759E0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4650F256" w14:textId="77777777" w:rsidR="00E5270A" w:rsidRPr="002759E0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A6DAA14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4C229D21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6F2C8FD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0B156F20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5054D09A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60D383B4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2D706F7A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</w:t>
            </w:r>
            <w:r w:rsidR="00FA4A57"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501261" w:rsidRPr="002759E0" w14:paraId="06BB06B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1CB788C" w14:textId="77777777" w:rsidR="00501261" w:rsidRPr="002759E0" w:rsidRDefault="00501261" w:rsidP="0050126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DC54F2" w14:textId="1EBCB000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0B3A9B2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781ED13" w14:textId="1591A0E3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0E2D2" w14:textId="3CF2486A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BBA61F0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4C1140" w14:textId="26DE1E26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93E8EA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F384AB" w14:textId="104F83D0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C357275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74C048" w14:textId="3B79B819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F015277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C55D92" w14:textId="3FE00C02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EA388AD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BF1822" w14:textId="659ACE9F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80DAE8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EDA3F8" w14:textId="30BD0375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0AB85802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D150264" w14:textId="0179973C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0A09A2FA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BE12D5" w14:textId="40876739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CE55031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4424756" w14:textId="197A4B3D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4DB7786C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939A55" w14:textId="72255D12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43947337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14D1A2" w14:textId="59C416BD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</w:tr>
      <w:tr w:rsidR="00501261" w:rsidRPr="002759E0" w14:paraId="5B9DDDF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FFDBD00" w14:textId="77777777" w:rsidR="00501261" w:rsidRPr="002759E0" w:rsidRDefault="00501261" w:rsidP="0050126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4488204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B0A532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BE75E3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BD4FB7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A81FE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69DCEDDB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501261" w:rsidRPr="002759E0" w14:paraId="43E092FD" w14:textId="77777777" w:rsidTr="00B61FF5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525882A0" w14:textId="77777777" w:rsidR="00501261" w:rsidRPr="002759E0" w:rsidRDefault="00501261" w:rsidP="0050126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28981BAD" w14:textId="77777777" w:rsidR="00501261" w:rsidRPr="002759E0" w:rsidRDefault="00501261" w:rsidP="0050126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6A96BC" w14:textId="77777777" w:rsidR="00501261" w:rsidRPr="002759E0" w:rsidRDefault="00501261" w:rsidP="0050126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0A2590CD" w14:textId="77777777" w:rsidR="00501261" w:rsidRPr="002759E0" w:rsidRDefault="00501261" w:rsidP="0050126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30CE87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700AE1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25E1A8E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2D71A2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6D2898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FBB39C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A3F947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9F1A5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C27E0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B6AC1FD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A0FE1E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41C4CD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27C8B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F4BB89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F58E3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055CA1A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DB251D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CF9AA13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0FE6B0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B5BBF8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9CEB64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A3338F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1CB1D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19DF971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B33AB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AE1077" w:rsidRPr="002759E0" w14:paraId="22D17F6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973CE34" w14:textId="1EA347F0" w:rsidR="00AE1077" w:rsidRPr="002759E0" w:rsidRDefault="00AE1077" w:rsidP="00AE1077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0ABA4FA6" w14:textId="70EAE4FE" w:rsidR="00AE1077" w:rsidRPr="002759E0" w:rsidRDefault="00AE1077" w:rsidP="00AE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88E53F8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7382190" w14:textId="3B18842E" w:rsidR="00AE1077" w:rsidRPr="002759E0" w:rsidRDefault="00AE1077" w:rsidP="00AE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F6C94AA" w14:textId="75444174" w:rsidR="00AE1077" w:rsidRPr="002759E0" w:rsidRDefault="00AE1077" w:rsidP="00AE107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43900145" w14:textId="05B83CCD" w:rsidR="00AE1077" w:rsidRPr="002759E0" w:rsidRDefault="00AE1077" w:rsidP="00AE107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68D80CC" w14:textId="77777777" w:rsidR="00AE1077" w:rsidRPr="002759E0" w:rsidRDefault="00AE1077" w:rsidP="00AE107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D92C595" w14:textId="6BA89722" w:rsidR="00AE1077" w:rsidRPr="002759E0" w:rsidRDefault="00AE1077" w:rsidP="00AE107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02B2DD2B" w14:textId="77777777" w:rsidR="00AE1077" w:rsidRPr="002759E0" w:rsidRDefault="00AE1077" w:rsidP="00AE107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2DB6DCD" w14:textId="77777777" w:rsidR="00AE1077" w:rsidRPr="002759E0" w:rsidRDefault="00AE1077" w:rsidP="00AE107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100746" w14:textId="5B359CE5" w:rsidR="00AE1077" w:rsidRPr="002759E0" w:rsidRDefault="00AE1077" w:rsidP="00AE1077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CF3E2F2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562193" w14:textId="10C4E05B" w:rsidR="00AE1077" w:rsidRPr="002759E0" w:rsidRDefault="00AE1077" w:rsidP="00AE1077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A52DF11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4460C6" w14:textId="2CE421E3" w:rsidR="00AE1077" w:rsidRPr="002759E0" w:rsidRDefault="00AE1077" w:rsidP="00AE107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15E5B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CD750B" w14:textId="2CA8583B" w:rsidR="00AE1077" w:rsidRPr="002759E0" w:rsidRDefault="00AE1077" w:rsidP="00AE10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050FF261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23360" w14:textId="41758656" w:rsidR="00AE1077" w:rsidRPr="002759E0" w:rsidRDefault="00AE1077" w:rsidP="00AE107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E09D64C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A6EF514" w14:textId="4F7A59AC" w:rsidR="00AE1077" w:rsidRPr="002759E0" w:rsidRDefault="00AE1077" w:rsidP="00AE1077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BCE771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07B877" w14:textId="3174546D" w:rsidR="00AE1077" w:rsidRPr="002759E0" w:rsidRDefault="00AE1077" w:rsidP="00AE1077">
            <w:pPr>
              <w:pStyle w:val="acctfourfigures"/>
              <w:tabs>
                <w:tab w:val="clear" w:pos="765"/>
                <w:tab w:val="decimal" w:pos="212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-</w:t>
            </w:r>
          </w:p>
        </w:tc>
        <w:tc>
          <w:tcPr>
            <w:tcW w:w="180" w:type="dxa"/>
          </w:tcPr>
          <w:p w14:paraId="2A3C5B9D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8935A38" w14:textId="7A378BC0" w:rsidR="00AE1077" w:rsidRPr="002759E0" w:rsidRDefault="00AE1077" w:rsidP="00AE10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77F8FB6B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5D23959" w14:textId="232F9493" w:rsidR="00AE1077" w:rsidRPr="002759E0" w:rsidRDefault="00AE1077" w:rsidP="00AE107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CEEE061" w14:textId="77777777" w:rsidR="00AE1077" w:rsidRPr="002759E0" w:rsidRDefault="00AE1077" w:rsidP="00AE10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22A2EF" w14:textId="4B38D540" w:rsidR="00AE1077" w:rsidRPr="002759E0" w:rsidRDefault="00AE1077" w:rsidP="00AE1077">
            <w:pPr>
              <w:pStyle w:val="acctfourfigures"/>
              <w:tabs>
                <w:tab w:val="clear" w:pos="765"/>
                <w:tab w:val="left" w:pos="266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DC5931" w:rsidRPr="002759E0" w14:paraId="5028FD3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A12087B" w14:textId="4AD2A838" w:rsidR="00DC5931" w:rsidRPr="002759E0" w:rsidRDefault="00DC5931" w:rsidP="00DC593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00DC4402" w14:textId="040DCD8B" w:rsidR="00DC5931" w:rsidRPr="002759E0" w:rsidRDefault="006D00C9" w:rsidP="00DC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D29B4BB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4071FA8" w14:textId="43AD15B7" w:rsidR="00DC5931" w:rsidRPr="002759E0" w:rsidRDefault="006D00C9" w:rsidP="00DC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00565E71" w14:textId="1E6E624C" w:rsidR="00DC5931" w:rsidRPr="002759E0" w:rsidRDefault="006D00C9" w:rsidP="00DC593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C71CE26" w14:textId="2F14963F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FE4B05" w14:textId="77777777" w:rsidR="00DC5931" w:rsidRPr="002759E0" w:rsidRDefault="00DC5931" w:rsidP="00DC59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90BE0C" w14:textId="0B475C3D" w:rsidR="00DC5931" w:rsidRPr="002759E0" w:rsidRDefault="006D00C9" w:rsidP="00DC593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DD7A8A2" w14:textId="7777777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56D0C5F" w14:textId="7777777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8050DB" w14:textId="606159D2" w:rsidR="00DC5931" w:rsidRPr="002759E0" w:rsidRDefault="00DC5931" w:rsidP="00DC593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6D00C9"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CAAD22D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4DE269" w14:textId="0460E1CA" w:rsidR="00DC5931" w:rsidRPr="002759E0" w:rsidRDefault="00DC5931" w:rsidP="00DC593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6D00C9"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6F3BCB8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9BD23B" w14:textId="3FE1C5D9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DD1725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CDCDFD" w14:textId="4A6EC126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646450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691F36" w14:textId="52C04A2D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EDF45C3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6844073" w14:textId="56587ACE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6A4C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05FBC60" w14:textId="3710B469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CA95C1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DDFCFA5" w14:textId="2F83BBFC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2DF889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A46289" w14:textId="73638FE2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64CF2E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6CCE09" w14:textId="24A62E80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DC5931" w:rsidRPr="002759E0" w14:paraId="14C38BA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88C3368" w14:textId="77777777" w:rsidR="00DC5931" w:rsidRPr="002759E0" w:rsidRDefault="00DC5931" w:rsidP="00DC593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359D0801" w14:textId="66ACF173" w:rsidR="00DC5931" w:rsidRPr="002759E0" w:rsidRDefault="006D00C9" w:rsidP="00DC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6448E581" w14:textId="7777777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B996938" w14:textId="0ACBCC33" w:rsidR="00DC5931" w:rsidRPr="002759E0" w:rsidRDefault="006D00C9" w:rsidP="00DC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27665DA4" w14:textId="18798F0C" w:rsidR="00DC5931" w:rsidRPr="002759E0" w:rsidRDefault="006D00C9" w:rsidP="00DC593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1D231D52" w14:textId="7511F59C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72883DD" w14:textId="77777777" w:rsidR="00DC5931" w:rsidRPr="002759E0" w:rsidRDefault="00DC5931" w:rsidP="00DC59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857B484" w14:textId="41CA39D0" w:rsidR="00DC5931" w:rsidRPr="002759E0" w:rsidRDefault="006D00C9" w:rsidP="00DC593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77B4EFC3" w14:textId="7777777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35EF470" w14:textId="77777777" w:rsidR="00DC5931" w:rsidRPr="002759E0" w:rsidRDefault="00DC5931" w:rsidP="00DC59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D45C68" w14:textId="2735EC8C" w:rsidR="00DC5931" w:rsidRPr="002759E0" w:rsidRDefault="006D00C9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9E9D507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9E3FD1" w14:textId="248DE1F7" w:rsidR="00DC5931" w:rsidRPr="002759E0" w:rsidRDefault="006D00C9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402F955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242BDC" w14:textId="7ED3E787" w:rsidR="00DC5931" w:rsidRPr="002759E0" w:rsidRDefault="00DC5931" w:rsidP="00DC59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43B38C09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100B70" w14:textId="322F4021" w:rsidR="00DC5931" w:rsidRPr="002759E0" w:rsidRDefault="006D00C9" w:rsidP="00DC59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4939D2F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01D138" w14:textId="5F0FC2DB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6C40D36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A3BAF79" w14:textId="5A4C3B0B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B384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3E7A6A" w14:textId="2A90326F" w:rsidR="00DC5931" w:rsidRPr="002759E0" w:rsidRDefault="00DC5931" w:rsidP="00DC59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5DEAF578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9D7E8F1" w14:textId="1CC5A536" w:rsidR="00DC5931" w:rsidRPr="002759E0" w:rsidRDefault="006D00C9" w:rsidP="00DC59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B10320E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5D0806" w14:textId="3AEE2DCA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70985DB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60D476" w14:textId="3026E0E3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DC5931" w:rsidRPr="002759E0" w14:paraId="2CBE2DC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2CD18F3D" w14:textId="77777777" w:rsidR="00DC5931" w:rsidRPr="002759E0" w:rsidRDefault="00DC5931" w:rsidP="00DC5931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7E70DD84" w14:textId="29C2A66B" w:rsidR="00DC5931" w:rsidRPr="002759E0" w:rsidRDefault="006D00C9" w:rsidP="00DC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AEF004C" w14:textId="7777777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DEB3A73" w14:textId="1355CD2B" w:rsidR="00DC5931" w:rsidRPr="002759E0" w:rsidRDefault="006D00C9" w:rsidP="00DC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542E3B9F" w14:textId="7E6EAAAE" w:rsidR="00DC5931" w:rsidRPr="002759E0" w:rsidRDefault="006D00C9" w:rsidP="00DC593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0CB2278B" w14:textId="51FC4A06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9A3BEBD" w14:textId="77777777" w:rsidR="00DC5931" w:rsidRPr="002759E0" w:rsidRDefault="00DC5931" w:rsidP="00DC59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D917D4" w14:textId="138EB4F2" w:rsidR="00DC5931" w:rsidRPr="002759E0" w:rsidRDefault="006D00C9" w:rsidP="00DC593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6873D836" w14:textId="7777777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F3A724C" w14:textId="77777777" w:rsidR="00DC5931" w:rsidRPr="002759E0" w:rsidRDefault="00DC5931" w:rsidP="00DC59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3FAFEA" w14:textId="38BC2D89" w:rsidR="00DC5931" w:rsidRPr="002759E0" w:rsidRDefault="006D00C9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64C89D5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50AAD0" w14:textId="576D584C" w:rsidR="00DC5931" w:rsidRPr="002759E0" w:rsidRDefault="006D00C9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2EB5BFC3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8A5949" w14:textId="464FCC73" w:rsidR="00DC5931" w:rsidRPr="002759E0" w:rsidRDefault="00DC5931" w:rsidP="00DC59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177</w:t>
            </w:r>
          </w:p>
        </w:tc>
        <w:tc>
          <w:tcPr>
            <w:tcW w:w="180" w:type="dxa"/>
            <w:shd w:val="clear" w:color="auto" w:fill="auto"/>
          </w:tcPr>
          <w:p w14:paraId="0F8FF6E7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FFA3EF" w14:textId="7E8BE386" w:rsidR="00DC5931" w:rsidRPr="002759E0" w:rsidRDefault="006D00C9" w:rsidP="00DC59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0A40BB27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588AE7" w14:textId="7B7921C5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FD5A18E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1A36BC7" w14:textId="49EACB72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6A64B2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DA5CB5F" w14:textId="0AB0D06E" w:rsidR="00DC5931" w:rsidRPr="002759E0" w:rsidRDefault="00DC5931" w:rsidP="00DC59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177</w:t>
            </w:r>
          </w:p>
        </w:tc>
        <w:tc>
          <w:tcPr>
            <w:tcW w:w="180" w:type="dxa"/>
            <w:shd w:val="clear" w:color="auto" w:fill="auto"/>
          </w:tcPr>
          <w:p w14:paraId="7C77B2A8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70DCB3F" w14:textId="5D46DE0E" w:rsidR="00DC5931" w:rsidRPr="002759E0" w:rsidRDefault="006D00C9" w:rsidP="00DC59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073AFF3D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5E8858" w14:textId="579EB312" w:rsidR="00DC5931" w:rsidRPr="002759E0" w:rsidRDefault="006D00C9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2EA19939" w14:textId="77777777" w:rsidR="00DC5931" w:rsidRPr="002759E0" w:rsidRDefault="00DC5931" w:rsidP="00DC593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7FDFED" w14:textId="1218A697" w:rsidR="00DC5931" w:rsidRPr="002759E0" w:rsidRDefault="00DC5931" w:rsidP="00DC59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072FB5D4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5EB07C3" w14:textId="729861FA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14958541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725D80B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1DDF823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851DE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CD8C977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B58397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5861BE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4E899D2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61FCA1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25A98C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E6197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6C514E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78246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1A7CF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398E0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0ADBD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A0A88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6D8886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31B5BD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B9F14CE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EE0A8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17129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12F7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8F7487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A4D63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BA46DC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43D21B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843415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C4D63" w:rsidRPr="002759E0" w14:paraId="21414D5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6EE6131" w14:textId="505BC87A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B426D5" w:rsidRPr="002759E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21355FD" w14:textId="163EC6C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AD6A5CC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7A3699D" w14:textId="2AA24D19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43177218" w14:textId="1FA2B9B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7580D630" w14:textId="511F0D2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AA5D69D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272384" w14:textId="7299746B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38A8108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84CFF8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2B428B" w14:textId="22E72C4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BA4CC7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443EA7" w14:textId="2B6CEA7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124759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BF20E8" w14:textId="3D3FB9E9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55E270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0CA4C5" w14:textId="030A0EED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0819CFE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492BC0" w14:textId="711171D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F20615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843BC86" w14:textId="3EE1EBA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A419B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7ACAA2" w14:textId="6B2E59AA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7CBC843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7280F62" w14:textId="62446215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06E31CD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D514DA" w14:textId="0D2081F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8DDF5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BEC967" w14:textId="7632D55A" w:rsidR="00CC4D63" w:rsidRPr="002759E0" w:rsidRDefault="00CC4D63" w:rsidP="00CC4D6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444C6F20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61418D33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2AD2C202" w14:textId="15B485A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7269907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6D7A827" w14:textId="74E42DAF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2A5ABD4E" w14:textId="266E9BD1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761D2AB5" w14:textId="21733B1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7FC45A2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40836A4" w14:textId="01AAF0B8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4A24DC70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3298AA2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B82970" w14:textId="240D7E69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31A9D9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1B48B1" w14:textId="774B3B7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4C0B50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ED716E" w14:textId="792250C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812</w:t>
            </w:r>
          </w:p>
        </w:tc>
        <w:tc>
          <w:tcPr>
            <w:tcW w:w="180" w:type="dxa"/>
            <w:shd w:val="clear" w:color="auto" w:fill="auto"/>
          </w:tcPr>
          <w:p w14:paraId="5325896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1481B1" w14:textId="4F58141E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  <w:tc>
          <w:tcPr>
            <w:tcW w:w="180" w:type="dxa"/>
            <w:shd w:val="clear" w:color="auto" w:fill="auto"/>
          </w:tcPr>
          <w:p w14:paraId="47C03E4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217DD0" w14:textId="4548EE8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E4567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2D74059" w14:textId="3CA3730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CC53A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B0EAED" w14:textId="6B19BAEC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812</w:t>
            </w:r>
          </w:p>
        </w:tc>
        <w:tc>
          <w:tcPr>
            <w:tcW w:w="180" w:type="dxa"/>
            <w:shd w:val="clear" w:color="auto" w:fill="auto"/>
          </w:tcPr>
          <w:p w14:paraId="0931831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B7E6F35" w14:textId="40D3E2F5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820</w:t>
            </w:r>
          </w:p>
        </w:tc>
        <w:tc>
          <w:tcPr>
            <w:tcW w:w="180" w:type="dxa"/>
            <w:shd w:val="clear" w:color="auto" w:fill="auto"/>
          </w:tcPr>
          <w:p w14:paraId="4C7D0F0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B68A62" w14:textId="028E1B9C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289</w:t>
            </w:r>
          </w:p>
        </w:tc>
        <w:tc>
          <w:tcPr>
            <w:tcW w:w="182" w:type="dxa"/>
            <w:shd w:val="clear" w:color="auto" w:fill="auto"/>
          </w:tcPr>
          <w:p w14:paraId="19E7C1B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FE994F" w14:textId="438C9EEB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307</w:t>
            </w:r>
          </w:p>
        </w:tc>
      </w:tr>
      <w:tr w:rsidR="00CC4D63" w:rsidRPr="002759E0" w14:paraId="33B9218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34FE92E" w14:textId="77777777" w:rsidR="00CC4D63" w:rsidRPr="002759E0" w:rsidRDefault="00CC4D63" w:rsidP="00CC4D63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BB15948" w14:textId="24493691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DBB1B9E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E1F24A2" w14:textId="6B1359DE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540" w:type="dxa"/>
            <w:shd w:val="clear" w:color="auto" w:fill="auto"/>
          </w:tcPr>
          <w:p w14:paraId="6BCD4972" w14:textId="6936EED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3D877826" w14:textId="0D1239DA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192CA3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D23319" w14:textId="6840515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510"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53FEFD4E" w14:textId="46817BEE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8486E2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B6BFB0" w14:textId="7B50EB4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14</w:t>
            </w:r>
          </w:p>
        </w:tc>
        <w:tc>
          <w:tcPr>
            <w:tcW w:w="180" w:type="dxa"/>
            <w:shd w:val="clear" w:color="auto" w:fill="auto"/>
          </w:tcPr>
          <w:p w14:paraId="36E47D9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385C3" w14:textId="309F5F14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14</w:t>
            </w:r>
          </w:p>
        </w:tc>
        <w:tc>
          <w:tcPr>
            <w:tcW w:w="180" w:type="dxa"/>
            <w:shd w:val="clear" w:color="auto" w:fill="auto"/>
          </w:tcPr>
          <w:p w14:paraId="601F7D9A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226F36" w14:textId="02082114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B11448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7EEE0B" w14:textId="7C135D2D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07F17A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BA4A3D" w14:textId="7A47778E" w:rsidR="00CC4D63" w:rsidRPr="002759E0" w:rsidRDefault="00CC4D63" w:rsidP="00CC4D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(4)</w:t>
            </w:r>
          </w:p>
        </w:tc>
        <w:tc>
          <w:tcPr>
            <w:tcW w:w="182" w:type="dxa"/>
            <w:shd w:val="clear" w:color="auto" w:fill="auto"/>
          </w:tcPr>
          <w:p w14:paraId="23BEDC5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C175802" w14:textId="18CD4BD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(4)</w:t>
            </w:r>
          </w:p>
        </w:tc>
        <w:tc>
          <w:tcPr>
            <w:tcW w:w="180" w:type="dxa"/>
            <w:shd w:val="clear" w:color="auto" w:fill="auto"/>
          </w:tcPr>
          <w:p w14:paraId="5698283B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4C41AB" w14:textId="5524DBB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7FF59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5FE8698" w14:textId="03CE26E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7E20A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B8742C" w14:textId="7DC18041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C4DA85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3F9162" w14:textId="2C1E88B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1D203297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604862CE" w14:textId="77777777" w:rsidR="00CC4D63" w:rsidRPr="002759E0" w:rsidRDefault="00CC4D63" w:rsidP="00CC4D6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จีเท็ค เทคโนโลยี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5403511A" w14:textId="42ACDAEE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1E4B2B3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4C68001" w14:textId="4D8627CC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0E296CB9" w14:textId="330817B5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63CBE2F" w14:textId="78213AD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3590E21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7FE7E5" w14:textId="18C0B63E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27F02937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369E179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FBA52A" w14:textId="6EEA2F1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03FC1DA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0AE1B0" w14:textId="60E65774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0E81227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13D6B9" w14:textId="1B25E43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1201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9FF7A" w14:textId="5786E55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2AF0B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609C6E" w14:textId="6F4C572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5DF18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0082336" w14:textId="1963E6E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3B8D8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B2709B" w14:textId="020D7ED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6C0A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8689D8E" w14:textId="0275A0E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712BD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AC06D0" w14:textId="036235C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28E317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0C0B74" w14:textId="2EAF7D6D" w:rsidR="00CC4D63" w:rsidRPr="002759E0" w:rsidRDefault="00CC4D63" w:rsidP="00CC4D63">
            <w:pPr>
              <w:pStyle w:val="acctfourfigures"/>
              <w:tabs>
                <w:tab w:val="clear" w:pos="765"/>
                <w:tab w:val="left" w:pos="283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5DE3121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7418F56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2924D732" w14:textId="35AA3AD4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56063D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DE41928" w14:textId="2D28AC1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12A607C0" w14:textId="6C72494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0683F9AA" w14:textId="275E071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0DA8FB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185DD4" w14:textId="2679223B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7CD47424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D787918" w14:textId="77777777" w:rsidR="00CC4D63" w:rsidRPr="002759E0" w:rsidRDefault="00CC4D63" w:rsidP="00CC4D63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CA7CD7" w14:textId="7E9D85F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02405F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05C7F9" w14:textId="085F013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5D55CD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58A072" w14:textId="66A1B4D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040FE93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71C3FB" w14:textId="13F0BF93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3478637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8C28F1" w14:textId="5EB7B99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0B6A2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F5759A" w14:textId="6820AE5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AD575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FC2F2C" w14:textId="51F33E6F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25AA75E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77A5E10" w14:textId="08174862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4C774D4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DD5360" w14:textId="69B6BA6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D4398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AFDDF7" w14:textId="100C4EC1" w:rsidR="00CC4D63" w:rsidRPr="002759E0" w:rsidRDefault="00CC4D63" w:rsidP="00CC4D63">
            <w:pPr>
              <w:pStyle w:val="acctfourfigures"/>
              <w:tabs>
                <w:tab w:val="clear" w:pos="765"/>
                <w:tab w:val="left" w:pos="31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4E18CE3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1AD354A" w14:textId="0B3C3F6E" w:rsidR="00CC4D63" w:rsidRPr="002759E0" w:rsidRDefault="00CC4D63" w:rsidP="00CC4D6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5CE22103" w14:textId="00BBA0F3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A1954B7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8D3EE82" w14:textId="66E4D6CF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571DF00" w14:textId="2767B373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1C84BA73" w14:textId="22BAC64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AF19124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059D0DF" w14:textId="7F679356" w:rsidR="00CC4D63" w:rsidRPr="002759E0" w:rsidRDefault="00CC4D63" w:rsidP="00CC4D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0AEB6BA" w14:textId="7B5A5C39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A4F4DC" w14:textId="77777777" w:rsidR="00CC4D63" w:rsidRPr="002759E0" w:rsidRDefault="00CC4D63" w:rsidP="00CC4D63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5255FE" w14:textId="138AAD4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9B9C25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619856" w14:textId="522F2012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1E0A7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833372" w14:textId="70381C55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595E3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7FB6CC" w14:textId="4CF9F97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949C0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31C1C9" w14:textId="7FC417B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CE3F35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FFA4637" w14:textId="20CFB761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4730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9D1B6C" w14:textId="0E15872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531D63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3F345CF" w14:textId="4517DEE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9E38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2A76E7" w14:textId="3FD0544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A2052F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1C69EF" w14:textId="2247BB6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69E637C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2B0FAA57" w14:textId="77777777" w:rsidR="00CC4D63" w:rsidRPr="002759E0" w:rsidRDefault="00CC4D63" w:rsidP="00CC4D63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13069976" w14:textId="5B10996D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7F39ECC6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C3D6EE0" w14:textId="317B10B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0BD36676" w14:textId="597582B8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480E83AD" w14:textId="51E45CA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FDE5046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BA71C2" w14:textId="78D2CE70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11AB01B6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86D5B9C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606E3A" w14:textId="6AEFC361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C7178E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37AA28" w14:textId="7E447C78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A87869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432253" w14:textId="2D7D327D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688B17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0D81AA" w14:textId="33556526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23449C6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AFF03E0" w14:textId="74D9DE82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444852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43B4649C" w14:textId="5B70D37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8486C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933F695" w14:textId="6185A20A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69878E1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061F726" w14:textId="4459DDB1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19531F8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ED7D20" w14:textId="606F00B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5E5EA8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61FAFB" w14:textId="5F706A07" w:rsidR="00CC4D63" w:rsidRPr="002759E0" w:rsidRDefault="00CC4D63" w:rsidP="00CC4D63">
            <w:pPr>
              <w:pStyle w:val="acctfourfigures"/>
              <w:tabs>
                <w:tab w:val="clear" w:pos="765"/>
                <w:tab w:val="left" w:pos="300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107722EA" w14:textId="77777777" w:rsidTr="00B61FF5">
        <w:trPr>
          <w:cantSplit/>
          <w:trHeight w:val="290"/>
        </w:trPr>
        <w:tc>
          <w:tcPr>
            <w:tcW w:w="3149" w:type="dxa"/>
            <w:shd w:val="clear" w:color="auto" w:fill="auto"/>
          </w:tcPr>
          <w:p w14:paraId="3FF71A99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5C42DBC" w14:textId="17E67561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21B4A1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F5D7B9" w14:textId="35C01F31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2161DB15" w14:textId="61D8881D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21E664E" w14:textId="14E1019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347A896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1B4BB3" w14:textId="27368F45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533D74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0D5F8E2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B9E43F" w14:textId="403B55B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5761F2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96D676" w14:textId="1B135F5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8AE7A4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950686" w14:textId="18E0EC0E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482826A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EFA87" w14:textId="0F05E823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21BDF98B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01AFD93" w14:textId="653A0DC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7EAD17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74C35080" w14:textId="321A1811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F4362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CE9FE1" w14:textId="29BDF2DF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73D8648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F95C7E4" w14:textId="5BDD4B0C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402253D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F81D8C" w14:textId="0864EB7B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182" w:type="dxa"/>
            <w:shd w:val="clear" w:color="auto" w:fill="auto"/>
          </w:tcPr>
          <w:p w14:paraId="6C92830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B8ED5F" w14:textId="47854B5B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CC4D63" w:rsidRPr="002759E0" w14:paraId="4A133F5A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58336D6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55DB82B0" w14:textId="46E8C44E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13176B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1A385EC" w14:textId="5A962302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395580DB" w14:textId="1B5196B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203D2E66" w14:textId="4FC8FCF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629B48D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007996" w14:textId="75D80DB6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52454CB4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79C6DBB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2A7EB1" w14:textId="78682848" w:rsidR="00CC4D63" w:rsidRPr="002759E0" w:rsidRDefault="00CC4D63" w:rsidP="00CC4D63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ab/>
              <w:t>15</w:t>
            </w:r>
          </w:p>
        </w:tc>
        <w:tc>
          <w:tcPr>
            <w:tcW w:w="180" w:type="dxa"/>
            <w:shd w:val="clear" w:color="auto" w:fill="auto"/>
          </w:tcPr>
          <w:p w14:paraId="144B2B6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CC3BB3" w14:textId="42D67C10" w:rsidR="00CC4D63" w:rsidRPr="002759E0" w:rsidRDefault="00CC4D63" w:rsidP="00CC4D63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ab/>
              <w:t>15</w:t>
            </w:r>
          </w:p>
        </w:tc>
        <w:tc>
          <w:tcPr>
            <w:tcW w:w="180" w:type="dxa"/>
            <w:shd w:val="clear" w:color="auto" w:fill="auto"/>
          </w:tcPr>
          <w:p w14:paraId="101B077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FB087E" w14:textId="4D2CA7A6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481D1E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5EFFDC" w14:textId="6EDCEE23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5E8A6C8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71FCBC" w14:textId="7F302C9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2F9B10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008652E" w14:textId="3A2F5A7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E6C2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28EBB7" w14:textId="66409121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13E79E9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7BB581A" w14:textId="5B155C73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292FAA1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D53F4" w14:textId="5BAD1BDE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42AA8D6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00B457" w14:textId="5BFC48F2" w:rsidR="00CC4D63" w:rsidRPr="002759E0" w:rsidRDefault="00CC4D63" w:rsidP="00CC4D6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CC4D63" w:rsidRPr="002759E0" w14:paraId="4A0CD4C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A0D0912" w14:textId="1A5A33FE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121F797" w14:textId="0967C994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F24460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D9F6324" w14:textId="57CC2D1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46AB4BCC" w14:textId="535825DE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487A448" w14:textId="36EB501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B62975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615C66" w14:textId="321F8CC1" w:rsidR="00CC4D63" w:rsidRPr="002759E0" w:rsidRDefault="00CC4D63" w:rsidP="00CC4D63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F22884C" w14:textId="57A242D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D3C43E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1C6972" w14:textId="64D8F3C5" w:rsidR="00CC4D63" w:rsidRPr="002759E0" w:rsidRDefault="00CC4D63" w:rsidP="00CC4D63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2061C0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6EC5D6" w14:textId="17801CFF" w:rsidR="00CC4D63" w:rsidRPr="002759E0" w:rsidRDefault="00CC4D63" w:rsidP="00CC4D63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A8758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B1FDF6" w14:textId="312BA491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687D2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959F73" w14:textId="0E28B1D4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2E2A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8E25BD" w14:textId="28845C5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44AB44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0F2E1DB" w14:textId="78D800F2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F752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CD8CBF" w14:textId="454FFA94" w:rsidR="00CC4D63" w:rsidRPr="002759E0" w:rsidRDefault="00CC4D63" w:rsidP="00CC4D63">
            <w:pPr>
              <w:pStyle w:val="acctfourfigures"/>
              <w:tabs>
                <w:tab w:val="clear" w:pos="765"/>
                <w:tab w:val="left" w:pos="230"/>
                <w:tab w:val="left" w:pos="330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9D245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8893811" w14:textId="189862D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38AFB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0B969D4" w14:textId="25CEDC4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9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41DB0E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21851F5" w14:textId="3E510DCA" w:rsidR="00CC4D63" w:rsidRPr="002759E0" w:rsidRDefault="00CC4D63" w:rsidP="00CC4D63">
            <w:pPr>
              <w:pStyle w:val="acctfourfigures"/>
              <w:tabs>
                <w:tab w:val="clear" w:pos="765"/>
                <w:tab w:val="decimal" w:pos="112"/>
                <w:tab w:val="left" w:pos="294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0CD2F18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F72400D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3D102331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F22DAE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735A4EA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00497A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3A91B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44410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5E3F0F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9FA3FF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6341EE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E52E9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3821C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73C1F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57DF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1F61D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FA97B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9BB41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593B1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3D9012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6CCAF6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5729482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803C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976179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734F4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CB5075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E7AFC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4F6C5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7FB1F0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E2A4A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C4D63" w:rsidRPr="002759E0" w14:paraId="4D448574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388D2F7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0311F812" w14:textId="6D55A84B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3666FB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D829D4" w14:textId="78D8C362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5EC987E6" w14:textId="2F6232A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746F7352" w14:textId="640369A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2A7F8C9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003BB8" w14:textId="02D0649F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70FFCFB1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0CFAEF1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770DEB" w14:textId="737CAB4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45DDD5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004A50" w14:textId="37FB8B9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662FA96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82425C" w14:textId="680AF55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1938A5E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407624" w14:textId="625A5DF8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1D010EE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A5AD3A" w14:textId="3D29F6A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F366D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6BCCE46" w14:textId="23F8631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42258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A76F0E" w14:textId="769A6854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4A5C6E5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700C136" w14:textId="3E385E2A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53011FC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2C724D" w14:textId="1A66D352" w:rsidR="00CC4D63" w:rsidRPr="002759E0" w:rsidRDefault="00CC4D63" w:rsidP="00CC4D63">
            <w:pPr>
              <w:pStyle w:val="acctfourfigures"/>
              <w:tabs>
                <w:tab w:val="clear" w:pos="765"/>
                <w:tab w:val="left" w:pos="4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29D47B" w14:textId="77777777" w:rsidR="00CC4D63" w:rsidRPr="002759E0" w:rsidRDefault="00CC4D63" w:rsidP="00CC4D6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C94ABA" w14:textId="357E839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396401BD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8C0A2B5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12EE559" w14:textId="0F0D332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F21813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367EF61" w14:textId="50626046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35573D7F" w14:textId="1DD00146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Pr="002759E0">
              <w:rPr>
                <w:rFonts w:asciiTheme="majorBidi" w:hAnsiTheme="majorBidi" w:cstheme="majorBidi"/>
                <w:szCs w:val="22"/>
              </w:rPr>
              <w:t>,</w:t>
            </w: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EDF0222" w14:textId="717338A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C61B9C0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C1FEE10" w14:textId="1F1CA8AD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Pr="002759E0">
              <w:rPr>
                <w:rFonts w:asciiTheme="majorBidi" w:hAnsiTheme="majorBidi" w:cstheme="majorBidi"/>
                <w:szCs w:val="22"/>
              </w:rPr>
              <w:t>,</w:t>
            </w: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FFCCAA1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FF67522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F84988" w14:textId="0F5BBEE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6C29B86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933024" w14:textId="7A590D6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4AA92E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D22F6A" w14:textId="2282FD2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1,51</w:t>
            </w:r>
            <w:r w:rsidRPr="002759E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071AF4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5E125B" w14:textId="62EE46F5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1,698</w:t>
            </w:r>
          </w:p>
        </w:tc>
        <w:tc>
          <w:tcPr>
            <w:tcW w:w="180" w:type="dxa"/>
            <w:shd w:val="clear" w:color="auto" w:fill="auto"/>
          </w:tcPr>
          <w:p w14:paraId="47F3058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28C50E" w14:textId="0DE89F18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41C8F8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6BB78B9" w14:textId="4789DD72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13380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5886A9" w14:textId="411B96B3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1,51</w:t>
            </w:r>
            <w:r w:rsidRPr="002759E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432C46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AA4A5E9" w14:textId="2C3F88E1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1,698</w:t>
            </w:r>
          </w:p>
        </w:tc>
        <w:tc>
          <w:tcPr>
            <w:tcW w:w="180" w:type="dxa"/>
            <w:shd w:val="clear" w:color="auto" w:fill="auto"/>
          </w:tcPr>
          <w:p w14:paraId="497DD25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FAD5ED" w14:textId="35DD8352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182" w:type="dxa"/>
            <w:shd w:val="clear" w:color="auto" w:fill="auto"/>
          </w:tcPr>
          <w:p w14:paraId="03EDD72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63453C" w14:textId="05BB207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5EA180BB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CA37B90" w14:textId="5DA4B573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36C81D3A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1612B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D8A564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D4D959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46FA3E8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EFD905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165513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6E94787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69E7C0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EC8532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BE9DD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BA104D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1059F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57A26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FE559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2715B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9EC3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680426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C73FD8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8D2B23D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0C81A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D61BE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F8ACD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70C1BD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9599A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3416C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D5B717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1BD40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C4D63" w:rsidRPr="002759E0" w14:paraId="1BC48BDF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4D479B2" w14:textId="12D1DD3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164D93DC" w14:textId="182031B1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92E0B8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67C30A0" w14:textId="261F1B4F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55623F05" w14:textId="12676E88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351874F0" w14:textId="2508202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64AF807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19DA0C" w14:textId="43C6AD0C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4BCEA5FF" w14:textId="37E96B4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1C304D9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9DD12C" w14:textId="10C4FB9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5E6E64B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1BAC1B" w14:textId="6FF50BF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5CA674E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FADBD" w14:textId="26DA39AA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819141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25581B" w14:textId="1CE2E456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74B1C6C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24426B" w14:textId="475E65D9" w:rsidR="00CC4D63" w:rsidRPr="002759E0" w:rsidRDefault="00CC4D63" w:rsidP="00CC4D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(9)</w:t>
            </w:r>
          </w:p>
        </w:tc>
        <w:tc>
          <w:tcPr>
            <w:tcW w:w="182" w:type="dxa"/>
            <w:shd w:val="clear" w:color="auto" w:fill="auto"/>
          </w:tcPr>
          <w:p w14:paraId="0114F9A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CB991DF" w14:textId="0B760EED" w:rsidR="00CC4D63" w:rsidRPr="002759E0" w:rsidRDefault="00CC4D63" w:rsidP="00CC4D6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14:paraId="161DDF9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316B4ED" w14:textId="4B274C73" w:rsidR="00CC4D63" w:rsidRPr="002759E0" w:rsidRDefault="00CC4D63" w:rsidP="00CC4D63">
            <w:pPr>
              <w:pStyle w:val="acctfourfigures"/>
              <w:tabs>
                <w:tab w:val="clear" w:pos="765"/>
                <w:tab w:val="left" w:pos="330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27B1D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2DF519A" w14:textId="3DACB404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4A48B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D4E1DD" w14:textId="2582C7EF" w:rsidR="00CC4D63" w:rsidRPr="002759E0" w:rsidRDefault="00CC4D63" w:rsidP="00CC4D63">
            <w:pPr>
              <w:pStyle w:val="acctfourfigures"/>
              <w:tabs>
                <w:tab w:val="clear" w:pos="765"/>
                <w:tab w:val="left" w:pos="320"/>
                <w:tab w:val="left" w:pos="4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9E98A0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6188A9" w14:textId="253CE46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7EEAE4A6" w14:textId="77777777" w:rsidTr="009558B2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26B8142E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CC4D63" w:rsidRPr="002759E0" w14:paraId="4D72D091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452C080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45AF9C48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7D0B4F5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EEDC7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78CE62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6611A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BF0E73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9A3E21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4E1E21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4E69CED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E1EE7C4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32AE48D5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32CEC51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C4D63" w:rsidRPr="002759E0" w14:paraId="07D8CFDB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48B82F28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CF5DB42" w14:textId="77777777" w:rsidR="00CC4D63" w:rsidRPr="002759E0" w:rsidDel="00685444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EE968FD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3B6D8EF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512B0DC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6917CFE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1906F11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D01D351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A1492BB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424DF4A3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43AEEFD9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2934417C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4C0E9DE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CC4D63" w:rsidRPr="002759E0" w14:paraId="2214D6E9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23AAAEBF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5FE92FA" w14:textId="3D529698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259667F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ABE02A1" w14:textId="48B8DCE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77DB4B" w14:textId="5191411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F2488F1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A63DFA" w14:textId="3897F441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FA44AA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D1CB28" w14:textId="76666BD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76B7E20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D234C4" w14:textId="38E916B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83F245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60D41F" w14:textId="50BE4DD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2B698E8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14C87B" w14:textId="7B4F68A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25C0C7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57461D" w14:textId="3EF91358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6F299D4D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A8479DA" w14:textId="4FFBC47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374362C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326509" w14:textId="0BB2C91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B5AC8D6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4D786EC" w14:textId="71F25F44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7B5FC2A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BB8658" w14:textId="2BA762F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6C1D933E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A690FB" w14:textId="6CB9DF9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</w:tr>
      <w:tr w:rsidR="00CC4D63" w:rsidRPr="002759E0" w14:paraId="6DBC0DB1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14856770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CDDEF67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14:paraId="493639B4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0508ED3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8405B9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CDC7893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10A8EAC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102C48" w14:textId="77777777" w:rsidR="00CC4D63" w:rsidRPr="002759E0" w:rsidRDefault="00CC4D63" w:rsidP="00CC4D63">
            <w:pPr>
              <w:pStyle w:val="a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707FB127" w14:textId="77777777" w:rsidR="00CC4D63" w:rsidRPr="002759E0" w:rsidRDefault="00CC4D63" w:rsidP="00CC4D6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CC4D63" w:rsidRPr="002759E0" w14:paraId="3DCED751" w14:textId="77777777" w:rsidTr="00B61FF5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62662820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41E31F7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6F7825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7060EBBF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40E317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54C7FD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C891E8F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63222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9E28A0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89800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0863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529123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ACB11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132CA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A4E65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E24C7F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17D89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1DE24B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32D83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039EADF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984EF1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BD42F3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23911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D81156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C1F4DF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7FFABA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6980E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6883308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EA7D1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CC4D63" w:rsidRPr="002759E0" w14:paraId="461090D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D5211F8" w14:textId="4EE4C0A3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50885F03" w14:textId="38BF1CEF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left="-344" w:right="-3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B1E31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5628E07" w14:textId="0B4B6AC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20EF68C1" w14:textId="3DC934F1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B926F29" w14:textId="5F7EF6F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BF3077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0B32464" w14:textId="18BF51BD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0387DE08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E5D9A3F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32559" w14:textId="222A259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ECA59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997F06" w14:textId="672A6F2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5AAFBF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913D6B" w14:textId="3F427166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EE3A6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42E65F" w14:textId="3629C94E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C8C8E6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3FA843" w14:textId="38515DE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26D79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8" w:type="dxa"/>
            <w:shd w:val="clear" w:color="auto" w:fill="auto"/>
          </w:tcPr>
          <w:p w14:paraId="7D28F5F2" w14:textId="53B68352" w:rsidR="00CC4D63" w:rsidRPr="002759E0" w:rsidRDefault="00CC4D63" w:rsidP="00CC4D63">
            <w:pPr>
              <w:pStyle w:val="acctfourfigures"/>
              <w:tabs>
                <w:tab w:val="clear" w:pos="765"/>
                <w:tab w:val="decimal" w:pos="29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70330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63A0E4" w14:textId="334FE899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0078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72CD5819" w14:textId="6EF55FC9" w:rsidR="00CC4D63" w:rsidRPr="002759E0" w:rsidRDefault="00CC4D63" w:rsidP="00CC4D63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AB9AEA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6EAC10" w14:textId="2AD75DA0" w:rsidR="00CC4D63" w:rsidRPr="002759E0" w:rsidRDefault="00CC4D63" w:rsidP="00CC4D63">
            <w:pPr>
              <w:pStyle w:val="acctfourfigures"/>
              <w:tabs>
                <w:tab w:val="clear" w:pos="765"/>
                <w:tab w:val="left" w:pos="320"/>
                <w:tab w:val="left" w:pos="4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0CBC8C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E1D0B5" w14:textId="21DF1B1F" w:rsidR="00CC4D63" w:rsidRPr="002759E0" w:rsidRDefault="00CC4D63" w:rsidP="00CC4D63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-</w:t>
            </w:r>
          </w:p>
        </w:tc>
      </w:tr>
      <w:tr w:rsidR="00CC4D63" w:rsidRPr="002759E0" w14:paraId="56A99AF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0043C626" w14:textId="42A12C74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43155C46" w14:textId="4641466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left="-344" w:right="-3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81B35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C8C9AB" w14:textId="196EAF21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ED9B82" w14:textId="62F2D8A9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73A3C5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5E725D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5643A8" w14:textId="0325F9F5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6E7733" w14:textId="6A34B58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DF99FA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22B302" w14:textId="34F65C0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3A2D7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F00579" w14:textId="5901CBD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0EF6D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20173B" w14:textId="5B43F458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2801B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D65D57" w14:textId="328CB68C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C78B4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35FC61" w14:textId="0771C48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91FDED1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8" w:type="dxa"/>
            <w:shd w:val="clear" w:color="auto" w:fill="auto"/>
          </w:tcPr>
          <w:p w14:paraId="06B3E001" w14:textId="65C3110B" w:rsidR="00CC4D63" w:rsidRPr="002759E0" w:rsidRDefault="00CC4D63" w:rsidP="00CC4D63">
            <w:pPr>
              <w:pStyle w:val="acctfourfigures"/>
              <w:tabs>
                <w:tab w:val="clear" w:pos="765"/>
                <w:tab w:val="decimal" w:pos="29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A5454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608AFF" w14:textId="6C35C492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C0FAF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86843D2" w14:textId="7822DAEE" w:rsidR="00CC4D63" w:rsidRPr="002759E0" w:rsidRDefault="00CC4D63" w:rsidP="00CC4D63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FEBFC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20F419A" w14:textId="0D224E4F" w:rsidR="00CC4D63" w:rsidRPr="002759E0" w:rsidRDefault="00CC4D63" w:rsidP="00CC4D63">
            <w:pPr>
              <w:pStyle w:val="acctfourfigures"/>
              <w:tabs>
                <w:tab w:val="clear" w:pos="765"/>
                <w:tab w:val="left" w:pos="320"/>
                <w:tab w:val="left" w:pos="4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E549FC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81EE8F" w14:textId="010DE54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C4D63" w:rsidRPr="002759E0" w14:paraId="75DD985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6737886A" w14:textId="7046604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(ปิดกิจการในเดือนธันวาคม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8794278" w14:textId="2563222C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left="-344" w:right="-3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F7C80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2C113CD" w14:textId="6722C60D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04216ADB" w14:textId="3C14D948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10CFCB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4707CA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202A307" w14:textId="06E082F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4A352ACB" w14:textId="6E0CEF1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4B7931F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940340" w14:textId="013DD38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4D72C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3A50C2" w14:textId="3BE97BB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0C38E8F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4EE276" w14:textId="073B53B4" w:rsidR="00CC4D63" w:rsidRPr="002759E0" w:rsidRDefault="00CC4D63" w:rsidP="00CC4D63">
            <w:pPr>
              <w:pStyle w:val="acctfourfigures"/>
              <w:tabs>
                <w:tab w:val="clear" w:pos="765"/>
                <w:tab w:val="decimal" w:pos="20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52BDA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439CF2" w14:textId="0A06DEE2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4E8B680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AE0406" w14:textId="44A14A4F" w:rsidR="00CC4D63" w:rsidRPr="002759E0" w:rsidRDefault="00CC4D63" w:rsidP="00CC4D6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4DD2482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8" w:type="dxa"/>
            <w:shd w:val="clear" w:color="auto" w:fill="auto"/>
          </w:tcPr>
          <w:p w14:paraId="72CE7042" w14:textId="7AAC9A1A" w:rsidR="00CC4D63" w:rsidRPr="002759E0" w:rsidRDefault="00CC4D63" w:rsidP="00CC4D6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(2)</w:t>
            </w:r>
          </w:p>
        </w:tc>
        <w:tc>
          <w:tcPr>
            <w:tcW w:w="180" w:type="dxa"/>
            <w:shd w:val="clear" w:color="auto" w:fill="auto"/>
          </w:tcPr>
          <w:p w14:paraId="74B5766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8D4DDF" w14:textId="4AA0DCB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F1643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29E63BB" w14:textId="1841444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64B70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FCD7270" w14:textId="1AE46CA6" w:rsidR="00CC4D63" w:rsidRPr="002759E0" w:rsidRDefault="00CC4D63" w:rsidP="00CC4D63">
            <w:pPr>
              <w:pStyle w:val="acctfourfigures"/>
              <w:tabs>
                <w:tab w:val="clear" w:pos="765"/>
                <w:tab w:val="left" w:pos="320"/>
                <w:tab w:val="left" w:pos="4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7AC11B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2FBFCA" w14:textId="4828D98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67AF8D21" w14:textId="77777777" w:rsidTr="00B61FF5">
        <w:trPr>
          <w:cantSplit/>
          <w:trHeight w:val="137"/>
        </w:trPr>
        <w:tc>
          <w:tcPr>
            <w:tcW w:w="3149" w:type="dxa"/>
            <w:shd w:val="clear" w:color="auto" w:fill="auto"/>
          </w:tcPr>
          <w:p w14:paraId="56246887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DCAE9C5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C77058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D1BF983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3FFEF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25249E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FAA7E6" w14:textId="77777777" w:rsidR="00CC4D63" w:rsidRPr="002759E0" w:rsidRDefault="00CC4D63" w:rsidP="00CC4D6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5080EF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33605D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04BDEE" w14:textId="77777777" w:rsidR="00CC4D63" w:rsidRPr="002759E0" w:rsidRDefault="00CC4D63" w:rsidP="00CC4D6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2DE6" w14:textId="30FF1B1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1,3</w:t>
            </w: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8A8B39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F4674" w14:textId="761555E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1,340</w:t>
            </w:r>
          </w:p>
        </w:tc>
        <w:tc>
          <w:tcPr>
            <w:tcW w:w="180" w:type="dxa"/>
            <w:shd w:val="clear" w:color="auto" w:fill="auto"/>
          </w:tcPr>
          <w:p w14:paraId="5E3EC7B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10084" w14:textId="72CDFA35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2,921</w:t>
            </w:r>
          </w:p>
        </w:tc>
        <w:tc>
          <w:tcPr>
            <w:tcW w:w="180" w:type="dxa"/>
            <w:shd w:val="clear" w:color="auto" w:fill="auto"/>
          </w:tcPr>
          <w:p w14:paraId="54FD888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0601" w14:textId="0324E47F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2759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135</w:t>
            </w:r>
          </w:p>
        </w:tc>
        <w:tc>
          <w:tcPr>
            <w:tcW w:w="180" w:type="dxa"/>
            <w:shd w:val="clear" w:color="auto" w:fill="auto"/>
          </w:tcPr>
          <w:p w14:paraId="542F0F1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3683C" w14:textId="4904AEAA" w:rsidR="00CC4D63" w:rsidRPr="002759E0" w:rsidRDefault="00CC4D63" w:rsidP="00CC4D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(13)</w:t>
            </w:r>
          </w:p>
        </w:tc>
        <w:tc>
          <w:tcPr>
            <w:tcW w:w="182" w:type="dxa"/>
            <w:shd w:val="clear" w:color="auto" w:fill="auto"/>
          </w:tcPr>
          <w:p w14:paraId="7CA28F13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BE79" w14:textId="7E16D06B" w:rsidR="00CC4D63" w:rsidRPr="002759E0" w:rsidRDefault="00CC4D63" w:rsidP="00CC4D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(15)</w:t>
            </w:r>
          </w:p>
        </w:tc>
        <w:tc>
          <w:tcPr>
            <w:tcW w:w="180" w:type="dxa"/>
          </w:tcPr>
          <w:p w14:paraId="5832D11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8C54D8" w14:textId="33E969E9" w:rsidR="00CC4D63" w:rsidRPr="002759E0" w:rsidRDefault="00CC4D63" w:rsidP="00CC4D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2,90</w:t>
            </w:r>
            <w:r w:rsidRPr="002759E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29FB51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14:paraId="13F400CA" w14:textId="168C1CDF" w:rsidR="00CC4D63" w:rsidRPr="002759E0" w:rsidRDefault="00CC4D63" w:rsidP="00CC4D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3,120</w:t>
            </w:r>
          </w:p>
        </w:tc>
        <w:tc>
          <w:tcPr>
            <w:tcW w:w="180" w:type="dxa"/>
          </w:tcPr>
          <w:p w14:paraId="12CF046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AE88DAE" w14:textId="02A38C1E" w:rsidR="00CC4D63" w:rsidRPr="002759E0" w:rsidRDefault="00CC4D63" w:rsidP="00CC4D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535</w:t>
            </w:r>
          </w:p>
        </w:tc>
        <w:tc>
          <w:tcPr>
            <w:tcW w:w="182" w:type="dxa"/>
          </w:tcPr>
          <w:p w14:paraId="369010C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FE0371F" w14:textId="5EDF6E1A" w:rsidR="00CC4D63" w:rsidRPr="002759E0" w:rsidRDefault="00CC4D63" w:rsidP="00CC4D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312</w:t>
            </w:r>
          </w:p>
        </w:tc>
      </w:tr>
      <w:tr w:rsidR="00CC4D63" w:rsidRPr="002759E0" w14:paraId="786914A2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103AD84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1524819D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8D23A6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259D7950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543BC05" w14:textId="77777777" w:rsidR="00CC4D63" w:rsidRPr="002759E0" w:rsidRDefault="00CC4D63" w:rsidP="00CC4D63">
            <w:pPr>
              <w:tabs>
                <w:tab w:val="clear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90CA02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7A27F6C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FFF4420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E55D0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2FF5B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F1813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DF6BC7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A94F4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53A1D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74E51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8656D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BF3827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7D9D7C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38D70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5E9EBFB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B2D15C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BA99F1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49958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2FABAF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7E30B1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C2D532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DB412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535E598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9DF91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CC4D63" w:rsidRPr="002759E0" w14:paraId="47E00D4C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2E75289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F562D1B" w14:textId="4AF844D2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80D4EC2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1933C53" w14:textId="7427F2C0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587DF971" w14:textId="43582E49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3D75437" w14:textId="48D54F18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6C6BEF6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98BC4F" w14:textId="48B066CA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B7CED7A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AF45C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159333" w14:textId="67B202B4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BBD018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F0E832" w14:textId="3A195432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0890B7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A4B26B" w14:textId="107F108D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D88F6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5C3A41" w14:textId="7C4CF59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B73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098104" w14:textId="3422D21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FA758D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207D02D" w14:textId="3984B2C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CA1E4D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F91C2E" w14:textId="2661E098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AF0F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5BC29C6" w14:textId="4D053C3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9B612D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EBE9CC" w14:textId="56706BF6" w:rsidR="00CC4D63" w:rsidRPr="002759E0" w:rsidRDefault="00CC4D63" w:rsidP="00CC4D63">
            <w:pPr>
              <w:pStyle w:val="acctfourfigures"/>
              <w:tabs>
                <w:tab w:val="clear" w:pos="765"/>
                <w:tab w:val="left" w:pos="292"/>
                <w:tab w:val="left" w:pos="387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A74E08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D71F7F" w14:textId="2959680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52EDCB8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796B055B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19B971B7" w14:textId="72904DBB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A4C447B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AEC1C11" w14:textId="7F47B05B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EFD9BE8" w14:textId="1EBA8633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5252E40E" w14:textId="7FBE2F1F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103BF95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D99072" w14:textId="4A6E51A8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10872CA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CC9925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009F06" w14:textId="73973BB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4EE18D95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017641" w14:textId="0FB35C0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59226F62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17DF4A" w14:textId="75AA9F7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DDE7C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12C671" w14:textId="11ADA33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53B982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00B5FA" w14:textId="36E3248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351F42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A0FC505" w14:textId="3425F61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0636A5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6B2C03" w14:textId="13F1DC7F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84414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1C97154" w14:textId="56788ADC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0D54E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7EA391" w14:textId="31EA8DB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F55CB8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6D58A0" w14:textId="2998B3A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5F877696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07A5552F" w14:textId="2272C25C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CC19176" w14:textId="02EA4F2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F64E35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C232848" w14:textId="5688EFD5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6BCD5AF9" w14:textId="187BC47B" w:rsidR="00CC4D63" w:rsidRPr="002759E0" w:rsidRDefault="00CC4D63" w:rsidP="00CC4D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027F65F" w14:textId="24D51848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237459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33725E" w14:textId="48249EE8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 w:hint="cs"/>
                <w:szCs w:val="22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47B7598A" w14:textId="1C490BAF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F2D15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56822E" w14:textId="134CC77F" w:rsidR="00CC4D63" w:rsidRPr="002759E0" w:rsidRDefault="00CC4D63" w:rsidP="00CC4D63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CCC45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948509" w14:textId="242C9376" w:rsidR="00CC4D63" w:rsidRPr="002759E0" w:rsidRDefault="00CC4D63" w:rsidP="00CC4D6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10</w:t>
            </w:r>
          </w:p>
        </w:tc>
        <w:tc>
          <w:tcPr>
            <w:tcW w:w="180" w:type="dxa"/>
            <w:shd w:val="clear" w:color="auto" w:fill="auto"/>
          </w:tcPr>
          <w:p w14:paraId="1CC08A68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8A6CFC" w14:textId="5A072E79" w:rsidR="00CC4D63" w:rsidRPr="002759E0" w:rsidRDefault="00CC4D63" w:rsidP="00CC4D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3B1A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44012F" w14:textId="012834CC" w:rsidR="00CC4D63" w:rsidRPr="002759E0" w:rsidRDefault="00CC4D63" w:rsidP="00CC4D63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6</w:t>
            </w:r>
          </w:p>
        </w:tc>
        <w:tc>
          <w:tcPr>
            <w:tcW w:w="180" w:type="dxa"/>
            <w:shd w:val="clear" w:color="auto" w:fill="auto"/>
          </w:tcPr>
          <w:p w14:paraId="6CEE188D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30C712" w14:textId="42FE581E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B51BC1B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9AA24FC" w14:textId="4EC7DDB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59B4D6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7B2EB0" w14:textId="6ED0F8FF" w:rsidR="00CC4D63" w:rsidRPr="002759E0" w:rsidRDefault="00CC4D63" w:rsidP="00CC4D63">
            <w:pPr>
              <w:pStyle w:val="acctfourfigures"/>
              <w:tabs>
                <w:tab w:val="clear" w:pos="765"/>
                <w:tab w:val="decimal" w:pos="3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BAF193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5D273DC" w14:textId="4AF6DB2E" w:rsidR="00CC4D63" w:rsidRPr="002759E0" w:rsidRDefault="00CC4D63" w:rsidP="00CC4D63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5B3A87F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853E76D" w14:textId="0E4C6F8B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5E231E4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1A0C3E2" w14:textId="7C41ACC0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CC4D63" w:rsidRPr="002759E0" w14:paraId="3FBB6FF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D7CE56D" w14:textId="01EDA6EE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B7A7B90" w14:textId="71EB3739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E30B8B" w14:textId="77777777" w:rsidR="00CC4D63" w:rsidRPr="002759E0" w:rsidRDefault="00CC4D63" w:rsidP="00CC4D6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53EB13B" w14:textId="11D67E32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61220730" w14:textId="5F2D6F69" w:rsidR="00CC4D63" w:rsidRPr="002759E0" w:rsidRDefault="00CC4D63" w:rsidP="00CC4D63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17AA5B6" w14:textId="1E113EA0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3418D4" w14:textId="77777777" w:rsidR="00CC4D63" w:rsidRPr="002759E0" w:rsidRDefault="00CC4D63" w:rsidP="00CC4D6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EA92B19" w14:textId="76A5CA93" w:rsidR="00CC4D63" w:rsidRPr="002759E0" w:rsidRDefault="00CC4D63" w:rsidP="00CC4D6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 w:hint="cs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AE72CC2" w14:textId="5A0C1521" w:rsidR="00CC4D63" w:rsidRPr="002759E0" w:rsidRDefault="00CC4D63" w:rsidP="00CC4D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1ACDDA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C10F76" w14:textId="038E12E8" w:rsidR="00CC4D63" w:rsidRPr="002759E0" w:rsidRDefault="00CC4D63" w:rsidP="00CC4D63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7B0501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7BA764" w14:textId="1D827C10" w:rsidR="00CC4D63" w:rsidRPr="002759E0" w:rsidRDefault="00CC4D63" w:rsidP="00CC4D6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D191BA" w14:textId="77777777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063B6" w14:textId="3BB3D1E6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8E2079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809667" w14:textId="1E0CA2FF" w:rsidR="00CC4D63" w:rsidRPr="002759E0" w:rsidRDefault="00CC4D63" w:rsidP="00CC4D63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16BC18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3AB3EA" w14:textId="32874C65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1517FC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44601AD" w14:textId="3807411A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BB2F9A" w14:textId="77777777" w:rsidR="00CC4D63" w:rsidRPr="002759E0" w:rsidRDefault="00CC4D63" w:rsidP="00CC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1DF40C" w14:textId="08969A03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2846A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502C3E47" w14:textId="66681B54" w:rsidR="00CC4D63" w:rsidRPr="002759E0" w:rsidRDefault="00CC4D63" w:rsidP="00CC4D63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5E050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F4CD11" w14:textId="255FDFD8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36BDCFE" w14:textId="77777777" w:rsidR="00CC4D63" w:rsidRPr="002759E0" w:rsidRDefault="00CC4D63" w:rsidP="00CC4D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C09D19F" w14:textId="0A08B7E9" w:rsidR="00CC4D63" w:rsidRPr="002759E0" w:rsidRDefault="00CC4D63" w:rsidP="00CC4D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BB4473" w:rsidRPr="002759E0" w14:paraId="56064E46" w14:textId="77777777" w:rsidTr="00213F1D">
        <w:trPr>
          <w:cantSplit/>
        </w:trPr>
        <w:tc>
          <w:tcPr>
            <w:tcW w:w="3149" w:type="dxa"/>
            <w:shd w:val="clear" w:color="auto" w:fill="auto"/>
          </w:tcPr>
          <w:p w14:paraId="09A3F72A" w14:textId="77777777" w:rsidR="00BB4473" w:rsidRPr="002759E0" w:rsidRDefault="00BB4473" w:rsidP="00213F1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724DB66F" w14:textId="77777777" w:rsidR="00BB4473" w:rsidRPr="002759E0" w:rsidRDefault="00BB4473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5CB8A9" w14:textId="77777777" w:rsidR="00BB4473" w:rsidRPr="002759E0" w:rsidRDefault="00BB4473" w:rsidP="00213F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224FA72" w14:textId="77777777" w:rsidR="00BB4473" w:rsidRPr="002759E0" w:rsidRDefault="00BB4473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1FA8B318" w14:textId="77777777" w:rsidR="00BB4473" w:rsidRPr="002759E0" w:rsidRDefault="00BB4473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630" w:type="dxa"/>
            <w:shd w:val="clear" w:color="auto" w:fill="auto"/>
          </w:tcPr>
          <w:p w14:paraId="25EB64BB" w14:textId="77777777" w:rsidR="00BB4473" w:rsidRPr="002759E0" w:rsidRDefault="00BB4473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2841893" w14:textId="77777777" w:rsidR="00BB4473" w:rsidRPr="002759E0" w:rsidRDefault="00BB4473" w:rsidP="00213F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AF938C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ABC3B06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3134DE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C5DA67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586C47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3E9584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FACBDC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6B87C6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7446A08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A48A19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18</w:t>
            </w:r>
          </w:p>
        </w:tc>
        <w:tc>
          <w:tcPr>
            <w:tcW w:w="180" w:type="dxa"/>
            <w:shd w:val="clear" w:color="auto" w:fill="auto"/>
          </w:tcPr>
          <w:p w14:paraId="0152CF15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DEFE9E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5DAD0C2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6879438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4DF7D7" w14:textId="77777777" w:rsidR="00BB4473" w:rsidRPr="002759E0" w:rsidRDefault="00BB4473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29E898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14:paraId="7ECCE1DC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501C28A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F90E74B" w14:textId="77777777" w:rsidR="00BB4473" w:rsidRPr="002759E0" w:rsidRDefault="00BB4473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062D2A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8FFAD75" w14:textId="77777777" w:rsidR="00BB4473" w:rsidRPr="002759E0" w:rsidRDefault="00BB4473" w:rsidP="00213F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3AE0518" w14:textId="77777777" w:rsidR="00BB4473" w:rsidRPr="002759E0" w:rsidRDefault="00BB4473" w:rsidP="00213F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16611D" w:rsidRPr="002759E0" w14:paraId="5F62EDB5" w14:textId="77777777" w:rsidTr="00213F1D">
        <w:trPr>
          <w:cantSplit/>
        </w:trPr>
        <w:tc>
          <w:tcPr>
            <w:tcW w:w="3149" w:type="dxa"/>
            <w:shd w:val="clear" w:color="auto" w:fill="auto"/>
          </w:tcPr>
          <w:p w14:paraId="61D1192D" w14:textId="31E80320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2DBFD054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2A7FF75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1FFF648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03980CA4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B299304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F9FD70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7C6445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1F4F7C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39062A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AE42FD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4CB390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915202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040780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A06BC6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53868F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5E1110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C1690E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E81A8C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E4F4C3F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32CC921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2CD253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8DA41A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6DD4D24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2E533CB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00EB29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4A3366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3DA2B00A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5483D43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6611D" w:rsidRPr="002759E0" w14:paraId="74B2749E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5AB3D8AE" w14:textId="69AE1ADB" w:rsidR="0016611D" w:rsidRPr="002759E0" w:rsidRDefault="003C2923" w:rsidP="0016611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>(ปิดกิจการในเดือน</w:t>
            </w:r>
            <w:r w:rsidR="00D05D42"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408C7276" w14:textId="4BDA33B8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0FFE3E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998782" w14:textId="6EA47B22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7BF07125" w14:textId="773BA426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630" w:type="dxa"/>
            <w:shd w:val="clear" w:color="auto" w:fill="auto"/>
          </w:tcPr>
          <w:p w14:paraId="5231A06F" w14:textId="4A2F665B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4E4B63D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301BEC" w14:textId="4B26E4E5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1AC1DCE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001EFC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17766" w14:textId="6FE5D519" w:rsidR="0016611D" w:rsidRPr="002759E0" w:rsidRDefault="0016611D" w:rsidP="0016611D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3E6A56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821679" w14:textId="188C4AEC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A4E064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4164A0" w14:textId="11CB9A7F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E1130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A627B8" w14:textId="793429A3" w:rsidR="0016611D" w:rsidRPr="002759E0" w:rsidRDefault="0016611D" w:rsidP="0016611D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E8A0C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12BDC8" w14:textId="5ABD7C9C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307902C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432E51E" w14:textId="61D8DAB4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8C706A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9C1550B" w14:textId="3619A8E0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6C3A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78CAFC2" w14:textId="6C27A654" w:rsidR="0016611D" w:rsidRPr="002759E0" w:rsidRDefault="0016611D" w:rsidP="0016611D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3F7246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0FEE9A" w14:textId="2F693246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A415780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C67CE6" w14:textId="2777CD85" w:rsidR="0016611D" w:rsidRPr="002759E0" w:rsidRDefault="0016611D" w:rsidP="0016611D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16611D" w:rsidRPr="002759E0" w14:paraId="01967493" w14:textId="77777777" w:rsidTr="00B61FF5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0AE4A1E5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0023844B" w14:textId="2F3B6B31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96EA44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1A6154F" w14:textId="792E67CC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6B8C616C" w14:textId="3928ACAE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630" w:type="dxa"/>
            <w:shd w:val="clear" w:color="auto" w:fill="auto"/>
          </w:tcPr>
          <w:p w14:paraId="03825164" w14:textId="3A6AC35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9792532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94CE05" w14:textId="2189779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2B0945F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38D268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ECCE12" w14:textId="5F7076F5" w:rsidR="0016611D" w:rsidRPr="002759E0" w:rsidRDefault="0016611D" w:rsidP="0016611D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AA9722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7499F1" w14:textId="2DE48443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427AEF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72F3A3" w14:textId="428F66F8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F97704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579886" w14:textId="58B571E9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33A7E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679B7D" w14:textId="7FF87898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2C4C83A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2422D4B" w14:textId="1CAC9BEE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05005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9A8504" w14:textId="08F4C410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EDC2F1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5C853E" w14:textId="76937F5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7098BA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A0056A" w14:textId="1726F1F8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FC9871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B70CDDE" w14:textId="7B3FEB7B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16611D" w:rsidRPr="002759E0" w14:paraId="25CFE16A" w14:textId="77777777" w:rsidTr="00B61FF5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0402E45A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7DFF05F8" w14:textId="158BFF42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94E60D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A4A4AFA" w14:textId="2EF0BBD1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540" w:type="dxa"/>
            <w:shd w:val="clear" w:color="auto" w:fill="auto"/>
          </w:tcPr>
          <w:p w14:paraId="6F2B32E2" w14:textId="6875544B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630" w:type="dxa"/>
            <w:shd w:val="clear" w:color="auto" w:fill="auto"/>
          </w:tcPr>
          <w:p w14:paraId="674BEEAD" w14:textId="2CD4A4CB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710564F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C1160" w14:textId="5044A0A5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759E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7C399AB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EB1076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5E34275" w14:textId="78907C8D" w:rsidR="0016611D" w:rsidRPr="002759E0" w:rsidRDefault="0016611D" w:rsidP="0016611D">
            <w:pPr>
              <w:pStyle w:val="acctfourfigures"/>
              <w:tabs>
                <w:tab w:val="clear" w:pos="765"/>
                <w:tab w:val="left" w:pos="45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792FD6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2CFA76" w14:textId="32B2D81B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9152EA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26B0E0" w14:textId="243149CF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5C615B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0FD40D" w14:textId="000F0A36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6B118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04AC4E" w14:textId="7A37576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552E3DB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7FC3941" w14:textId="432BA65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2D4449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A17DE8" w14:textId="31125EAC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6821DF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E833C4" w14:textId="0CF3DC21" w:rsidR="0016611D" w:rsidRPr="002759E0" w:rsidRDefault="0016611D" w:rsidP="0016611D">
            <w:pPr>
              <w:pStyle w:val="acctfourfigures"/>
              <w:tabs>
                <w:tab w:val="clear" w:pos="765"/>
                <w:tab w:val="left" w:pos="257"/>
                <w:tab w:val="left" w:pos="378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16B22E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BE6F98" w14:textId="4C1D8671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0CBEEBD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929E4E" w14:textId="68016D3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16611D" w:rsidRPr="002759E0" w14:paraId="3BF1A0E3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307797F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0CCDCBF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3D5C8A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6313C2BE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822DE1A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AF2E36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8CB23F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9EF28D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CBF8FD" w14:textId="77777777" w:rsidR="0016611D" w:rsidRPr="002759E0" w:rsidRDefault="0016611D" w:rsidP="0016611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1C0615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D223D5A" w14:textId="14349746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05988ADA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81388EA" w14:textId="35EF8F86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307849EF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1B90FE6" w14:textId="7C9A220D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3A39545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5A219B6" w14:textId="176B40AE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26C123F3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A8CEA08" w14:textId="32CD653A" w:rsidR="0016611D" w:rsidRPr="002759E0" w:rsidRDefault="0016611D" w:rsidP="0016611D">
            <w:pPr>
              <w:pStyle w:val="acctfourfigures"/>
              <w:tabs>
                <w:tab w:val="clear" w:pos="765"/>
                <w:tab w:val="left" w:pos="258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-</w:t>
            </w:r>
          </w:p>
        </w:tc>
        <w:tc>
          <w:tcPr>
            <w:tcW w:w="182" w:type="dxa"/>
            <w:shd w:val="clear" w:color="auto" w:fill="auto"/>
          </w:tcPr>
          <w:p w14:paraId="6AFB1D0E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3E968E5C" w14:textId="19F40C25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E02508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1F973EF" w14:textId="41113D16" w:rsidR="0016611D" w:rsidRPr="002759E0" w:rsidRDefault="0016611D" w:rsidP="001661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14:paraId="79E14AFF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53071B29" w14:textId="0B1EFF3A" w:rsidR="0016611D" w:rsidRPr="002759E0" w:rsidRDefault="0016611D" w:rsidP="001661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52A9DDEB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9B35B08" w14:textId="6C1E9EA0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0B839DE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690CC12" w14:textId="1D5E53E3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-</w:t>
            </w:r>
          </w:p>
        </w:tc>
      </w:tr>
      <w:tr w:rsidR="0016611D" w:rsidRPr="002759E0" w14:paraId="4CB2FBC8" w14:textId="77777777" w:rsidTr="00B61FF5">
        <w:trPr>
          <w:cantSplit/>
        </w:trPr>
        <w:tc>
          <w:tcPr>
            <w:tcW w:w="3149" w:type="dxa"/>
            <w:shd w:val="clear" w:color="auto" w:fill="auto"/>
          </w:tcPr>
          <w:p w14:paraId="3FB5EFD8" w14:textId="77777777" w:rsidR="0016611D" w:rsidRPr="002759E0" w:rsidRDefault="0016611D" w:rsidP="0016611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41BF00F8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94F938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29ABFE" w14:textId="77777777" w:rsidR="0016611D" w:rsidRPr="002759E0" w:rsidRDefault="0016611D" w:rsidP="001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B7F02A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1853A47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19600E" w14:textId="77777777" w:rsidR="0016611D" w:rsidRPr="002759E0" w:rsidRDefault="0016611D" w:rsidP="0016611D">
            <w:pPr>
              <w:pStyle w:val="acctfourfigures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B86BDA5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264480" w14:textId="77777777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1EA902" w14:textId="77777777" w:rsidR="0016611D" w:rsidRPr="002759E0" w:rsidRDefault="0016611D" w:rsidP="0016611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88A4" w14:textId="4572E5D2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1,440</w:t>
            </w:r>
          </w:p>
        </w:tc>
        <w:tc>
          <w:tcPr>
            <w:tcW w:w="180" w:type="dxa"/>
            <w:shd w:val="clear" w:color="auto" w:fill="auto"/>
          </w:tcPr>
          <w:p w14:paraId="39F4F064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70D11" w14:textId="4561C338" w:rsidR="0016611D" w:rsidRPr="002759E0" w:rsidRDefault="0016611D" w:rsidP="0016611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1,471</w:t>
            </w:r>
          </w:p>
        </w:tc>
        <w:tc>
          <w:tcPr>
            <w:tcW w:w="180" w:type="dxa"/>
            <w:shd w:val="clear" w:color="auto" w:fill="auto"/>
          </w:tcPr>
          <w:p w14:paraId="7D7CE564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93194" w14:textId="4BCF1C1C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2,928</w:t>
            </w:r>
          </w:p>
        </w:tc>
        <w:tc>
          <w:tcPr>
            <w:tcW w:w="180" w:type="dxa"/>
            <w:shd w:val="clear" w:color="auto" w:fill="auto"/>
          </w:tcPr>
          <w:p w14:paraId="336FC52C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EA9F" w14:textId="7A047DA3" w:rsidR="0016611D" w:rsidRPr="002759E0" w:rsidRDefault="0016611D" w:rsidP="001661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3,159</w:t>
            </w:r>
          </w:p>
        </w:tc>
        <w:tc>
          <w:tcPr>
            <w:tcW w:w="180" w:type="dxa"/>
            <w:shd w:val="clear" w:color="auto" w:fill="auto"/>
          </w:tcPr>
          <w:p w14:paraId="3294B419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DF0DC" w14:textId="4B52259D" w:rsidR="0016611D" w:rsidRPr="002759E0" w:rsidRDefault="0016611D" w:rsidP="001661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(13)</w:t>
            </w:r>
          </w:p>
        </w:tc>
        <w:tc>
          <w:tcPr>
            <w:tcW w:w="182" w:type="dxa"/>
            <w:shd w:val="clear" w:color="auto" w:fill="auto"/>
          </w:tcPr>
          <w:p w14:paraId="309DF03B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5C5C6" w14:textId="118B9D45" w:rsidR="0016611D" w:rsidRPr="002759E0" w:rsidRDefault="0016611D" w:rsidP="001661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(15)</w:t>
            </w:r>
          </w:p>
        </w:tc>
        <w:tc>
          <w:tcPr>
            <w:tcW w:w="180" w:type="dxa"/>
          </w:tcPr>
          <w:p w14:paraId="7C511B90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9B4CF6" w14:textId="638DBCD4" w:rsidR="0016611D" w:rsidRPr="002759E0" w:rsidRDefault="0016611D" w:rsidP="001661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2,915</w:t>
            </w:r>
          </w:p>
        </w:tc>
        <w:tc>
          <w:tcPr>
            <w:tcW w:w="180" w:type="dxa"/>
          </w:tcPr>
          <w:p w14:paraId="36E457B4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105622A" w14:textId="15282CC8" w:rsidR="0016611D" w:rsidRPr="002759E0" w:rsidRDefault="0016611D" w:rsidP="001661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3,144</w:t>
            </w:r>
          </w:p>
        </w:tc>
        <w:tc>
          <w:tcPr>
            <w:tcW w:w="180" w:type="dxa"/>
          </w:tcPr>
          <w:p w14:paraId="7693D3ED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0360FE1" w14:textId="25239FE0" w:rsidR="0016611D" w:rsidRPr="002759E0" w:rsidRDefault="0016611D" w:rsidP="0016611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535</w:t>
            </w:r>
          </w:p>
        </w:tc>
        <w:tc>
          <w:tcPr>
            <w:tcW w:w="182" w:type="dxa"/>
          </w:tcPr>
          <w:p w14:paraId="550BEA0D" w14:textId="77777777" w:rsidR="0016611D" w:rsidRPr="002759E0" w:rsidRDefault="0016611D" w:rsidP="001661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1EE138" w14:textId="1DC3914F" w:rsidR="0016611D" w:rsidRPr="002759E0" w:rsidRDefault="0016611D" w:rsidP="0016611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312</w:t>
            </w:r>
          </w:p>
        </w:tc>
      </w:tr>
    </w:tbl>
    <w:p w14:paraId="09720AB7" w14:textId="77777777" w:rsidR="003812A1" w:rsidRPr="002759E0" w:rsidRDefault="003812A1" w:rsidP="003812A1">
      <w:pPr>
        <w:spacing w:line="120" w:lineRule="atLeast"/>
        <w:jc w:val="thaiDistribute"/>
        <w:rPr>
          <w:rFonts w:asciiTheme="majorBidi" w:hAnsiTheme="majorBidi" w:cstheme="majorBidi"/>
        </w:rPr>
      </w:pPr>
    </w:p>
    <w:p w14:paraId="7711C6E6" w14:textId="3858224D" w:rsidR="00E5270A" w:rsidRPr="002759E0" w:rsidRDefault="00583D95" w:rsidP="0084270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 xml:space="preserve">*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DA18AD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535A1" w:rsidRPr="002759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</w:t>
      </w:r>
      <w:r w:rsidR="00CB175D" w:rsidRPr="002759E0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</w:t>
      </w:r>
      <w:r w:rsidRPr="002759E0">
        <w:rPr>
          <w:rFonts w:asciiTheme="majorBidi" w:hAnsiTheme="majorBidi" w:cstheme="majorBidi"/>
          <w:sz w:val="30"/>
          <w:szCs w:val="30"/>
          <w:cs/>
        </w:rPr>
        <w:t>สำหรับลูกหนี้การค้าและเงินให้กู้ยืมระยะสั้นในงบการเงินรวม</w:t>
      </w:r>
      <w:r w:rsidR="00842703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5898" w:rsidRPr="002759E0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เนื่องจากกลุ่มบริษัทมีภาระผูกพันที่ต้องจ่ายชำระตามสัญญา</w:t>
      </w:r>
    </w:p>
    <w:p w14:paraId="56B60252" w14:textId="77777777" w:rsidR="00972DB7" w:rsidRPr="002759E0" w:rsidRDefault="00972DB7" w:rsidP="00842703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E5270A" w:rsidRPr="002759E0" w14:paraId="5BEA0405" w14:textId="77777777" w:rsidTr="00D140BA">
        <w:trPr>
          <w:tblHeader/>
        </w:trPr>
        <w:tc>
          <w:tcPr>
            <w:tcW w:w="15361" w:type="dxa"/>
            <w:gridSpan w:val="27"/>
            <w:shd w:val="clear" w:color="auto" w:fill="auto"/>
          </w:tcPr>
          <w:p w14:paraId="00085D25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</w:rPr>
              <w:lastRenderedPageBreak/>
              <w:br w:type="page"/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270A" w:rsidRPr="002759E0" w14:paraId="44ED2C2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A91AC5" w14:textId="77777777" w:rsidR="00E5270A" w:rsidRPr="002759E0" w:rsidRDefault="00E5270A" w:rsidP="00BD1B84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174CEB5" w14:textId="77777777" w:rsidR="00E5270A" w:rsidRPr="002759E0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592AD91C" w14:textId="77777777" w:rsidR="00E5270A" w:rsidRPr="002759E0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BD7DB77" w14:textId="77777777" w:rsidR="00E5270A" w:rsidRPr="002759E0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B4B56" w14:textId="77777777" w:rsidR="00E5270A" w:rsidRPr="002759E0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355D352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8C9A7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67D0CD7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29A01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7FBAE29D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4A176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4031298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5270A" w:rsidRPr="002759E0" w14:paraId="7DBC4D6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59C4CE2E" w14:textId="77777777" w:rsidR="00E5270A" w:rsidRPr="002759E0" w:rsidRDefault="00E5270A" w:rsidP="00BD1B84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E26A302" w14:textId="77777777" w:rsidR="00E5270A" w:rsidRPr="002759E0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5B487DEF" w14:textId="77777777" w:rsidR="00E5270A" w:rsidRPr="002759E0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07141D8F" w14:textId="77777777" w:rsidR="00E5270A" w:rsidRPr="002759E0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9BEA15C" w14:textId="77777777" w:rsidR="00E5270A" w:rsidRPr="002759E0" w:rsidRDefault="00E5270A" w:rsidP="00BD1B84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14118EC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0965C8B0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0D0CF32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A9810B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52C8283C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63BC6A33" w14:textId="77777777" w:rsidR="00E5270A" w:rsidRPr="002759E0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E430FA7" w14:textId="77777777" w:rsidR="00E5270A" w:rsidRPr="002759E0" w:rsidRDefault="00CF1BA0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501261" w:rsidRPr="002759E0" w14:paraId="2250DBDA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F39E60" w14:textId="77777777" w:rsidR="00501261" w:rsidRPr="002759E0" w:rsidRDefault="00501261" w:rsidP="00501261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0F96E1" w14:textId="3EA79EFE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D1BEC96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500ED5" w14:textId="5E64FC04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155E122" w14:textId="77777777" w:rsidR="00501261" w:rsidRPr="002759E0" w:rsidRDefault="00501261" w:rsidP="00501261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6AADACD" w14:textId="20371155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98B147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D5E395" w14:textId="5B48C329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F88AF75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BFFDBC" w14:textId="26BB3DDD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575F43C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275A98" w14:textId="72AF7C2D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5CB46EC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6C8D13" w14:textId="7E99CC2C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96CD45E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1BD20C" w14:textId="7F59102E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955DD2A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12870C" w14:textId="11A65647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7D3BBB0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0D43118" w14:textId="3CEC65BB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76C3D9B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465FD" w14:textId="3F52C43C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4945FF" w14:textId="77777777" w:rsidR="00501261" w:rsidRPr="002759E0" w:rsidRDefault="00501261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F0C1E" w14:textId="3D74EBFC" w:rsidR="00501261" w:rsidRPr="002759E0" w:rsidRDefault="006D00C9" w:rsidP="005012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</w:tr>
      <w:tr w:rsidR="00501261" w:rsidRPr="002759E0" w14:paraId="63AAD249" w14:textId="77777777" w:rsidTr="00D140BA">
        <w:trPr>
          <w:gridAfter w:val="1"/>
          <w:wAfter w:w="7" w:type="dxa"/>
          <w:trHeight w:val="128"/>
          <w:tblHeader/>
        </w:trPr>
        <w:tc>
          <w:tcPr>
            <w:tcW w:w="3240" w:type="dxa"/>
            <w:shd w:val="clear" w:color="auto" w:fill="auto"/>
          </w:tcPr>
          <w:p w14:paraId="130F04E7" w14:textId="77777777" w:rsidR="00501261" w:rsidRPr="002759E0" w:rsidRDefault="00501261" w:rsidP="00501261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23BC911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A9D5F08" w14:textId="77777777" w:rsidR="00501261" w:rsidRPr="002759E0" w:rsidRDefault="00501261" w:rsidP="00501261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52535ED1" w14:textId="77777777" w:rsidR="00501261" w:rsidRPr="002759E0" w:rsidRDefault="00501261" w:rsidP="00501261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3695882" w14:textId="77777777" w:rsidR="00501261" w:rsidRPr="002759E0" w:rsidRDefault="00501261" w:rsidP="00501261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5B75523C" w14:textId="77777777" w:rsidR="00501261" w:rsidRPr="002759E0" w:rsidRDefault="00501261" w:rsidP="00501261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EE0ADED" w14:textId="77777777" w:rsidR="00501261" w:rsidRPr="002759E0" w:rsidRDefault="00501261" w:rsidP="0050126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7D26AD" w14:textId="77777777" w:rsidR="00501261" w:rsidRPr="002759E0" w:rsidRDefault="00501261" w:rsidP="0050126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1A2EC" w14:textId="77777777" w:rsidR="00501261" w:rsidRPr="002759E0" w:rsidRDefault="00501261" w:rsidP="00501261">
            <w:pPr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09141D0B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501261" w:rsidRPr="002759E0" w14:paraId="388AB9F3" w14:textId="77777777" w:rsidTr="00DA18AD">
        <w:trPr>
          <w:gridAfter w:val="1"/>
          <w:wAfter w:w="7" w:type="dxa"/>
          <w:trHeight w:val="70"/>
        </w:trPr>
        <w:tc>
          <w:tcPr>
            <w:tcW w:w="3240" w:type="dxa"/>
            <w:shd w:val="clear" w:color="auto" w:fill="auto"/>
          </w:tcPr>
          <w:p w14:paraId="2B522991" w14:textId="77777777" w:rsidR="00501261" w:rsidRPr="002759E0" w:rsidRDefault="00501261" w:rsidP="00501261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A115A80" w14:textId="77777777" w:rsidR="00501261" w:rsidRPr="002759E0" w:rsidRDefault="00501261" w:rsidP="00501261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C9842A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E02AC9" w14:textId="77777777" w:rsidR="00501261" w:rsidRPr="002759E0" w:rsidRDefault="00501261" w:rsidP="00501261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6073C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E054B2" w14:textId="77777777" w:rsidR="00501261" w:rsidRPr="002759E0" w:rsidRDefault="00501261" w:rsidP="008C2C64">
            <w:pPr>
              <w:tabs>
                <w:tab w:val="clear" w:pos="227"/>
                <w:tab w:val="decimal" w:pos="4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1E30F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86631" w14:textId="77777777" w:rsidR="00501261" w:rsidRPr="002759E0" w:rsidRDefault="00501261" w:rsidP="00501261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853B12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7F023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045D4F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7C7D70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E4EE15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8E5E8A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DB5D6" w14:textId="77777777" w:rsidR="00501261" w:rsidRPr="002759E0" w:rsidRDefault="00501261" w:rsidP="0050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C5CD8C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B68E5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A40EC1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6DBCD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BB3191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98FAC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9B9870A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7E3E08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F1EA9F8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6B930C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F4E1E3" w14:textId="77777777" w:rsidR="00501261" w:rsidRPr="002759E0" w:rsidRDefault="00501261" w:rsidP="0050126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C0EDB" w:rsidRPr="002759E0" w14:paraId="5C924E03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C84593" w14:textId="5CE26DF3" w:rsidR="009C0EDB" w:rsidRPr="002759E0" w:rsidRDefault="009C0EDB" w:rsidP="009C0E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5E21F529" w14:textId="757D28EB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7C72127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4FA74B" w14:textId="1EFC9A6A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3D19EB8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C2D4B4" w14:textId="6C7CEBEA" w:rsidR="009C0EDB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5C66F1C1" w14:textId="1546F786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4555652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DD867F" w14:textId="5599F381" w:rsidR="009C0EDB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357D6F9C" w14:textId="34A1D402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82F735D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697966" w14:textId="55D005B5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6303E3" w14:textId="77777777" w:rsidR="009C0EDB" w:rsidRPr="002759E0" w:rsidRDefault="009C0EDB" w:rsidP="009C0E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990066" w14:textId="18BD82B6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B0EFDE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BEEF4EF" w14:textId="718330D2" w:rsidR="009C0EDB" w:rsidRPr="002759E0" w:rsidRDefault="009C0EDB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"/>
                <w:tab w:val="left" w:pos="22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75422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A377FD" w14:textId="50F4E14C" w:rsidR="009C0EDB" w:rsidRPr="002759E0" w:rsidRDefault="009C0EDB" w:rsidP="00E52A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F045F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9773BA" w14:textId="3AD1867D" w:rsidR="009C0EDB" w:rsidRPr="002759E0" w:rsidRDefault="006D00C9" w:rsidP="00EF1C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53F576D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A09B48E" w14:textId="7B0D0339" w:rsidR="009C0EDB" w:rsidRPr="002759E0" w:rsidRDefault="006D00C9" w:rsidP="00EF1C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60A21F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3866BD" w14:textId="7A1A8C7C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A3495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94FFC64" w14:textId="678C5C58" w:rsidR="009C0EDB" w:rsidRPr="002759E0" w:rsidRDefault="009C0EDB" w:rsidP="009C0EDB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</w:tr>
      <w:tr w:rsidR="00DD48E6" w:rsidRPr="002759E0" w14:paraId="5B2E4BC2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A713C12" w14:textId="40AE55C1" w:rsidR="00DD48E6" w:rsidRPr="002759E0" w:rsidRDefault="00DD48E6" w:rsidP="00DD48E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551A3E27" w14:textId="77777777" w:rsidR="00DD48E6" w:rsidRPr="002759E0" w:rsidRDefault="00DD48E6" w:rsidP="00DD48E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ACF402C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BDDC84E" w14:textId="77777777" w:rsidR="00DD48E6" w:rsidRPr="002759E0" w:rsidRDefault="00DD48E6" w:rsidP="00DD48E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5A1699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21E99C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50BF398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CD3AD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3A17C4B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52A5165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8144D2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139D772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B223C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2D07E6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94F3ED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45E8EC3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"/>
                <w:tab w:val="left" w:pos="22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978323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8ECDAE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753844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FC816A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FD9659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17DC22D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8F1D21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D5D3A3A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8FA899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E43D425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</w:tr>
      <w:tr w:rsidR="00DD48E6" w:rsidRPr="002759E0" w14:paraId="0EC0BEB3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3C7A014" w14:textId="15299138" w:rsidR="00DD48E6" w:rsidRPr="002759E0" w:rsidRDefault="00DD48E6" w:rsidP="00DD48E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4C551B0C" w14:textId="39FE9373" w:rsidR="00DD48E6" w:rsidRPr="002759E0" w:rsidRDefault="00DD48E6" w:rsidP="00DD48E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7FB77E5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33728C" w14:textId="126AE42A" w:rsidR="00DD48E6" w:rsidRPr="002759E0" w:rsidRDefault="00DD48E6" w:rsidP="00DD48E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1BE1D22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7064A4" w14:textId="3430E466" w:rsidR="00DD48E6" w:rsidRPr="002759E0" w:rsidRDefault="00DD48E6" w:rsidP="00DD48E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13D19F67" w14:textId="3A42CC00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BDCF241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6469E87" w14:textId="4F4A4AF3" w:rsidR="00DD48E6" w:rsidRPr="002759E0" w:rsidRDefault="00DD48E6" w:rsidP="00DD48E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2E3C5EB6" w14:textId="1730AC68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D0A3266" w14:textId="77777777" w:rsidR="00DD48E6" w:rsidRPr="002759E0" w:rsidRDefault="00DD48E6" w:rsidP="00DD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3C5B6D" w14:textId="3E07535A" w:rsidR="00DD48E6" w:rsidRPr="002759E0" w:rsidRDefault="00DD48E6" w:rsidP="00DD48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58C65C7" w14:textId="77777777" w:rsidR="00DD48E6" w:rsidRPr="002759E0" w:rsidRDefault="00DD48E6" w:rsidP="00DD48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293C76" w14:textId="6247A76D" w:rsidR="00DD48E6" w:rsidRPr="002759E0" w:rsidRDefault="00DD48E6" w:rsidP="00DD48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7016B69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C826E63" w14:textId="1A23C84A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"/>
                <w:tab w:val="left" w:pos="22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D1C49A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4700C81" w14:textId="69C77D5F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C926B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A9FFBF" w14:textId="77551D48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2C4F2F1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8A8D601" w14:textId="2556C96A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0269EA8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A17903" w14:textId="2F106534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AC23D0" w14:textId="77777777" w:rsidR="00DD48E6" w:rsidRPr="002759E0" w:rsidRDefault="00DD48E6" w:rsidP="00DD48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3E68D20" w14:textId="23075B0D" w:rsidR="00DD48E6" w:rsidRPr="002759E0" w:rsidRDefault="00DD48E6" w:rsidP="00DD48E6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</w:tr>
      <w:tr w:rsidR="009C0EDB" w:rsidRPr="002759E0" w14:paraId="3E16422A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0B83CC3" w14:textId="37ABA0E6" w:rsidR="009C0EDB" w:rsidRPr="002759E0" w:rsidRDefault="009C0EDB" w:rsidP="009C0E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56FFC833" w14:textId="4CFA7776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2DB031AF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6EC24A" w14:textId="2372CB97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320882B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14BA0E" w14:textId="0E4C9AF0" w:rsidR="009C0EDB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0327C2A" w14:textId="204B44A4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BD1F8E7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67EC0" w14:textId="61A7E5C8" w:rsidR="009C0EDB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787962E3" w14:textId="2C610C5E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3D3A82E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E7E785" w14:textId="55FC546A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0A9A7FD" w14:textId="77777777" w:rsidR="009C0EDB" w:rsidRPr="002759E0" w:rsidRDefault="009C0EDB" w:rsidP="009C0E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79E8A78" w14:textId="308EDF3D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8331D92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024D2B" w14:textId="2EFECC29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575060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3B34020" w14:textId="7676921C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AFEFE1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9265ED" w14:textId="44989114" w:rsidR="009C0EDB" w:rsidRPr="002759E0" w:rsidRDefault="009C0EDB" w:rsidP="006D058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9"/>
              </w:tabs>
              <w:ind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D111C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A663B1C" w14:textId="2C0275D9" w:rsidR="009C0EDB" w:rsidRPr="002759E0" w:rsidRDefault="009C0EDB" w:rsidP="00C21D3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F67624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01F1C2B" w14:textId="756FC78B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87657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2309D7B" w14:textId="5C4704CC" w:rsidR="009C0EDB" w:rsidRPr="002759E0" w:rsidRDefault="009C0EDB" w:rsidP="009C0EDB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</w:tr>
      <w:tr w:rsidR="009C0EDB" w:rsidRPr="002759E0" w14:paraId="75EDC307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6F50DDC" w14:textId="4E485838" w:rsidR="009C0EDB" w:rsidRPr="002759E0" w:rsidRDefault="009C0EDB" w:rsidP="009C0E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3221B180" w14:textId="546A06C4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1A349A6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04D5075" w14:textId="4902FA94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114423D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3DFEAB" w14:textId="234F0049" w:rsidR="009C0EDB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14:paraId="725FCC8C" w14:textId="60782F5D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036FC63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7D409A" w14:textId="0D2BAE26" w:rsidR="009C0EDB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824173B" w14:textId="7A6C1946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9C109E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36639B" w14:textId="6B4EC564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A97DB7D" w14:textId="77777777" w:rsidR="009C0EDB" w:rsidRPr="002759E0" w:rsidRDefault="009C0EDB" w:rsidP="009C0E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CC54BB" w14:textId="7E3CD4BD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FDB4965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A9BA220" w14:textId="08F00C10" w:rsidR="009C0EDB" w:rsidRPr="002759E0" w:rsidRDefault="009C0EDB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"/>
                <w:tab w:val="left" w:pos="22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777F8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B256D5" w14:textId="7C0B6D58" w:rsidR="009C0EDB" w:rsidRPr="002759E0" w:rsidRDefault="009C0EDB" w:rsidP="00E52A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A1F3D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4D5CA7" w14:textId="4EB441D2" w:rsidR="009C0EDB" w:rsidRPr="002759E0" w:rsidRDefault="006D00C9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E81EF3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EF83788" w14:textId="6DB60CD4" w:rsidR="009C0EDB" w:rsidRPr="002759E0" w:rsidRDefault="006D00C9" w:rsidP="00EF1C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3771B6D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B63CEDC" w14:textId="1BA70EB5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3927C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7175A3E" w14:textId="72EBF537" w:rsidR="009C0EDB" w:rsidRPr="002759E0" w:rsidRDefault="009C0EDB" w:rsidP="009C0EDB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</w:tr>
      <w:tr w:rsidR="009C0EDB" w:rsidRPr="002759E0" w14:paraId="4C6D21C4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D5FE0D3" w14:textId="486D2CD1" w:rsidR="009C0EDB" w:rsidRPr="002759E0" w:rsidRDefault="009C0EDB" w:rsidP="009C0E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ซีเอชแอล อีวี จำกัด</w:t>
            </w:r>
          </w:p>
        </w:tc>
        <w:tc>
          <w:tcPr>
            <w:tcW w:w="540" w:type="dxa"/>
            <w:shd w:val="clear" w:color="auto" w:fill="auto"/>
          </w:tcPr>
          <w:p w14:paraId="2240CD1B" w14:textId="34040CAD" w:rsidR="009C0EDB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B093F1B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C6AE6D" w14:textId="524669DA" w:rsidR="009C0EDB" w:rsidRPr="002759E0" w:rsidRDefault="009C0EDB" w:rsidP="009C0ED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1E473E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9FDF7A" w14:textId="5E1CB2C0" w:rsidR="009C0EDB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14:paraId="594D2FDF" w14:textId="2BB7E3B0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1327514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C2256F" w14:textId="48A6A623" w:rsidR="009C0EDB" w:rsidRPr="002759E0" w:rsidRDefault="009C0EDB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E22CA66" w14:textId="111F78C1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BB7D70" w14:textId="77777777" w:rsidR="009C0EDB" w:rsidRPr="002759E0" w:rsidRDefault="009C0EDB" w:rsidP="009C0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C813B1" w14:textId="5C4F84A8" w:rsidR="009C0EDB" w:rsidRPr="002759E0" w:rsidRDefault="006D00C9" w:rsidP="009C0E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CA85D9E" w14:textId="77777777" w:rsidR="009C0EDB" w:rsidRPr="002759E0" w:rsidRDefault="009C0EDB" w:rsidP="009C0E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1C5AF5" w14:textId="2F3AAAB2" w:rsidR="009C0EDB" w:rsidRPr="002759E0" w:rsidRDefault="009C0EDB" w:rsidP="00255205">
            <w:pPr>
              <w:pStyle w:val="acctfourfigures"/>
              <w:tabs>
                <w:tab w:val="clear" w:pos="765"/>
                <w:tab w:val="decimal" w:pos="3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DA137D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D2A7BE1" w14:textId="78B33BC3" w:rsidR="009C0EDB" w:rsidRPr="002759E0" w:rsidRDefault="009C0EDB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8"/>
                <w:tab w:val="left" w:pos="22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F1593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4B49AB" w14:textId="0F08A486" w:rsidR="009C0EDB" w:rsidRPr="002759E0" w:rsidRDefault="009C0EDB" w:rsidP="00E52A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5617D6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DD611C" w14:textId="48ED215D" w:rsidR="009C0EDB" w:rsidRPr="002759E0" w:rsidRDefault="006D00C9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DE32618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E394606" w14:textId="5FF82BA6" w:rsidR="009C0EDB" w:rsidRPr="002759E0" w:rsidRDefault="009C0EDB" w:rsidP="00C21D3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40562F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D37023F" w14:textId="4EAF6249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DF512" w14:textId="77777777" w:rsidR="009C0EDB" w:rsidRPr="002759E0" w:rsidRDefault="009C0EDB" w:rsidP="009C0E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98F6046" w14:textId="395A6256" w:rsidR="009C0EDB" w:rsidRPr="002759E0" w:rsidRDefault="009C0EDB" w:rsidP="009C0EDB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</w:tr>
      <w:tr w:rsidR="00D56B30" w:rsidRPr="002759E0" w14:paraId="5A354FC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95E146" w14:textId="77777777" w:rsidR="00D56B30" w:rsidRPr="002759E0" w:rsidRDefault="00D56B30" w:rsidP="00D56B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F01BCC" w14:textId="3DCF5134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6674FB5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698A20" w14:textId="0518C131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FE4D061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1B0283" w14:textId="3EE3250C" w:rsidR="00D56B30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3D4C" w14:textId="25950E05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508610D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8024C3" w14:textId="48694012" w:rsidR="00D56B30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0F1C09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B3853E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0BA504" w14:textId="1D653E79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9C67048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CE4E3B" w14:textId="21CA599D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19BD944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EAE982" w14:textId="3F98535A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0CF7F7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91B379" w14:textId="2E4557B5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EDC6F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B5FFF" w14:textId="6B495718" w:rsidR="00D56B30" w:rsidRPr="002759E0" w:rsidRDefault="006D00C9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21E9E7E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B30DFB" w14:textId="2D19EA37" w:rsidR="00D56B30" w:rsidRPr="002759E0" w:rsidRDefault="006D00C9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F2C3796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E5D7ACA" w14:textId="645ED8D6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C769E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9F6012" w14:textId="6A8F5B22" w:rsidR="00D56B30" w:rsidRPr="002759E0" w:rsidRDefault="00D56B30" w:rsidP="00D56B30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  <w:t>-</w:t>
            </w:r>
          </w:p>
        </w:tc>
      </w:tr>
      <w:tr w:rsidR="00B734E6" w:rsidRPr="002759E0" w14:paraId="485370DF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A418850" w14:textId="77777777" w:rsidR="00B734E6" w:rsidRPr="002759E0" w:rsidRDefault="00B734E6" w:rsidP="00B734E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174B44" w14:textId="56B5B81B" w:rsidR="00B734E6" w:rsidRPr="002759E0" w:rsidRDefault="006D00C9" w:rsidP="00B734E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AF4040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40BB35" w14:textId="77E07A11" w:rsidR="00B734E6" w:rsidRPr="002759E0" w:rsidRDefault="006D00C9" w:rsidP="00B734E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75A9F91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A86A2C" w14:textId="17D1E671" w:rsidR="00B734E6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DF46C" w14:textId="70CEECDC" w:rsidR="00B734E6" w:rsidRPr="002759E0" w:rsidRDefault="00B734E6" w:rsidP="00B7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6B64A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6DC13AB" w14:textId="216107A3" w:rsidR="00B734E6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B5858" w14:textId="77777777" w:rsidR="00B734E6" w:rsidRPr="002759E0" w:rsidRDefault="00B734E6" w:rsidP="00B7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6A8FDEA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21BA99" w14:textId="0F05B455" w:rsidR="00B734E6" w:rsidRPr="002759E0" w:rsidRDefault="006D00C9" w:rsidP="00B734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004916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00B21A" w14:textId="09B21D93" w:rsidR="00B734E6" w:rsidRPr="002759E0" w:rsidRDefault="006D00C9" w:rsidP="00B734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BD5282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A130E82" w14:textId="6ED47E6E" w:rsidR="00B734E6" w:rsidRPr="002759E0" w:rsidRDefault="00B734E6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2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05D6F" w14:textId="77777777" w:rsidR="00B734E6" w:rsidRPr="002759E0" w:rsidRDefault="00B734E6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AD1462" w14:textId="2AEDEA98" w:rsidR="00B734E6" w:rsidRPr="002759E0" w:rsidRDefault="00B734E6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3E21E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369608" w14:textId="602243F5" w:rsidR="00B734E6" w:rsidRPr="002759E0" w:rsidRDefault="006D00C9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267192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4FDFBE83" w14:textId="1CF7439B" w:rsidR="00B734E6" w:rsidRPr="002759E0" w:rsidRDefault="006D00C9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C8493" w14:textId="77777777" w:rsidR="00B734E6" w:rsidRPr="002759E0" w:rsidRDefault="00B734E6" w:rsidP="00B734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096E533" w14:textId="614B53FC" w:rsidR="00B734E6" w:rsidRPr="002759E0" w:rsidRDefault="006D00C9" w:rsidP="00B734E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7E3C1A6" w14:textId="77777777" w:rsidR="00B734E6" w:rsidRPr="002759E0" w:rsidRDefault="00B734E6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788DB57" w14:textId="168487BA" w:rsidR="00B734E6" w:rsidRPr="002759E0" w:rsidRDefault="006D00C9" w:rsidP="00B734E6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</w:t>
            </w:r>
          </w:p>
        </w:tc>
      </w:tr>
      <w:tr w:rsidR="00034522" w:rsidRPr="002759E0" w14:paraId="133EE8AA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62B13BC" w14:textId="57F7E4BE" w:rsidR="00034522" w:rsidRPr="002759E0" w:rsidRDefault="00034522" w:rsidP="00034522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A0F1C9" w14:textId="2E00FDA8" w:rsidR="00034522" w:rsidRPr="002759E0" w:rsidRDefault="006D00C9" w:rsidP="000345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268615E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6C3993" w14:textId="487EDDAA" w:rsidR="00034522" w:rsidRPr="002759E0" w:rsidRDefault="00034522" w:rsidP="000345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9A1DC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F32627" w14:textId="784AA591" w:rsidR="00034522" w:rsidRPr="002759E0" w:rsidRDefault="00034522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0B669C" w14:textId="68AD0E00" w:rsidR="00034522" w:rsidRPr="002759E0" w:rsidRDefault="00034522" w:rsidP="000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C2A3E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9D4F82" w14:textId="62BEA210" w:rsidR="00034522" w:rsidRPr="002759E0" w:rsidRDefault="00034522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0016E6" w14:textId="7F683E1B" w:rsidR="00034522" w:rsidRPr="002759E0" w:rsidRDefault="00034522" w:rsidP="000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7B6C3E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F45593" w14:textId="3CE9C8F2" w:rsidR="00034522" w:rsidRPr="002759E0" w:rsidRDefault="006D00C9" w:rsidP="000345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83B414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A04EA3" w14:textId="3605FABB" w:rsidR="00034522" w:rsidRPr="002759E0" w:rsidRDefault="00034522" w:rsidP="00034522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F5A84C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46205C" w14:textId="6AECCA21" w:rsidR="00034522" w:rsidRPr="002759E0" w:rsidRDefault="00B734E6" w:rsidP="00B734E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543E78" w14:textId="77777777" w:rsidR="00034522" w:rsidRPr="002759E0" w:rsidRDefault="00034522" w:rsidP="0003452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ED3B4A" w14:textId="331F822F" w:rsidR="00034522" w:rsidRPr="002759E0" w:rsidRDefault="00034522" w:rsidP="0003452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085A7A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83D6EF" w14:textId="5EDC6468" w:rsidR="00034522" w:rsidRPr="002759E0" w:rsidRDefault="00034522" w:rsidP="0003452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955C7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CBCB405" w14:textId="59E49B2A" w:rsidR="00034522" w:rsidRPr="002759E0" w:rsidRDefault="00034522" w:rsidP="0003452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3000D" w14:textId="77777777" w:rsidR="00034522" w:rsidRPr="002759E0" w:rsidRDefault="00034522" w:rsidP="0003452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35E390" w14:textId="105C3D5A" w:rsidR="00034522" w:rsidRPr="002759E0" w:rsidRDefault="00034522" w:rsidP="00034522">
            <w:pPr>
              <w:pStyle w:val="acctfourfigures"/>
              <w:tabs>
                <w:tab w:val="clear" w:pos="765"/>
                <w:tab w:val="decimal" w:pos="2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7FA47" w14:textId="77777777" w:rsidR="00034522" w:rsidRPr="002759E0" w:rsidRDefault="00034522" w:rsidP="0003452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EF97660" w14:textId="3DAA6709" w:rsidR="00034522" w:rsidRPr="002759E0" w:rsidRDefault="00034522" w:rsidP="0003452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D56B30" w:rsidRPr="002759E0" w14:paraId="316F02B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1DF3CD" w14:textId="77777777" w:rsidR="00D56B30" w:rsidRPr="002759E0" w:rsidRDefault="00D56B30" w:rsidP="00D56B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1EE2AD" w14:textId="77777777" w:rsidR="00D56B30" w:rsidRPr="002759E0" w:rsidRDefault="00D56B30" w:rsidP="00D56B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AF391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8EF104" w14:textId="77777777" w:rsidR="00D56B30" w:rsidRPr="002759E0" w:rsidRDefault="00D56B30" w:rsidP="00D56B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C12382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D7C1236" w14:textId="77777777" w:rsidR="00D56B30" w:rsidRPr="002759E0" w:rsidRDefault="00D56B30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D36F3E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F7E41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7B708F" w14:textId="77777777" w:rsidR="00D56B30" w:rsidRPr="002759E0" w:rsidRDefault="00D56B30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9FBD5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5F0B13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389292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95BCD7E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E74E89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BCD009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85C32F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9DBAB7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710D3C0" w14:textId="77777777" w:rsidR="00D56B30" w:rsidRPr="002759E0" w:rsidRDefault="00D56B30" w:rsidP="00E52A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983B59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29B3EE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E868D5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B0A9623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2E7FA1" w14:textId="77777777" w:rsidR="00D56B30" w:rsidRPr="002759E0" w:rsidRDefault="00D56B30" w:rsidP="00D56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E2FED6" w14:textId="6200BA29" w:rsidR="00D56B30" w:rsidRPr="002759E0" w:rsidRDefault="00D56B30" w:rsidP="00C160D7">
            <w:pPr>
              <w:pStyle w:val="acctfourfigures"/>
              <w:tabs>
                <w:tab w:val="clear" w:pos="765"/>
                <w:tab w:val="decimal" w:pos="2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705D2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873E53" w14:textId="07C9C113" w:rsidR="00D56B30" w:rsidRPr="002759E0" w:rsidRDefault="00D56B30" w:rsidP="00C160D7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56B30" w:rsidRPr="002759E0" w14:paraId="16A82B2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C81D65" w14:textId="77777777" w:rsidR="00D56B30" w:rsidRPr="002759E0" w:rsidRDefault="00D56B30" w:rsidP="00D56B30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3A1C6948" w14:textId="53340FAC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EFFD4D5" w14:textId="77777777" w:rsidR="00D56B30" w:rsidRPr="002759E0" w:rsidRDefault="00D56B30" w:rsidP="00D56B3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94DBDF" w14:textId="288940AE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C3FAD0" w14:textId="77777777" w:rsidR="00D56B30" w:rsidRPr="002759E0" w:rsidRDefault="00D56B30" w:rsidP="00D56B3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79E09D" w14:textId="1F36D144" w:rsidR="00D56B30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AAEC2F" w14:textId="35AD1F60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39860" w14:textId="77777777" w:rsidR="00D56B30" w:rsidRPr="002759E0" w:rsidRDefault="00D56B30" w:rsidP="00D56B3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69516C" w14:textId="418823E6" w:rsidR="00D56B30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657F10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CC8900E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4B640C" w14:textId="22E930FF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849D69C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BAE5A2" w14:textId="71B543F3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2BDB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872648" w14:textId="6ED4F335" w:rsidR="00D56B30" w:rsidRPr="002759E0" w:rsidRDefault="00D56B30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2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47B11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81E5AA" w14:textId="318C4716" w:rsidR="00D56B30" w:rsidRPr="002759E0" w:rsidRDefault="00D56B30" w:rsidP="00E52A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5DDC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A1961D" w14:textId="6455EE5E" w:rsidR="00D56B30" w:rsidRPr="002759E0" w:rsidRDefault="006D00C9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C489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F6861C2" w14:textId="41AB5E27" w:rsidR="00D56B30" w:rsidRPr="002759E0" w:rsidRDefault="006D00C9" w:rsidP="005A1CB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27B2CD6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73F406" w14:textId="110532BA" w:rsidR="00D56B30" w:rsidRPr="002759E0" w:rsidRDefault="00C160D7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53B56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A20BB6" w14:textId="650E762F" w:rsidR="00D56B30" w:rsidRPr="002759E0" w:rsidRDefault="00C160D7" w:rsidP="00C160D7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3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8C2C64" w:rsidRPr="002759E0" w14:paraId="77F93F87" w14:textId="77777777" w:rsidTr="00ED5B5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C8CF998" w14:textId="77777777" w:rsidR="008C2C64" w:rsidRPr="002759E0" w:rsidRDefault="008C2C64" w:rsidP="008C2C64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50286A" w14:textId="6FA65A55" w:rsidR="008C2C64" w:rsidRPr="002759E0" w:rsidRDefault="008C2C64" w:rsidP="008C2C6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2B4F70" w14:textId="77777777" w:rsidR="008C2C64" w:rsidRPr="002759E0" w:rsidRDefault="008C2C64" w:rsidP="008C2C64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348DD" w14:textId="63ABFFCA" w:rsidR="008C2C64" w:rsidRPr="002759E0" w:rsidRDefault="008C2C64" w:rsidP="008C2C6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5F2393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AE47759" w14:textId="7931F014" w:rsidR="008C2C64" w:rsidRPr="002759E0" w:rsidRDefault="008C2C64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5,000</w:t>
            </w:r>
          </w:p>
        </w:tc>
        <w:tc>
          <w:tcPr>
            <w:tcW w:w="720" w:type="dxa"/>
            <w:shd w:val="clear" w:color="auto" w:fill="auto"/>
          </w:tcPr>
          <w:p w14:paraId="19C36CF9" w14:textId="7CE900BF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8458D" w14:textId="77777777" w:rsidR="008C2C64" w:rsidRPr="002759E0" w:rsidRDefault="008C2C64" w:rsidP="008C2C64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ED11BCB" w14:textId="606ED5A5" w:rsidR="008C2C64" w:rsidRPr="002759E0" w:rsidRDefault="008C2C64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5,000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243867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394926D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C20C41" w14:textId="167400B1" w:rsidR="008C2C64" w:rsidRPr="002759E0" w:rsidRDefault="008C2C64" w:rsidP="008C2C6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5CFD58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FE9D0" w14:textId="0FF458F8" w:rsidR="008C2C64" w:rsidRPr="002759E0" w:rsidRDefault="008C2C64" w:rsidP="008C2C6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269D064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06C61AC" w14:textId="7A83330F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2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BD90D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F2B233" w14:textId="46D4A484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3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B065A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B1F6A8A" w14:textId="76D3943A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4F46DA51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C323961" w14:textId="134936B8" w:rsidR="008C2C64" w:rsidRPr="002759E0" w:rsidRDefault="008C2C64" w:rsidP="00EF1C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5DD023EA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FEB495" w14:textId="6A08C69E" w:rsidR="008C2C64" w:rsidRPr="002759E0" w:rsidRDefault="008C2C64" w:rsidP="00EF1C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0A62732D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DE93DEA" w14:textId="52A84FC1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8C2C64" w:rsidRPr="002759E0" w14:paraId="7D187A82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0071242" w14:textId="77777777" w:rsidR="008C2C64" w:rsidRPr="002759E0" w:rsidRDefault="008C2C64" w:rsidP="008C2C64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543D54" w14:textId="77777777" w:rsidR="008C2C64" w:rsidRPr="002759E0" w:rsidRDefault="008C2C64" w:rsidP="008C2C6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C180B4" w14:textId="77777777" w:rsidR="008C2C64" w:rsidRPr="002759E0" w:rsidRDefault="008C2C64" w:rsidP="008C2C64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735448" w14:textId="77777777" w:rsidR="008C2C64" w:rsidRPr="002759E0" w:rsidRDefault="008C2C64" w:rsidP="008C2C6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750E4B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B23FAA" w14:textId="77777777" w:rsidR="008C2C64" w:rsidRPr="002759E0" w:rsidRDefault="008C2C64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415697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3C608" w14:textId="77777777" w:rsidR="008C2C64" w:rsidRPr="002759E0" w:rsidRDefault="008C2C64" w:rsidP="008C2C64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9F0FF64" w14:textId="77777777" w:rsidR="008C2C64" w:rsidRPr="002759E0" w:rsidRDefault="008C2C64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827B0B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7150F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FC5E7" w14:textId="77777777" w:rsidR="008C2C64" w:rsidRPr="002759E0" w:rsidRDefault="008C2C64" w:rsidP="008C2C6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480682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2E9008" w14:textId="77777777" w:rsidR="008C2C64" w:rsidRPr="002759E0" w:rsidRDefault="008C2C64" w:rsidP="008C2C6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83E7A" w14:textId="77777777" w:rsidR="008C2C64" w:rsidRPr="002759E0" w:rsidRDefault="008C2C64" w:rsidP="008C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C61914F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04604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5AB16A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4FE8E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2B67FA1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4B087F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91D524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AA9A39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EB55DF" w14:textId="77777777" w:rsidR="008C2C64" w:rsidRPr="002759E0" w:rsidRDefault="008C2C64" w:rsidP="008C2C6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A2BB1" w14:textId="77777777" w:rsidR="008C2C64" w:rsidRPr="002759E0" w:rsidRDefault="008C2C64" w:rsidP="008C2C6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7B23C8" w14:textId="77777777" w:rsidR="008C2C64" w:rsidRPr="002759E0" w:rsidRDefault="008C2C64" w:rsidP="008C2C6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D56B30" w:rsidRPr="002759E0" w14:paraId="49A3AE90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F20B8AD" w14:textId="6F83436E" w:rsidR="00D56B30" w:rsidRPr="002759E0" w:rsidRDefault="00D56B30" w:rsidP="00D56B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598A9C" w14:textId="0555EAF5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273A45" w14:textId="77777777" w:rsidR="00D56B30" w:rsidRPr="002759E0" w:rsidRDefault="00D56B30" w:rsidP="00D56B3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F33A5E" w14:textId="064A9040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C12DEB2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F6357E" w14:textId="48B7C401" w:rsidR="00D56B30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6F1304" w14:textId="38CB6BB5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95E09" w14:textId="77777777" w:rsidR="00D56B30" w:rsidRPr="002759E0" w:rsidRDefault="00D56B30" w:rsidP="00D56B3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D97A74" w14:textId="5DC4954F" w:rsidR="00D56B30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B7F4A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C8F4134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C54388" w14:textId="2F5E6F71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0BC7180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5B2513" w14:textId="1A52F0CE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BAA211F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C56638" w14:textId="6A290EBD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EF68E1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976737" w14:textId="33795FCA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5F7CF9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F4A4E0D" w14:textId="0B69F1B6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10A49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D1469E3" w14:textId="1AB72B41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EFB5E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C6DE6B8" w14:textId="573C50AE" w:rsidR="00D56B30" w:rsidRPr="002759E0" w:rsidRDefault="00C160D7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8E2B5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5E1DA3" w14:textId="493F95D8" w:rsidR="00D56B30" w:rsidRPr="002759E0" w:rsidRDefault="00D56B30" w:rsidP="00D56B30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D56B30" w:rsidRPr="002759E0" w14:paraId="4517F88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76C9491" w14:textId="77777777" w:rsidR="00D56B30" w:rsidRPr="002759E0" w:rsidRDefault="00D56B30" w:rsidP="00D56B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8C58BE" w14:textId="0F638048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235313D" w14:textId="77777777" w:rsidR="00D56B30" w:rsidRPr="002759E0" w:rsidRDefault="00D56B30" w:rsidP="00D56B3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AEBE2F" w14:textId="7AF1D4FA" w:rsidR="00D56B30" w:rsidRPr="002759E0" w:rsidRDefault="006D00C9" w:rsidP="006727A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3C306C9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834A5" w14:textId="440EA3A7" w:rsidR="00D56B30" w:rsidRPr="002759E0" w:rsidRDefault="006D00C9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387FCD" w14:textId="7E69DE06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B977D" w14:textId="77777777" w:rsidR="00D56B30" w:rsidRPr="002759E0" w:rsidRDefault="00D56B30" w:rsidP="00D56B3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63F8334" w14:textId="70A7627E" w:rsidR="00D56B30" w:rsidRPr="002759E0" w:rsidRDefault="006D00C9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995834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ED99576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47B027" w14:textId="037909ED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53D8B61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18DF75" w14:textId="5DB41ACD" w:rsidR="00D56B30" w:rsidRPr="002759E0" w:rsidRDefault="006D00C9" w:rsidP="00D56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6414F77" w14:textId="77777777" w:rsidR="00D56B30" w:rsidRPr="002759E0" w:rsidRDefault="00D56B30" w:rsidP="00D5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2925867" w14:textId="48E234E8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564EE5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1D7B1D" w14:textId="0874816B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8CBCC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37F16CB" w14:textId="7A6A86F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A40BD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1B26815" w14:textId="118A08A6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FA3CE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4BD5D3" w14:textId="229207A7" w:rsidR="00D56B30" w:rsidRPr="002759E0" w:rsidRDefault="00C160D7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6F523" w14:textId="77777777" w:rsidR="00D56B30" w:rsidRPr="002759E0" w:rsidRDefault="00D56B30" w:rsidP="00D56B3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738BA" w14:textId="4E02918C" w:rsidR="00D56B30" w:rsidRPr="002759E0" w:rsidRDefault="00D56B30" w:rsidP="00D56B30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B94ED0" w:rsidRPr="002759E0" w14:paraId="754879FC" w14:textId="77777777" w:rsidTr="003D35A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15372CB" w14:textId="39A471E3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2967DC65" w14:textId="096F5072" w:rsidR="00B94ED0" w:rsidRPr="002759E0" w:rsidRDefault="00B94ED0" w:rsidP="00B94E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07ED1E8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476222" w14:textId="35369142" w:rsidR="00B94ED0" w:rsidRPr="002759E0" w:rsidRDefault="00B94ED0" w:rsidP="00B94E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8C9CAE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2636918" w14:textId="6F5544A0" w:rsidR="00B94ED0" w:rsidRPr="002759E0" w:rsidRDefault="00B94ED0" w:rsidP="008C2C64">
            <w:pPr>
              <w:pStyle w:val="acctfourfigures"/>
              <w:tabs>
                <w:tab w:val="clear" w:pos="765"/>
                <w:tab w:val="decimal" w:pos="147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C3AC29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B09734" w14:textId="77777777" w:rsidR="00B94ED0" w:rsidRPr="002759E0" w:rsidRDefault="00B94ED0" w:rsidP="00B94ED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4A59ED3" w14:textId="6DFF1F00" w:rsidR="00B94ED0" w:rsidRPr="002759E0" w:rsidRDefault="00B94ED0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0CAE516" w14:textId="0473EAB0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C34E11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96AA2E" w14:textId="7685C21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0B95E9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B82AE09" w14:textId="291A71A0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5B776B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3013025" w14:textId="7FE5AC93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A0C10C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51ADFBF" w14:textId="32158D9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67BE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ACD0F43" w14:textId="368BF3D2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CF40DB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4F7CEEE" w14:textId="6F234145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CA2ADF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DB7F82" w14:textId="5C2AC061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B7778B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771D6C1" w14:textId="52CEA20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94ED0" w:rsidRPr="002759E0" w14:paraId="4B24F00E" w14:textId="77777777" w:rsidTr="00F65376">
        <w:trPr>
          <w:gridAfter w:val="1"/>
          <w:wAfter w:w="7" w:type="dxa"/>
          <w:trHeight w:val="191"/>
        </w:trPr>
        <w:tc>
          <w:tcPr>
            <w:tcW w:w="3240" w:type="dxa"/>
            <w:shd w:val="clear" w:color="auto" w:fill="auto"/>
          </w:tcPr>
          <w:p w14:paraId="787CAA82" w14:textId="214DD2BE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(ปิดกิจการในเดือนธันวาคม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61A64811" w14:textId="0A65556E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85" w:hanging="15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7A458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D89A96" w14:textId="6C8B1049" w:rsidR="00B94ED0" w:rsidRPr="002759E0" w:rsidRDefault="00B94ED0" w:rsidP="00B94E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AAF456F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077E1B" w14:textId="2DFCAA9F" w:rsidR="00B94ED0" w:rsidRPr="002759E0" w:rsidRDefault="00B94ED0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77D8FED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0740D3" w14:textId="77777777" w:rsidR="00B94ED0" w:rsidRPr="002759E0" w:rsidRDefault="00B94ED0" w:rsidP="00B94ED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C4ED4AB" w14:textId="512A5107" w:rsidR="00B94ED0" w:rsidRPr="002759E0" w:rsidRDefault="00B94ED0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17415AD2" w14:textId="5F736D61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145F4B1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C9124D" w14:textId="1C4D1656" w:rsidR="00B94ED0" w:rsidRPr="002759E0" w:rsidRDefault="00F65376" w:rsidP="00F6537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08" w:right="-108"/>
              <w:rPr>
                <w:rFonts w:asciiTheme="majorHAnsi" w:hAnsiTheme="majorHAnsi" w:cstheme="majorHAnsi"/>
                <w:sz w:val="18"/>
                <w:szCs w:val="18"/>
                <w:lang w:val="en-US" w:bidi="th-TH"/>
              </w:rPr>
            </w:pPr>
            <w:r w:rsidRPr="002759E0">
              <w:rPr>
                <w:rFonts w:asciiTheme="majorHAnsi" w:hAnsiTheme="majorHAnsi" w:cstheme="majorHAns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FF24F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8F8E7A" w14:textId="057FE6E2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D59A6A0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35A2CD5" w14:textId="16C922E1" w:rsidR="00B94ED0" w:rsidRPr="002759E0" w:rsidRDefault="00B94ED0" w:rsidP="00F6537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2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69FA6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2D78CF4" w14:textId="3D4BBCBF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62474AD3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40E66DA" w14:textId="1D94CF45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CB01C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B4CDFC4" w14:textId="70E04269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312185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DFB173" w14:textId="6660A6C2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A76338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961809" w14:textId="24EA60FB" w:rsidR="00B94ED0" w:rsidRPr="002759E0" w:rsidRDefault="00B94ED0" w:rsidP="00B94ED0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</w:tr>
      <w:tr w:rsidR="00B94ED0" w:rsidRPr="002759E0" w14:paraId="7237134F" w14:textId="77777777" w:rsidTr="00D9226F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66283A63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54E087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36587C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ED64CA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4067C2" w14:textId="77777777" w:rsidR="00B94ED0" w:rsidRPr="002759E0" w:rsidRDefault="00B94ED0" w:rsidP="00B94E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D9572B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1D05B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D314B1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CD97C8" w14:textId="77777777" w:rsidR="00B94ED0" w:rsidRPr="002759E0" w:rsidRDefault="00B94ED0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48017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2C12F" w14:textId="77777777" w:rsidR="00B94ED0" w:rsidRPr="002759E0" w:rsidRDefault="00B94ED0" w:rsidP="00B94ED0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FE9DED9" w14:textId="63CD5972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1,042</w:t>
            </w:r>
          </w:p>
        </w:tc>
        <w:tc>
          <w:tcPr>
            <w:tcW w:w="270" w:type="dxa"/>
            <w:shd w:val="clear" w:color="auto" w:fill="auto"/>
          </w:tcPr>
          <w:p w14:paraId="0A16FC35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ED63AC5" w14:textId="70947FDE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1,055</w:t>
            </w:r>
          </w:p>
        </w:tc>
        <w:tc>
          <w:tcPr>
            <w:tcW w:w="270" w:type="dxa"/>
            <w:shd w:val="clear" w:color="auto" w:fill="auto"/>
          </w:tcPr>
          <w:p w14:paraId="6B997646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95B4C0B" w14:textId="361C529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(180)</w:t>
            </w:r>
          </w:p>
        </w:tc>
        <w:tc>
          <w:tcPr>
            <w:tcW w:w="270" w:type="dxa"/>
            <w:shd w:val="clear" w:color="auto" w:fill="auto"/>
          </w:tcPr>
          <w:p w14:paraId="3E814280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FE0EFC1" w14:textId="5232EE4D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(203)</w:t>
            </w:r>
          </w:p>
        </w:tc>
        <w:tc>
          <w:tcPr>
            <w:tcW w:w="270" w:type="dxa"/>
            <w:shd w:val="clear" w:color="auto" w:fill="auto"/>
          </w:tcPr>
          <w:p w14:paraId="735AB559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9EC0972" w14:textId="7183CFFF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6F334CD4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E1748F2" w14:textId="772D9982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7E561CFD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8A31523" w14:textId="478C70D0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336ECA0A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C49B1CE" w14:textId="6DAF6EE4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B94ED0" w:rsidRPr="002759E0" w14:paraId="29F5C038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45ECB7FB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5B02CF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8784E2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01A917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C0D323" w14:textId="77777777" w:rsidR="00B94ED0" w:rsidRPr="002759E0" w:rsidRDefault="00B94ED0" w:rsidP="00B94E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70C240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D8F79B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FAD6D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CD30AD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D11CE9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4EFC1A" w14:textId="77777777" w:rsidR="00B94ED0" w:rsidRPr="002759E0" w:rsidRDefault="00B94ED0" w:rsidP="00B94ED0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D2A22AC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810749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015D73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6AEE20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13E2A4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E99C4C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51DDEA9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F3D08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593FB2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15CEEB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04AFF47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429D65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D2AEC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8463B2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0F173D6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94ED0" w:rsidRPr="002759E0" w14:paraId="6C705012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357CB82E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CB28CE3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8D3A194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9EA7EB0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0AEA33" w14:textId="77777777" w:rsidR="00B94ED0" w:rsidRPr="002759E0" w:rsidRDefault="00B94ED0" w:rsidP="00B94E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76C36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F2A9B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27818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A5E6E5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979F2E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C28633" w14:textId="77777777" w:rsidR="00B94ED0" w:rsidRPr="002759E0" w:rsidRDefault="00B94ED0" w:rsidP="00B94ED0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A307E1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7202CC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E257EE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3F6D7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31647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89C60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AC3D2B0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766C2D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20C3B3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0A390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A8F96C4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7B3AC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3D4987D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EAC66F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2CB4DB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94ED0" w:rsidRPr="002759E0" w14:paraId="10AF347C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546A0CCE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7A161A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AEA00F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F3F5DA1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F7BED5" w14:textId="77777777" w:rsidR="00B94ED0" w:rsidRPr="002759E0" w:rsidRDefault="00B94ED0" w:rsidP="00B94E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60C6F3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BD1C64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6E012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FF1822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4DCB76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833220" w14:textId="77777777" w:rsidR="00B94ED0" w:rsidRPr="002759E0" w:rsidRDefault="00B94ED0" w:rsidP="00B94ED0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26E1AB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AC5AA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91D8F8D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1915D8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6808F7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CAB31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1B0713B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F4DCFF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CEE028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7A16E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9CC7FF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570D57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7A782D2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527F52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7EB15C6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94ED0" w:rsidRPr="002759E0" w14:paraId="4E67BA3B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7664C62F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14015F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855C94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43D3CAE" w14:textId="77777777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C4DD1C6" w14:textId="77777777" w:rsidR="00B94ED0" w:rsidRPr="002759E0" w:rsidRDefault="00B94ED0" w:rsidP="00B94E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759A56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AE7D08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FF60B1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2D41DD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4493C7" w14:textId="77777777" w:rsidR="00B94ED0" w:rsidRPr="002759E0" w:rsidRDefault="00B94ED0" w:rsidP="00B94E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E600A0" w14:textId="77777777" w:rsidR="00B94ED0" w:rsidRPr="002759E0" w:rsidRDefault="00B94ED0" w:rsidP="00B94ED0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B2D0F7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78193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02C92E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ECCF51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DA1597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7B2069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D976530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1C4D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B872B8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15F329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01E181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8F7DBA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4D73226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AB8CA9" w14:textId="77777777" w:rsidR="00B94ED0" w:rsidRPr="002759E0" w:rsidRDefault="00B94ED0" w:rsidP="00B94ED0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63FF35B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94ED0" w:rsidRPr="002759E0" w14:paraId="34992D9A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5502AB5" w14:textId="77777777" w:rsidR="00B94ED0" w:rsidRPr="002759E0" w:rsidRDefault="00B94ED0" w:rsidP="00B94ED0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lastRenderedPageBreak/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6F831D78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0E7BE2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B3472D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BE340F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FEB75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58B055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19BFE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7A6DCA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D2A471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FB5685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33137F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7FA72F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3D8AD3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3757B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CBEA554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989D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88F783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8C153B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1784E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5341C0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40E51CC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64D0E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021C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0D085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6CAA7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94ED0" w:rsidRPr="002759E0" w14:paraId="1CAE346B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A46D564" w14:textId="77777777" w:rsidR="00B94ED0" w:rsidRPr="002759E0" w:rsidRDefault="00B94ED0" w:rsidP="00B94ED0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7521BD" w14:textId="6BE5CDAB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A9C2347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024FE9" w14:textId="03751BD6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04D74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680A47" w14:textId="1332C4E3" w:rsidR="00B94ED0" w:rsidRPr="002759E0" w:rsidRDefault="00B94ED0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EF391" w14:textId="7877776F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2CB97" w14:textId="77777777" w:rsidR="00B94ED0" w:rsidRPr="002759E0" w:rsidRDefault="00B94ED0" w:rsidP="00B94ED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395425" w14:textId="3408AC8B" w:rsidR="00B94ED0" w:rsidRPr="002759E0" w:rsidRDefault="00B94ED0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5DE5AF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414709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4F03A8" w14:textId="70471C36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4C0046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358C4" w14:textId="1DAF8D40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614126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0D4903" w14:textId="5F4BBB4F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3EB6DBD2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1BD811" w14:textId="5F2E3240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2F3CB04F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44A004" w14:textId="255CE685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80B6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4595FE" w14:textId="3231FEEE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7FCE1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CD01C8" w14:textId="05E43EDD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A186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D1794A4" w14:textId="02D7AF1D" w:rsidR="00B94ED0" w:rsidRPr="002759E0" w:rsidRDefault="00B94ED0" w:rsidP="00B94ED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B94ED0" w:rsidRPr="002759E0" w14:paraId="1DD8E02D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21DA25E" w14:textId="77777777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EAE484" w14:textId="6C9102FD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F4D52CD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6E5AD1" w14:textId="53B81444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EBD52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D1D1E0" w14:textId="61FE037C" w:rsidR="00B94ED0" w:rsidRPr="002759E0" w:rsidRDefault="00B94ED0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6D451C" w14:textId="6A7ECDE5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108A1" w14:textId="77777777" w:rsidR="00B94ED0" w:rsidRPr="002759E0" w:rsidRDefault="00B94ED0" w:rsidP="00B94ED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4F0F0" w14:textId="5A8E994F" w:rsidR="00B94ED0" w:rsidRPr="002759E0" w:rsidRDefault="00B94ED0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8C08F7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040ED82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E45EC8" w14:textId="2E5E1A7C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6514EE3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042386" w14:textId="65D74396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CD3C092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8F624E" w14:textId="2B61441F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(108)</w:t>
            </w:r>
          </w:p>
        </w:tc>
        <w:tc>
          <w:tcPr>
            <w:tcW w:w="270" w:type="dxa"/>
            <w:shd w:val="clear" w:color="auto" w:fill="auto"/>
          </w:tcPr>
          <w:p w14:paraId="41BB05D4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EDB7866" w14:textId="473571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04A6A77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74365D" w14:textId="6EC33F96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5639FE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FFBA58F" w14:textId="21A1F799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40B222A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2A561D" w14:textId="739814E9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365A80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3A8A4F" w14:textId="022195CB" w:rsidR="00B94ED0" w:rsidRPr="002759E0" w:rsidRDefault="00B94ED0" w:rsidP="00B94ED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B94ED0" w:rsidRPr="002759E0" w14:paraId="31CBA6B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41CF245" w14:textId="5AA4EBBB" w:rsidR="00B94ED0" w:rsidRPr="002759E0" w:rsidRDefault="00B94ED0" w:rsidP="00B94ED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870554" w14:textId="3540AC7A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E42D33" w14:textId="77777777" w:rsidR="00B94ED0" w:rsidRPr="002759E0" w:rsidRDefault="00B94ED0" w:rsidP="00B94ED0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A6D484" w14:textId="15D322B1" w:rsidR="00B94ED0" w:rsidRPr="002759E0" w:rsidRDefault="00B94ED0" w:rsidP="00B94ED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633C7BC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8253D6" w14:textId="3EB8FF5B" w:rsidR="00B94ED0" w:rsidRPr="002759E0" w:rsidRDefault="00B94ED0" w:rsidP="008C2C6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6F8BA" w14:textId="3311A9E4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0FC6B" w14:textId="77777777" w:rsidR="00B94ED0" w:rsidRPr="002759E0" w:rsidRDefault="00B94ED0" w:rsidP="00B94ED0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B070A9" w14:textId="3EC8F2D6" w:rsidR="00B94ED0" w:rsidRPr="002759E0" w:rsidRDefault="00B94ED0" w:rsidP="008C2C6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Cs w:val="22"/>
                <w:lang w:val="en-US" w:bidi="th-TH"/>
              </w:rPr>
              <w:t>33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DECA6D" w14:textId="298273D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E0898EE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DFBA81" w14:textId="55FD9DFB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2AAC0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5D50F4" w14:textId="24880420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7F78C3D" w14:textId="77777777" w:rsidR="00B94ED0" w:rsidRPr="002759E0" w:rsidRDefault="00B94ED0" w:rsidP="00B9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D3B4" w14:textId="684B3B7F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58E89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9F80F" w14:textId="4456258A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E2C92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B09DB4" w14:textId="53FDACAB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ED2DD" w14:textId="77777777" w:rsidR="00B94ED0" w:rsidRPr="002759E0" w:rsidRDefault="00B94ED0" w:rsidP="00B94ED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0C4545" w14:textId="223B1922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7CA51DD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B37768" w14:textId="2C67304F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F8AEBE" w14:textId="77777777" w:rsidR="00B94ED0" w:rsidRPr="002759E0" w:rsidRDefault="00B94ED0" w:rsidP="00B94ED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548052" w14:textId="00BEB326" w:rsidR="00B94ED0" w:rsidRPr="002759E0" w:rsidRDefault="00B94ED0" w:rsidP="00B94ED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16611D" w:rsidRPr="002759E0" w14:paraId="54E377FB" w14:textId="77777777" w:rsidTr="00213F1D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248B517" w14:textId="77777777" w:rsidR="0016611D" w:rsidRPr="002759E0" w:rsidRDefault="0016611D" w:rsidP="00213F1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A5835E1" w14:textId="77777777" w:rsidR="0016611D" w:rsidRPr="002759E0" w:rsidRDefault="0016611D" w:rsidP="00213F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7E2C3" w14:textId="77777777" w:rsidR="0016611D" w:rsidRPr="002759E0" w:rsidRDefault="0016611D" w:rsidP="00213F1D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0632D82" w14:textId="77777777" w:rsidR="0016611D" w:rsidRPr="002759E0" w:rsidRDefault="0016611D" w:rsidP="00213F1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7D57F76" w14:textId="77777777" w:rsidR="0016611D" w:rsidRPr="002759E0" w:rsidRDefault="0016611D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87A449" w14:textId="77777777" w:rsidR="0016611D" w:rsidRPr="002759E0" w:rsidRDefault="0016611D" w:rsidP="00213F1D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67D3B" w14:textId="77777777" w:rsidR="0016611D" w:rsidRPr="002759E0" w:rsidRDefault="0016611D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F0BCF" w14:textId="77777777" w:rsidR="0016611D" w:rsidRPr="002759E0" w:rsidRDefault="0016611D" w:rsidP="00213F1D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A4FA11" w14:textId="77777777" w:rsidR="0016611D" w:rsidRPr="002759E0" w:rsidRDefault="0016611D" w:rsidP="00213F1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1A0704" w14:textId="77777777" w:rsidR="0016611D" w:rsidRPr="002759E0" w:rsidRDefault="0016611D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B8BD7B4" w14:textId="77777777" w:rsidR="0016611D" w:rsidRPr="002759E0" w:rsidRDefault="0016611D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DEF785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AA612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51EB03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0B1B032" w14:textId="77777777" w:rsidR="0016611D" w:rsidRPr="002759E0" w:rsidRDefault="0016611D" w:rsidP="0021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173C2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82D495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12242C0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4A67ABDF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39680D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96CA0" w14:textId="77777777" w:rsidR="0016611D" w:rsidRPr="002759E0" w:rsidRDefault="0016611D" w:rsidP="00213F1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78A90EE9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E0A37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7CAA657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C2096" w14:textId="77777777" w:rsidR="0016611D" w:rsidRPr="002759E0" w:rsidRDefault="0016611D" w:rsidP="00213F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5AF12F" w14:textId="77777777" w:rsidR="0016611D" w:rsidRPr="002759E0" w:rsidRDefault="0016611D" w:rsidP="00213F1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32AC5" w:rsidRPr="002759E0" w14:paraId="41754264" w14:textId="77777777" w:rsidTr="00D9529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67FFDCD" w14:textId="5E10B505" w:rsidR="00932AC5" w:rsidRPr="002759E0" w:rsidRDefault="00932AC5" w:rsidP="00932AC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473859F8" w14:textId="7881AAF5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05749" w14:textId="77777777" w:rsidR="00932AC5" w:rsidRPr="002759E0" w:rsidRDefault="00932AC5" w:rsidP="00932AC5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4815D57" w14:textId="218863C7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6B9F0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77CBD0" w14:textId="08689CFE" w:rsidR="00932AC5" w:rsidRPr="002759E0" w:rsidRDefault="00932AC5" w:rsidP="00932AC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D290B5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062551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0D28083" w14:textId="305B6BA1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98E8EC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2C7C93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B40140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A0B2D0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F8C91A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7C7E1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CBEFFB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269F2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96722D6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B02EE1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033DFD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6DDAFE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2771212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FD278A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6E29B4B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6C74FF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D131EE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32AC5" w:rsidRPr="002759E0" w14:paraId="05B8177D" w14:textId="77777777" w:rsidTr="00213F1D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57EC535" w14:textId="256657A5" w:rsidR="00932AC5" w:rsidRPr="002759E0" w:rsidRDefault="00932AC5" w:rsidP="00932AC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B6040BE" w14:textId="361DF564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6A0A599" w14:textId="77777777" w:rsidR="00932AC5" w:rsidRPr="002759E0" w:rsidRDefault="00932AC5" w:rsidP="00932AC5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FD99A1" w14:textId="79FE916D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AFB6E0F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BA149B" w14:textId="3C112D2B" w:rsidR="00932AC5" w:rsidRPr="002759E0" w:rsidRDefault="00932AC5" w:rsidP="00932AC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B57260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F18E36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E99670" w14:textId="6325CC08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3D4B4F" w14:textId="5C8B32B9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7F0305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A3B12E" w14:textId="66A33242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10DCC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0B2E05" w14:textId="1DCBEF3C" w:rsidR="00932AC5" w:rsidRPr="002759E0" w:rsidRDefault="00932AC5" w:rsidP="009A4CD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F1204E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710371" w14:textId="33A5A1CC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DB4E2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03109BD" w14:textId="743CD025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4F3DA5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FCE6AB" w14:textId="5C0A0EC1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9FC6B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0C58DF4" w14:textId="08E4F0F0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3B7DC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C11542E" w14:textId="51FBCD1A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D739B5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ECDBC29" w14:textId="43F834D6" w:rsidR="00932AC5" w:rsidRPr="002759E0" w:rsidRDefault="00932AC5" w:rsidP="00932AC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32AC5" w:rsidRPr="002759E0" w14:paraId="08890138" w14:textId="77777777" w:rsidTr="00143217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26AF98D" w14:textId="7141B516" w:rsidR="00932AC5" w:rsidRPr="002759E0" w:rsidRDefault="00932AC5" w:rsidP="00932AC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(ปิดกิจการในเดือนมกราคม 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1CF45C95" w14:textId="334ACF5A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90891B" w14:textId="77777777" w:rsidR="00932AC5" w:rsidRPr="002759E0" w:rsidRDefault="00932AC5" w:rsidP="00932AC5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4E8CDDC" w14:textId="7C894FC7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2E7732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9F7FD2" w14:textId="6A7C9B5A" w:rsidR="00932AC5" w:rsidRPr="002759E0" w:rsidRDefault="00932AC5" w:rsidP="00932AC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F78024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FBD1CD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4AC6E75" w14:textId="602806A9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162ED5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0F8149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DFBA89" w14:textId="5DF91278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042510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0EA411" w14:textId="61C9F981" w:rsidR="00932AC5" w:rsidRPr="002759E0" w:rsidRDefault="00932AC5" w:rsidP="009A4CD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8DE10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82C0D5D" w14:textId="7AE4411D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0984DE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13B41EA" w14:textId="17ED4A68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CA539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3B2EE2" w14:textId="03E0DF04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827043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19A436" w14:textId="73CC7A3F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D9EC8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D813F8A" w14:textId="022AD041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F65A6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9B8D50" w14:textId="60296697" w:rsidR="00932AC5" w:rsidRPr="002759E0" w:rsidRDefault="00932AC5" w:rsidP="00932AC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32AC5" w:rsidRPr="002759E0" w14:paraId="6A30ABAD" w14:textId="77777777" w:rsidTr="00143217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269B86F" w14:textId="6AA43269" w:rsidR="00932AC5" w:rsidRPr="002759E0" w:rsidRDefault="00932AC5" w:rsidP="00932AC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2CD51945" w14:textId="18ED3FB4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74696" w14:textId="77777777" w:rsidR="00932AC5" w:rsidRPr="002759E0" w:rsidRDefault="00932AC5" w:rsidP="00932AC5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19B9CCC" w14:textId="3AC67F6D" w:rsidR="00932AC5" w:rsidRPr="002759E0" w:rsidRDefault="00932AC5" w:rsidP="00932AC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AE958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36A763" w14:textId="4960CA19" w:rsidR="00932AC5" w:rsidRPr="002759E0" w:rsidRDefault="00932AC5" w:rsidP="00932AC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rtl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C079AD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8AD4D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7ED3972" w14:textId="7A945C21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color w:val="000000"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C16F0E" w14:textId="1AE6CEE2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CE3F1B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57D28A" w14:textId="37467670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0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34C8E7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0C3EC7" w14:textId="1C75A1E8" w:rsidR="00932AC5" w:rsidRPr="002759E0" w:rsidRDefault="00932AC5" w:rsidP="009A4CD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D1319B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68F4EE" w14:textId="21A2F105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891E56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45D94D9" w14:textId="054C4902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2406E0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288223" w14:textId="64D8424A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54C7D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77240DBB" w14:textId="067AA7D2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11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2FB339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9FB67F2" w14:textId="3F84074F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FB1BD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6E27F0A" w14:textId="2F51AA30" w:rsidR="00932AC5" w:rsidRPr="002759E0" w:rsidRDefault="00932AC5" w:rsidP="00932AC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932AC5" w:rsidRPr="002759E0" w14:paraId="386A5C9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53EE62" w14:textId="56A422F2" w:rsidR="00932AC5" w:rsidRPr="002759E0" w:rsidRDefault="00932AC5" w:rsidP="00932AC5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50ECE91C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7CA43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D7462E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AC2463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C9CFE" w14:textId="77777777" w:rsidR="00932AC5" w:rsidRPr="002759E0" w:rsidRDefault="00932AC5" w:rsidP="00932AC5">
            <w:pPr>
              <w:tabs>
                <w:tab w:val="clear" w:pos="227"/>
                <w:tab w:val="decimal" w:pos="4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1F8A7F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11C41" w14:textId="77777777" w:rsidR="00932AC5" w:rsidRPr="002759E0" w:rsidRDefault="00932AC5" w:rsidP="00932AC5">
            <w:pPr>
              <w:pStyle w:val="Heading9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75B598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442BC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1212D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4A2B75A" w14:textId="0649D32B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0160E924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DDCBDB3" w14:textId="61CB4449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18668201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616B0" w14:textId="12534C68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(113)</w:t>
            </w:r>
          </w:p>
        </w:tc>
        <w:tc>
          <w:tcPr>
            <w:tcW w:w="270" w:type="dxa"/>
            <w:shd w:val="clear" w:color="auto" w:fill="auto"/>
          </w:tcPr>
          <w:p w14:paraId="2BF12BDD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2C9387" w14:textId="50F755CB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6F247E80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615FA3F" w14:textId="7D037A8C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42E2590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9640DFC" w14:textId="2D58B4CF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7E793C02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00132A" w14:textId="2517AD95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BDE3D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B9BBE6" w14:textId="0C907A0F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7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932AC5" w:rsidRPr="002759E0" w14:paraId="371F193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36E03BC" w14:textId="77777777" w:rsidR="00932AC5" w:rsidRPr="002759E0" w:rsidRDefault="00932AC5" w:rsidP="00932AC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E923411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E431D1" w14:textId="77777777" w:rsidR="00932AC5" w:rsidRPr="002759E0" w:rsidRDefault="00932AC5" w:rsidP="00932AC5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57D6E5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C0354" w14:textId="77777777" w:rsidR="00932AC5" w:rsidRPr="002759E0" w:rsidRDefault="00932AC5" w:rsidP="00932AC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89C2F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0C9BC7" w14:textId="77777777" w:rsidR="00932AC5" w:rsidRPr="002759E0" w:rsidRDefault="00932AC5" w:rsidP="00932A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0FFED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2710C0" w14:textId="77777777" w:rsidR="00932AC5" w:rsidRPr="002759E0" w:rsidRDefault="00932AC5" w:rsidP="00932A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BA4DB8" w14:textId="77777777" w:rsidR="00932AC5" w:rsidRPr="002759E0" w:rsidRDefault="00932AC5" w:rsidP="00932A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447FFB" w14:textId="77777777" w:rsidR="00932AC5" w:rsidRPr="002759E0" w:rsidRDefault="00932AC5" w:rsidP="00932AC5">
            <w:pPr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EAEDB" w14:textId="77A5B45D" w:rsidR="00932AC5" w:rsidRPr="002759E0" w:rsidRDefault="00932AC5" w:rsidP="00932AC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1,160</w:t>
            </w:r>
          </w:p>
        </w:tc>
        <w:tc>
          <w:tcPr>
            <w:tcW w:w="270" w:type="dxa"/>
            <w:shd w:val="clear" w:color="auto" w:fill="auto"/>
          </w:tcPr>
          <w:p w14:paraId="0CB6C5E7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E730" w14:textId="6A1452AF" w:rsidR="00932AC5" w:rsidRPr="002759E0" w:rsidRDefault="00932AC5" w:rsidP="00932AC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1,186</w:t>
            </w:r>
          </w:p>
        </w:tc>
        <w:tc>
          <w:tcPr>
            <w:tcW w:w="270" w:type="dxa"/>
            <w:shd w:val="clear" w:color="auto" w:fill="auto"/>
          </w:tcPr>
          <w:p w14:paraId="67FC0616" w14:textId="77777777" w:rsidR="00932AC5" w:rsidRPr="002759E0" w:rsidRDefault="00932AC5" w:rsidP="0093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2582D" w14:textId="7C97AB35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(293)</w:t>
            </w:r>
          </w:p>
        </w:tc>
        <w:tc>
          <w:tcPr>
            <w:tcW w:w="270" w:type="dxa"/>
            <w:shd w:val="clear" w:color="auto" w:fill="auto"/>
          </w:tcPr>
          <w:p w14:paraId="057D9C8E" w14:textId="77777777" w:rsidR="00932AC5" w:rsidRPr="002759E0" w:rsidRDefault="00932AC5" w:rsidP="00932AC5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9DC5" w14:textId="430B5EB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(238)</w:t>
            </w:r>
          </w:p>
        </w:tc>
        <w:tc>
          <w:tcPr>
            <w:tcW w:w="270" w:type="dxa"/>
            <w:shd w:val="clear" w:color="auto" w:fill="auto"/>
          </w:tcPr>
          <w:p w14:paraId="70107285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3DFF" w14:textId="1E09B09C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048525D9" w14:textId="77777777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9B0E1" w14:textId="568066DE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25D36050" w14:textId="77777777" w:rsidR="00932AC5" w:rsidRPr="002759E0" w:rsidRDefault="00932AC5" w:rsidP="00932AC5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295DC" w14:textId="532173AA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7EDBFD9F" w14:textId="77777777" w:rsidR="00932AC5" w:rsidRPr="002759E0" w:rsidRDefault="00932AC5" w:rsidP="00932AC5">
            <w:pPr>
              <w:pStyle w:val="Heading9"/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DC1C2" w14:textId="6B7DFD68" w:rsidR="00932AC5" w:rsidRPr="002759E0" w:rsidRDefault="00932AC5" w:rsidP="00932AC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</w:tbl>
    <w:p w14:paraId="3F169EAE" w14:textId="77777777" w:rsidR="00845098" w:rsidRPr="002759E0" w:rsidRDefault="00845098" w:rsidP="00845098">
      <w:pPr>
        <w:rPr>
          <w:rFonts w:asciiTheme="majorBidi" w:hAnsiTheme="majorBidi" w:cstheme="majorBidi"/>
          <w:sz w:val="26"/>
          <w:szCs w:val="26"/>
        </w:rPr>
      </w:pPr>
    </w:p>
    <w:p w14:paraId="61D25B4A" w14:textId="77777777" w:rsidR="00845098" w:rsidRPr="002759E0" w:rsidRDefault="00845098" w:rsidP="0084509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2759E0">
        <w:rPr>
          <w:rFonts w:asciiTheme="majorBidi" w:hAnsiTheme="majorBidi" w:cstheme="majorBidi"/>
          <w:sz w:val="30"/>
          <w:szCs w:val="30"/>
        </w:rPr>
        <w:t xml:space="preserve">DM-Loxley Co., Ltd. </w:t>
      </w:r>
      <w:r w:rsidRPr="002759E0">
        <w:rPr>
          <w:rFonts w:asciiTheme="majorBidi" w:hAnsiTheme="majorBidi" w:cstheme="majorBidi"/>
          <w:sz w:val="30"/>
          <w:szCs w:val="30"/>
          <w:cs/>
        </w:rPr>
        <w:t>ซึ่งจดทะเบียนจัดตั้งในประเทศสาธารณรัฐประชาธิปไตยประชาชนลาว</w:t>
      </w:r>
    </w:p>
    <w:p w14:paraId="20B7C746" w14:textId="77777777" w:rsidR="0025019D" w:rsidRPr="002759E0" w:rsidRDefault="0025019D" w:rsidP="0025019D">
      <w:pPr>
        <w:rPr>
          <w:rFonts w:asciiTheme="majorBidi" w:hAnsiTheme="majorBidi" w:cstheme="majorBidi"/>
          <w:sz w:val="26"/>
          <w:szCs w:val="26"/>
        </w:rPr>
      </w:pPr>
    </w:p>
    <w:p w14:paraId="3F8FAFCD" w14:textId="77777777" w:rsidR="0025019D" w:rsidRPr="002759E0" w:rsidRDefault="0025019D" w:rsidP="0025019D">
      <w:pPr>
        <w:rPr>
          <w:rFonts w:asciiTheme="majorBidi" w:hAnsiTheme="majorBidi" w:cstheme="majorBidi"/>
          <w:sz w:val="26"/>
          <w:szCs w:val="26"/>
          <w:cs/>
        </w:rPr>
      </w:pPr>
    </w:p>
    <w:p w14:paraId="5E051D2B" w14:textId="7CD9142A" w:rsidR="0025019D" w:rsidRPr="002759E0" w:rsidRDefault="0025019D" w:rsidP="00250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5"/>
        </w:tabs>
        <w:rPr>
          <w:rFonts w:asciiTheme="majorBidi" w:hAnsiTheme="majorBidi" w:cstheme="majorBidi"/>
          <w:sz w:val="26"/>
          <w:szCs w:val="26"/>
        </w:rPr>
        <w:sectPr w:rsidR="0025019D" w:rsidRPr="002759E0" w:rsidSect="007F410C">
          <w:head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2759E0">
        <w:rPr>
          <w:rFonts w:asciiTheme="majorBidi" w:hAnsiTheme="majorBidi" w:cstheme="majorBidi"/>
          <w:sz w:val="26"/>
          <w:szCs w:val="26"/>
        </w:rPr>
        <w:tab/>
      </w:r>
    </w:p>
    <w:p w14:paraId="053CDB0F" w14:textId="77777777" w:rsidR="00E5270A" w:rsidRPr="002759E0" w:rsidRDefault="00E5270A" w:rsidP="008C0685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บริษัทร่วมและการร่วมค้า</w:t>
      </w:r>
    </w:p>
    <w:p w14:paraId="0AAC7929" w14:textId="77777777" w:rsidR="00E5270A" w:rsidRPr="002759E0" w:rsidRDefault="00E5270A" w:rsidP="00E5270A">
      <w:pPr>
        <w:pStyle w:val="block"/>
        <w:spacing w:after="0"/>
        <w:ind w:left="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bidi="th-TH"/>
        </w:rPr>
      </w:pPr>
    </w:p>
    <w:p w14:paraId="15B0E1E7" w14:textId="53165821" w:rsidR="00486087" w:rsidRPr="002759E0" w:rsidRDefault="00E5270A" w:rsidP="00D9226F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</w:t>
      </w:r>
      <w:r w:rsidR="008A3640" w:rsidRPr="002759E0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</w:t>
      </w:r>
      <w:r w:rsidR="00FA5767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A5767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กลุ่มกิจการในกิจการเหล่านี้</w:t>
      </w:r>
    </w:p>
    <w:p w14:paraId="3DD723C0" w14:textId="77777777" w:rsidR="00E5270A" w:rsidRPr="002759E0" w:rsidRDefault="00E5270A" w:rsidP="008C0685">
      <w:pPr>
        <w:tabs>
          <w:tab w:val="clear" w:pos="2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4770"/>
        <w:gridCol w:w="910"/>
        <w:gridCol w:w="234"/>
        <w:gridCol w:w="910"/>
        <w:gridCol w:w="235"/>
        <w:gridCol w:w="910"/>
        <w:gridCol w:w="258"/>
        <w:gridCol w:w="910"/>
      </w:tblGrid>
      <w:tr w:rsidR="0025019D" w:rsidRPr="002759E0" w14:paraId="0D4F7A90" w14:textId="77777777" w:rsidTr="0025019D">
        <w:trPr>
          <w:trHeight w:val="440"/>
          <w:tblHeader/>
        </w:trPr>
        <w:tc>
          <w:tcPr>
            <w:tcW w:w="4770" w:type="dxa"/>
            <w:shd w:val="clear" w:color="auto" w:fill="auto"/>
          </w:tcPr>
          <w:p w14:paraId="01834582" w14:textId="77777777" w:rsidR="0025019D" w:rsidRPr="002759E0" w:rsidRDefault="0025019D" w:rsidP="009324E4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54" w:type="dxa"/>
            <w:gridSpan w:val="3"/>
            <w:shd w:val="clear" w:color="auto" w:fill="auto"/>
            <w:vAlign w:val="bottom"/>
          </w:tcPr>
          <w:p w14:paraId="53D3B55D" w14:textId="77777777" w:rsidR="0025019D" w:rsidRPr="002759E0" w:rsidRDefault="0025019D" w:rsidP="00F17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บีพี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คาสตรอล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(ประเทศไทย) จำกัด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E181D1" w14:textId="77777777" w:rsidR="0025019D" w:rsidRPr="002759E0" w:rsidRDefault="0025019D" w:rsidP="00F174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78" w:type="dxa"/>
            <w:gridSpan w:val="3"/>
            <w:shd w:val="clear" w:color="auto" w:fill="auto"/>
            <w:vAlign w:val="bottom"/>
          </w:tcPr>
          <w:p w14:paraId="153E2CF5" w14:textId="77777777" w:rsidR="0025019D" w:rsidRPr="002759E0" w:rsidRDefault="0025019D" w:rsidP="00F1742A">
            <w:pPr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เอ็นเอส บลูสโคป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(ประเทศไทย) จำกัด</w:t>
            </w:r>
          </w:p>
        </w:tc>
      </w:tr>
      <w:tr w:rsidR="00501261" w:rsidRPr="002759E0" w14:paraId="0D88D08B" w14:textId="77777777" w:rsidTr="0025019D">
        <w:trPr>
          <w:tblHeader/>
        </w:trPr>
        <w:tc>
          <w:tcPr>
            <w:tcW w:w="4770" w:type="dxa"/>
            <w:shd w:val="clear" w:color="auto" w:fill="auto"/>
          </w:tcPr>
          <w:p w14:paraId="3D1DABB2" w14:textId="77777777" w:rsidR="00501261" w:rsidRPr="002759E0" w:rsidRDefault="00501261" w:rsidP="0050126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00F4A58" w14:textId="1D828FD6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4" w:type="dxa"/>
            <w:shd w:val="clear" w:color="auto" w:fill="auto"/>
          </w:tcPr>
          <w:p w14:paraId="75A3ED0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CC833CE" w14:textId="6318C692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177823CE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70251A0" w14:textId="72542289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2F02656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9F816A1" w14:textId="2D795750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01261" w:rsidRPr="002759E0" w14:paraId="1DF21E57" w14:textId="77777777" w:rsidTr="0025019D">
        <w:trPr>
          <w:trHeight w:val="422"/>
          <w:tblHeader/>
        </w:trPr>
        <w:tc>
          <w:tcPr>
            <w:tcW w:w="4770" w:type="dxa"/>
            <w:shd w:val="clear" w:color="auto" w:fill="auto"/>
          </w:tcPr>
          <w:p w14:paraId="54B524DC" w14:textId="77777777" w:rsidR="00501261" w:rsidRPr="002759E0" w:rsidRDefault="00501261" w:rsidP="0050126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67" w:type="dxa"/>
            <w:gridSpan w:val="7"/>
            <w:shd w:val="clear" w:color="auto" w:fill="auto"/>
          </w:tcPr>
          <w:p w14:paraId="61CD5992" w14:textId="77777777" w:rsidR="00501261" w:rsidRPr="002759E0" w:rsidRDefault="00501261" w:rsidP="0050126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2759E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759E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01261" w:rsidRPr="002759E0" w14:paraId="5AC2440B" w14:textId="77777777" w:rsidTr="0025019D">
        <w:trPr>
          <w:trHeight w:val="422"/>
        </w:trPr>
        <w:tc>
          <w:tcPr>
            <w:tcW w:w="4770" w:type="dxa"/>
            <w:shd w:val="clear" w:color="auto" w:fill="auto"/>
          </w:tcPr>
          <w:p w14:paraId="6C82C373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910" w:type="dxa"/>
            <w:shd w:val="clear" w:color="auto" w:fill="auto"/>
          </w:tcPr>
          <w:p w14:paraId="274ACA48" w14:textId="25A8CF9B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4630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34" w:type="dxa"/>
            <w:shd w:val="clear" w:color="auto" w:fill="auto"/>
          </w:tcPr>
          <w:p w14:paraId="7B3EEA6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7B408E7" w14:textId="55E9978C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10C64D7A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29706B5" w14:textId="098415D9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178C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58" w:type="dxa"/>
            <w:shd w:val="clear" w:color="auto" w:fill="auto"/>
          </w:tcPr>
          <w:p w14:paraId="16E908E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50638EB" w14:textId="1F2BEE39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</w:tr>
      <w:tr w:rsidR="00501261" w:rsidRPr="002759E0" w14:paraId="4C13EFAD" w14:textId="77777777" w:rsidTr="0025019D">
        <w:tc>
          <w:tcPr>
            <w:tcW w:w="4770" w:type="dxa"/>
            <w:shd w:val="clear" w:color="auto" w:fill="auto"/>
          </w:tcPr>
          <w:p w14:paraId="69B94E6F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9D2151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234" w:type="dxa"/>
            <w:shd w:val="clear" w:color="auto" w:fill="auto"/>
          </w:tcPr>
          <w:p w14:paraId="6B7FA6C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B2D626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724E20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D012EB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16A177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E1238A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01261" w:rsidRPr="002759E0" w14:paraId="05BC78D2" w14:textId="77777777" w:rsidTr="0025019D">
        <w:tc>
          <w:tcPr>
            <w:tcW w:w="4770" w:type="dxa"/>
            <w:shd w:val="clear" w:color="auto" w:fill="auto"/>
          </w:tcPr>
          <w:p w14:paraId="33DEA2AE" w14:textId="64866212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63CAF1" w14:textId="136CBE2A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4" w:type="dxa"/>
            <w:shd w:val="clear" w:color="auto" w:fill="auto"/>
          </w:tcPr>
          <w:p w14:paraId="396D547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4D6B89" w14:textId="4DE3230D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35" w:type="dxa"/>
            <w:shd w:val="clear" w:color="auto" w:fill="auto"/>
          </w:tcPr>
          <w:p w14:paraId="5F23439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6E56D2B" w14:textId="0CA42506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58" w:type="dxa"/>
            <w:shd w:val="clear" w:color="auto" w:fill="auto"/>
          </w:tcPr>
          <w:p w14:paraId="0A99FEFD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0D7E6C2" w14:textId="01D55D16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</w:tr>
      <w:tr w:rsidR="00501261" w:rsidRPr="002759E0" w14:paraId="16216517" w14:textId="77777777" w:rsidTr="0025019D">
        <w:tc>
          <w:tcPr>
            <w:tcW w:w="4770" w:type="dxa"/>
            <w:shd w:val="clear" w:color="auto" w:fill="auto"/>
          </w:tcPr>
          <w:p w14:paraId="2A73C9B0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D37A32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2A79EE73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2BD73DE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912C71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06BB297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AF156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1DD52CB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501261" w:rsidRPr="002759E0" w14:paraId="0DFCA753" w14:textId="77777777" w:rsidTr="0025019D">
        <w:tc>
          <w:tcPr>
            <w:tcW w:w="4770" w:type="dxa"/>
            <w:shd w:val="clear" w:color="auto" w:fill="auto"/>
          </w:tcPr>
          <w:p w14:paraId="1A2FD975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C8AF549" w14:textId="4EB02ED5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4" w:type="dxa"/>
            <w:shd w:val="clear" w:color="auto" w:fill="auto"/>
          </w:tcPr>
          <w:p w14:paraId="39F0CCDC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5EFD781" w14:textId="49F27B42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35" w:type="dxa"/>
            <w:shd w:val="clear" w:color="auto" w:fill="auto"/>
          </w:tcPr>
          <w:p w14:paraId="3D2B69EC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58B5874" w14:textId="2E5A80D2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58" w:type="dxa"/>
            <w:shd w:val="clear" w:color="auto" w:fill="auto"/>
          </w:tcPr>
          <w:p w14:paraId="0DCD2C3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1325034F" w14:textId="29BAEC7A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</w:tr>
      <w:tr w:rsidR="00501261" w:rsidRPr="002759E0" w14:paraId="02E52BFB" w14:textId="77777777" w:rsidTr="0025019D">
        <w:tc>
          <w:tcPr>
            <w:tcW w:w="4770" w:type="dxa"/>
            <w:shd w:val="clear" w:color="auto" w:fill="auto"/>
          </w:tcPr>
          <w:p w14:paraId="30ABC26B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C903A1A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411FBB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0F1A612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17CC22D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3A3216A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9D10D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A9AE237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731FB9" w:rsidRPr="002759E0" w14:paraId="5ADDF0E8" w14:textId="77777777" w:rsidTr="00304BF7">
        <w:tc>
          <w:tcPr>
            <w:tcW w:w="4770" w:type="dxa"/>
            <w:shd w:val="clear" w:color="auto" w:fill="auto"/>
          </w:tcPr>
          <w:p w14:paraId="2CD4E10D" w14:textId="77777777" w:rsidR="00731FB9" w:rsidRPr="002759E0" w:rsidRDefault="00731FB9" w:rsidP="00731FB9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10" w:type="dxa"/>
            <w:shd w:val="clear" w:color="auto" w:fill="auto"/>
          </w:tcPr>
          <w:p w14:paraId="5A68EBE3" w14:textId="748379FC" w:rsidR="00731FB9" w:rsidRPr="002759E0" w:rsidRDefault="006D00C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31FB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34" w:type="dxa"/>
            <w:shd w:val="clear" w:color="auto" w:fill="auto"/>
          </w:tcPr>
          <w:p w14:paraId="062E52BD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A28C605" w14:textId="16ED0071" w:rsidR="00731FB9" w:rsidRPr="002759E0" w:rsidRDefault="006D00C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31FB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35" w:type="dxa"/>
            <w:shd w:val="clear" w:color="auto" w:fill="auto"/>
          </w:tcPr>
          <w:p w14:paraId="494191D8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84F81D" w14:textId="3234D255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="Angsana New" w:hAnsi="Angsana New" w:hint="cs"/>
                <w:sz w:val="30"/>
                <w:szCs w:val="30"/>
              </w:rPr>
              <w:t>4,</w:t>
            </w:r>
            <w:r w:rsidR="00FC363A" w:rsidRPr="002759E0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58" w:type="dxa"/>
            <w:shd w:val="clear" w:color="auto" w:fill="auto"/>
          </w:tcPr>
          <w:p w14:paraId="4F2F58E9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672BD88" w14:textId="55836D4C" w:rsidR="00731FB9" w:rsidRPr="002759E0" w:rsidRDefault="006D00C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31FB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</w:tr>
      <w:tr w:rsidR="00731FB9" w:rsidRPr="002759E0" w14:paraId="309B77B7" w14:textId="77777777" w:rsidTr="00304BF7">
        <w:tc>
          <w:tcPr>
            <w:tcW w:w="4770" w:type="dxa"/>
            <w:shd w:val="clear" w:color="auto" w:fill="auto"/>
          </w:tcPr>
          <w:p w14:paraId="0F6FE0B5" w14:textId="77777777" w:rsidR="00731FB9" w:rsidRPr="002759E0" w:rsidRDefault="00731FB9" w:rsidP="00731FB9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10" w:type="dxa"/>
            <w:shd w:val="clear" w:color="auto" w:fill="auto"/>
          </w:tcPr>
          <w:p w14:paraId="3821DB19" w14:textId="53FC5E84" w:rsidR="00731FB9" w:rsidRPr="002759E0" w:rsidRDefault="006D00C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34" w:type="dxa"/>
            <w:shd w:val="clear" w:color="auto" w:fill="auto"/>
          </w:tcPr>
          <w:p w14:paraId="05DF2C7F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DBAB284" w14:textId="3132B708" w:rsidR="00731FB9" w:rsidRPr="002759E0" w:rsidRDefault="006D00C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35" w:type="dxa"/>
            <w:shd w:val="clear" w:color="auto" w:fill="auto"/>
          </w:tcPr>
          <w:p w14:paraId="5E5F5C80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B6C7F95" w14:textId="34FEEC1A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="Angsana New" w:hAnsi="Angsana New" w:hint="cs"/>
                <w:sz w:val="30"/>
                <w:szCs w:val="30"/>
              </w:rPr>
              <w:t>6,</w:t>
            </w:r>
            <w:r w:rsidR="008341F7" w:rsidRPr="002759E0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58" w:type="dxa"/>
            <w:shd w:val="clear" w:color="auto" w:fill="auto"/>
          </w:tcPr>
          <w:p w14:paraId="5C672BE1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D0B2BC7" w14:textId="409333F1" w:rsidR="00731FB9" w:rsidRPr="002759E0" w:rsidRDefault="006D00C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31FB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082</w:t>
            </w:r>
          </w:p>
        </w:tc>
      </w:tr>
      <w:tr w:rsidR="00731FB9" w:rsidRPr="002759E0" w14:paraId="097E79DF" w14:textId="77777777" w:rsidTr="00304BF7">
        <w:tc>
          <w:tcPr>
            <w:tcW w:w="4770" w:type="dxa"/>
            <w:shd w:val="clear" w:color="auto" w:fill="auto"/>
          </w:tcPr>
          <w:p w14:paraId="574C7C39" w14:textId="77777777" w:rsidR="00731FB9" w:rsidRPr="002759E0" w:rsidRDefault="00731FB9" w:rsidP="00731FB9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10" w:type="dxa"/>
            <w:shd w:val="clear" w:color="auto" w:fill="auto"/>
          </w:tcPr>
          <w:p w14:paraId="27D97FB1" w14:textId="2C8D623A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E048469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E58AB8D" w14:textId="1DBB5D40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ABA2048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1753EE7" w14:textId="17ACF96C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="Angsana New" w:hAnsi="Angsana New" w:hint="cs"/>
                <w:sz w:val="30"/>
                <w:szCs w:val="30"/>
              </w:rPr>
              <w:t>(</w:t>
            </w:r>
            <w:r w:rsidR="00103C91" w:rsidRPr="002759E0">
              <w:rPr>
                <w:rFonts w:ascii="Angsana New" w:hAnsi="Angsana New"/>
                <w:sz w:val="30"/>
                <w:szCs w:val="30"/>
              </w:rPr>
              <w:t>3,229</w:t>
            </w:r>
            <w:r w:rsidRPr="002759E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9FAE819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29A71286" w14:textId="153E8304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1FB9" w:rsidRPr="002759E0" w14:paraId="27A6BACF" w14:textId="77777777" w:rsidTr="00304BF7">
        <w:tc>
          <w:tcPr>
            <w:tcW w:w="4770" w:type="dxa"/>
            <w:shd w:val="clear" w:color="auto" w:fill="auto"/>
          </w:tcPr>
          <w:p w14:paraId="541615A9" w14:textId="77777777" w:rsidR="00731FB9" w:rsidRPr="002759E0" w:rsidRDefault="00731FB9" w:rsidP="00731FB9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0CA21DA" w14:textId="09845863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5815B13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E8FA831" w14:textId="53B80731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83433CB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3E457" w14:textId="1D9A5A3E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="Angsana New" w:hAnsi="Angsana New" w:hint="cs"/>
                <w:sz w:val="30"/>
                <w:szCs w:val="30"/>
              </w:rPr>
              <w:t>(</w:t>
            </w:r>
            <w:r w:rsidR="00AD0348" w:rsidRPr="002759E0">
              <w:rPr>
                <w:rFonts w:ascii="Angsana New" w:hAnsi="Angsana New"/>
                <w:sz w:val="30"/>
                <w:szCs w:val="30"/>
              </w:rPr>
              <w:t>872</w:t>
            </w:r>
            <w:r w:rsidRPr="002759E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614B9F2B" w14:textId="77777777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D260BFD" w14:textId="312B1A12" w:rsidR="00731FB9" w:rsidRPr="002759E0" w:rsidRDefault="00731FB9" w:rsidP="00731FB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01261" w:rsidRPr="002759E0" w14:paraId="07CC1166" w14:textId="77777777" w:rsidTr="0025019D">
        <w:tc>
          <w:tcPr>
            <w:tcW w:w="4770" w:type="dxa"/>
            <w:shd w:val="clear" w:color="auto" w:fill="auto"/>
          </w:tcPr>
          <w:p w14:paraId="42595F21" w14:textId="0A2B4F69" w:rsidR="00501261" w:rsidRPr="002759E0" w:rsidRDefault="00501261" w:rsidP="00501261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6D00C9"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100</w:t>
            </w:r>
            <w:r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BD3DC" w14:textId="1693E3FC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4630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34" w:type="dxa"/>
            <w:shd w:val="clear" w:color="auto" w:fill="auto"/>
          </w:tcPr>
          <w:p w14:paraId="113B607D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4C6A" w14:textId="426111A3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0126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35" w:type="dxa"/>
            <w:shd w:val="clear" w:color="auto" w:fill="auto"/>
          </w:tcPr>
          <w:p w14:paraId="1D0D506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6DB7" w14:textId="7A5F5FF6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31FB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58" w:type="dxa"/>
            <w:shd w:val="clear" w:color="auto" w:fill="auto"/>
          </w:tcPr>
          <w:p w14:paraId="7DC7C757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47D8" w14:textId="0D8D8F36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50126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</w:tr>
      <w:tr w:rsidR="00501261" w:rsidRPr="002759E0" w14:paraId="1A8EA43E" w14:textId="77777777" w:rsidTr="0025019D">
        <w:tc>
          <w:tcPr>
            <w:tcW w:w="4770" w:type="dxa"/>
            <w:shd w:val="clear" w:color="auto" w:fill="auto"/>
          </w:tcPr>
          <w:p w14:paraId="3AC42722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282D542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E0244C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1502E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91DEAFC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CC717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D2959EA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66B39A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01261" w:rsidRPr="002759E0" w14:paraId="78D6284D" w14:textId="77777777" w:rsidTr="0025019D">
        <w:tc>
          <w:tcPr>
            <w:tcW w:w="4770" w:type="dxa"/>
            <w:shd w:val="clear" w:color="auto" w:fill="auto"/>
          </w:tcPr>
          <w:p w14:paraId="6D3F8E53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E0DEA4E" w14:textId="6207D2E7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34" w:type="dxa"/>
            <w:shd w:val="clear" w:color="auto" w:fill="auto"/>
          </w:tcPr>
          <w:p w14:paraId="56E29B8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E75B182" w14:textId="761A204C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35" w:type="dxa"/>
            <w:shd w:val="clear" w:color="auto" w:fill="auto"/>
          </w:tcPr>
          <w:p w14:paraId="1427A0C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F505A0C" w14:textId="5E293A84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31FB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58" w:type="dxa"/>
            <w:shd w:val="clear" w:color="auto" w:fill="auto"/>
          </w:tcPr>
          <w:p w14:paraId="589B511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9825A7C" w14:textId="5EC8EF91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</w:tr>
      <w:tr w:rsidR="00501261" w:rsidRPr="002759E0" w14:paraId="2D96985F" w14:textId="77777777" w:rsidTr="0025019D">
        <w:tc>
          <w:tcPr>
            <w:tcW w:w="4770" w:type="dxa"/>
            <w:shd w:val="clear" w:color="auto" w:fill="auto"/>
          </w:tcPr>
          <w:p w14:paraId="4AD50955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1AC1BFB" w14:textId="77777777" w:rsidR="00501261" w:rsidRPr="002759E0" w:rsidRDefault="00501261" w:rsidP="00501261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2BA3072" w14:textId="77777777" w:rsidR="00501261" w:rsidRPr="002759E0" w:rsidRDefault="00501261" w:rsidP="00501261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BE14B19" w14:textId="77777777" w:rsidR="00501261" w:rsidRPr="002759E0" w:rsidRDefault="00501261" w:rsidP="00501261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D0AEC15" w14:textId="77777777" w:rsidR="00501261" w:rsidRPr="002759E0" w:rsidRDefault="00501261" w:rsidP="00501261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70F879D" w14:textId="77777777" w:rsidR="00501261" w:rsidRPr="002759E0" w:rsidRDefault="00501261" w:rsidP="00501261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9D295C3" w14:textId="77777777" w:rsidR="00501261" w:rsidRPr="002759E0" w:rsidRDefault="00501261" w:rsidP="00501261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EC819E8" w14:textId="77777777" w:rsidR="00501261" w:rsidRPr="002759E0" w:rsidRDefault="00501261" w:rsidP="00501261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01261" w:rsidRPr="002759E0" w14:paraId="4C2A9D86" w14:textId="77777777" w:rsidTr="0025019D">
        <w:tc>
          <w:tcPr>
            <w:tcW w:w="4770" w:type="dxa"/>
            <w:shd w:val="clear" w:color="auto" w:fill="auto"/>
          </w:tcPr>
          <w:p w14:paraId="05604C1B" w14:textId="5CCA0076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  <w:t xml:space="preserve">   บริษัทร่วม ณ วันที่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10" w:type="dxa"/>
            <w:shd w:val="clear" w:color="auto" w:fill="auto"/>
          </w:tcPr>
          <w:p w14:paraId="298F5F9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81AD47" w14:textId="573C99E2" w:rsidR="00D46306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34" w:type="dxa"/>
            <w:shd w:val="clear" w:color="auto" w:fill="auto"/>
          </w:tcPr>
          <w:p w14:paraId="64E13F41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C0FC29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C41E2F" w14:textId="328ACED4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35" w:type="dxa"/>
            <w:shd w:val="clear" w:color="auto" w:fill="auto"/>
          </w:tcPr>
          <w:p w14:paraId="54C6BD8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6B3DA73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12962D" w14:textId="70E3B587" w:rsidR="00731FB9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31FB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58" w:type="dxa"/>
            <w:shd w:val="clear" w:color="auto" w:fill="auto"/>
          </w:tcPr>
          <w:p w14:paraId="3517EDE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D55075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F4DF63" w14:textId="413F4C41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26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</w:tr>
      <w:tr w:rsidR="00501261" w:rsidRPr="002759E0" w14:paraId="11396DBD" w14:textId="77777777" w:rsidTr="0025019D">
        <w:tc>
          <w:tcPr>
            <w:tcW w:w="4770" w:type="dxa"/>
            <w:shd w:val="clear" w:color="auto" w:fill="auto"/>
          </w:tcPr>
          <w:p w14:paraId="19E9FF3D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shd w:val="clear" w:color="auto" w:fill="auto"/>
          </w:tcPr>
          <w:p w14:paraId="0DD4B00B" w14:textId="5B56AF15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4" w:type="dxa"/>
            <w:shd w:val="clear" w:color="auto" w:fill="auto"/>
          </w:tcPr>
          <w:p w14:paraId="33723E1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40C48C49" w14:textId="17F3ACCB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35" w:type="dxa"/>
            <w:shd w:val="clear" w:color="auto" w:fill="auto"/>
          </w:tcPr>
          <w:p w14:paraId="4F46B27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63A9424" w14:textId="6A4E385E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58" w:type="dxa"/>
            <w:shd w:val="clear" w:color="auto" w:fill="auto"/>
          </w:tcPr>
          <w:p w14:paraId="7052196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18A51C3F" w14:textId="070C6B55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</w:tr>
      <w:tr w:rsidR="00501261" w:rsidRPr="002759E0" w14:paraId="10922298" w14:textId="77777777" w:rsidTr="0025019D">
        <w:tc>
          <w:tcPr>
            <w:tcW w:w="4770" w:type="dxa"/>
            <w:shd w:val="clear" w:color="auto" w:fill="auto"/>
          </w:tcPr>
          <w:p w14:paraId="63339EC2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89644E7" w14:textId="2C24735D" w:rsidR="00501261" w:rsidRPr="002759E0" w:rsidRDefault="00D46306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7DE1E4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F3C1A6C" w14:textId="76665C7E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FCEADE0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6F141F7" w14:textId="191A651C" w:rsidR="00731FB9" w:rsidRPr="002759E0" w:rsidRDefault="00731FB9" w:rsidP="002A44E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207C878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4684E56" w14:textId="12361352" w:rsidR="00501261" w:rsidRPr="002759E0" w:rsidRDefault="00501261" w:rsidP="000E2384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1261" w:rsidRPr="002759E0" w14:paraId="79F032F2" w14:textId="77777777" w:rsidTr="0025019D">
        <w:tc>
          <w:tcPr>
            <w:tcW w:w="4770" w:type="dxa"/>
            <w:shd w:val="clear" w:color="auto" w:fill="auto"/>
          </w:tcPr>
          <w:p w14:paraId="5145E388" w14:textId="77777777" w:rsidR="00501261" w:rsidRPr="002759E0" w:rsidRDefault="00501261" w:rsidP="00501261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</w:p>
          <w:p w14:paraId="0136A8BC" w14:textId="3DD66562" w:rsidR="00501261" w:rsidRPr="002759E0" w:rsidRDefault="00501261" w:rsidP="00501261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  บริษัทร่วม ณ วันที่ </w:t>
            </w:r>
            <w:r w:rsidR="006D00C9"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79DC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2913094" w14:textId="2584404D" w:rsidR="00D46306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34" w:type="dxa"/>
            <w:shd w:val="clear" w:color="auto" w:fill="auto"/>
          </w:tcPr>
          <w:p w14:paraId="2701916B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6BF6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4ADF3F9" w14:textId="66A87893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35" w:type="dxa"/>
            <w:shd w:val="clear" w:color="auto" w:fill="auto"/>
          </w:tcPr>
          <w:p w14:paraId="1075628A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4029F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A69962" w14:textId="72CF2059" w:rsidR="00731FB9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31FB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58" w:type="dxa"/>
            <w:shd w:val="clear" w:color="auto" w:fill="auto"/>
          </w:tcPr>
          <w:p w14:paraId="0F571694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EA4A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694EA5F" w14:textId="4A60D123" w:rsidR="00501261" w:rsidRPr="002759E0" w:rsidRDefault="006D00C9" w:rsidP="0050126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0126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</w:tr>
    </w:tbl>
    <w:p w14:paraId="0EDF7876" w14:textId="77777777" w:rsidR="00E5270A" w:rsidRPr="002759E0" w:rsidRDefault="00642178" w:rsidP="004C391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</w:rPr>
        <w:br w:type="page"/>
      </w:r>
      <w:r w:rsidR="00E5270A" w:rsidRPr="002759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2E1CF4CD" w14:textId="77777777" w:rsidR="00E5270A" w:rsidRPr="002759E0" w:rsidRDefault="00E5270A" w:rsidP="00E5270A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16"/>
          <w:szCs w:val="16"/>
          <w:lang w:val="en-US"/>
        </w:rPr>
      </w:pPr>
    </w:p>
    <w:p w14:paraId="27E81D36" w14:textId="77777777" w:rsidR="00E5270A" w:rsidRPr="002759E0" w:rsidRDefault="00E5270A" w:rsidP="00D9226F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  <w:r w:rsidR="00894D94"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0EB57810" w14:textId="77777777" w:rsidR="00E5270A" w:rsidRPr="002759E0" w:rsidRDefault="00E5270A" w:rsidP="00E5270A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180"/>
        <w:gridCol w:w="1080"/>
        <w:gridCol w:w="180"/>
        <w:gridCol w:w="1170"/>
      </w:tblGrid>
      <w:tr w:rsidR="00E5270A" w:rsidRPr="002759E0" w14:paraId="2509E251" w14:textId="77777777" w:rsidTr="00FA5767">
        <w:trPr>
          <w:cantSplit/>
          <w:tblHeader/>
        </w:trPr>
        <w:tc>
          <w:tcPr>
            <w:tcW w:w="4140" w:type="dxa"/>
          </w:tcPr>
          <w:p w14:paraId="62CBB050" w14:textId="77777777" w:rsidR="00E5270A" w:rsidRPr="002759E0" w:rsidRDefault="00E5270A" w:rsidP="00BD1B8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37D73D" w14:textId="77777777" w:rsidR="00E5270A" w:rsidRPr="002759E0" w:rsidRDefault="00E5270A" w:rsidP="00BD1B8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68490165" w14:textId="77777777" w:rsidR="00E5270A" w:rsidRPr="002759E0" w:rsidRDefault="00E5270A" w:rsidP="00BD1B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C76F69" w14:textId="77777777" w:rsidR="00E5270A" w:rsidRPr="002759E0" w:rsidRDefault="00E5270A" w:rsidP="00BD1B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01261" w:rsidRPr="002759E0" w14:paraId="17F65027" w14:textId="77777777" w:rsidTr="00FA5767">
        <w:trPr>
          <w:cantSplit/>
          <w:trHeight w:val="103"/>
          <w:tblHeader/>
        </w:trPr>
        <w:tc>
          <w:tcPr>
            <w:tcW w:w="4140" w:type="dxa"/>
          </w:tcPr>
          <w:p w14:paraId="073C08BC" w14:textId="77777777" w:rsidR="00501261" w:rsidRPr="002759E0" w:rsidRDefault="00501261" w:rsidP="0050126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B677" w14:textId="6853422F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F8FC679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E0897" w14:textId="0623941F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A5C73C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27AD9" w14:textId="0532366A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0BFC3B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3A74F" w14:textId="2333B9C3" w:rsidR="00501261" w:rsidRPr="002759E0" w:rsidRDefault="006D00C9" w:rsidP="0050126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01261" w:rsidRPr="002759E0" w14:paraId="3AEF367A" w14:textId="77777777" w:rsidTr="00FA5767">
        <w:trPr>
          <w:cantSplit/>
          <w:tblHeader/>
        </w:trPr>
        <w:tc>
          <w:tcPr>
            <w:tcW w:w="4140" w:type="dxa"/>
          </w:tcPr>
          <w:p w14:paraId="5F6DA276" w14:textId="77777777" w:rsidR="00501261" w:rsidRPr="002759E0" w:rsidRDefault="00501261" w:rsidP="0050126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FE6ED9" w14:textId="77777777" w:rsidR="00501261" w:rsidRPr="002759E0" w:rsidRDefault="00501261" w:rsidP="0050126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1261" w:rsidRPr="002759E0" w14:paraId="410FCC50" w14:textId="77777777" w:rsidTr="00FA5767">
        <w:trPr>
          <w:cantSplit/>
        </w:trPr>
        <w:tc>
          <w:tcPr>
            <w:tcW w:w="4140" w:type="dxa"/>
          </w:tcPr>
          <w:p w14:paraId="0609B047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  <w:p w14:paraId="3CBC51FC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FA2013F" w14:textId="6947EBDB" w:rsidR="00501261" w:rsidRPr="002759E0" w:rsidRDefault="006D00C9" w:rsidP="005012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80" w:type="dxa"/>
            <w:vAlign w:val="bottom"/>
          </w:tcPr>
          <w:p w14:paraId="2516996B" w14:textId="77777777" w:rsidR="00501261" w:rsidRPr="002759E0" w:rsidRDefault="00501261" w:rsidP="00501261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854F1" w14:textId="1201F340" w:rsidR="00501261" w:rsidRPr="002759E0" w:rsidRDefault="006D00C9" w:rsidP="005012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80" w:type="dxa"/>
            <w:vAlign w:val="bottom"/>
          </w:tcPr>
          <w:p w14:paraId="2DAF8ECC" w14:textId="77777777" w:rsidR="00501261" w:rsidRPr="002759E0" w:rsidRDefault="00501261" w:rsidP="00501261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5FBA8" w14:textId="3C040896" w:rsidR="00501261" w:rsidRPr="002759E0" w:rsidRDefault="00231FE5" w:rsidP="005012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79423D0" w14:textId="77777777" w:rsidR="00501261" w:rsidRPr="002759E0" w:rsidRDefault="00501261" w:rsidP="00501261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EBCD9" w14:textId="26FCA9BD" w:rsidR="00501261" w:rsidRPr="002759E0" w:rsidRDefault="006D00C9" w:rsidP="005012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501261" w:rsidRPr="002759E0" w14:paraId="4A4CBC52" w14:textId="77777777" w:rsidTr="00FA5767">
        <w:trPr>
          <w:cantSplit/>
        </w:trPr>
        <w:tc>
          <w:tcPr>
            <w:tcW w:w="4140" w:type="dxa"/>
          </w:tcPr>
          <w:p w14:paraId="161E0017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ของกลุ่มบริษัท</w:t>
            </w:r>
          </w:p>
        </w:tc>
        <w:tc>
          <w:tcPr>
            <w:tcW w:w="1170" w:type="dxa"/>
          </w:tcPr>
          <w:p w14:paraId="17F642D5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6E9C00" w14:textId="77777777" w:rsidR="00501261" w:rsidRPr="002759E0" w:rsidRDefault="00501261" w:rsidP="0050126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95CC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9F3B" w14:textId="77777777" w:rsidR="00501261" w:rsidRPr="002759E0" w:rsidRDefault="00501261" w:rsidP="0050126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7878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6BDD" w14:textId="77777777" w:rsidR="00501261" w:rsidRPr="002759E0" w:rsidRDefault="00501261" w:rsidP="0050126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AFB6" w14:textId="77777777" w:rsidR="00501261" w:rsidRPr="002759E0" w:rsidRDefault="00501261" w:rsidP="005012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261" w:rsidRPr="002759E0" w14:paraId="35FCDFF1" w14:textId="77777777" w:rsidTr="00FA5767">
        <w:trPr>
          <w:cantSplit/>
        </w:trPr>
        <w:tc>
          <w:tcPr>
            <w:tcW w:w="4140" w:type="dxa"/>
          </w:tcPr>
          <w:p w14:paraId="7CE18282" w14:textId="77777777" w:rsidR="00501261" w:rsidRPr="002759E0" w:rsidRDefault="00501261" w:rsidP="005012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ในกำไรขาดทุนเบ็ดเสร็จรวม</w:t>
            </w:r>
          </w:p>
        </w:tc>
        <w:tc>
          <w:tcPr>
            <w:tcW w:w="1170" w:type="dxa"/>
          </w:tcPr>
          <w:p w14:paraId="7258A491" w14:textId="2FBBEDE5" w:rsidR="00501261" w:rsidRPr="002759E0" w:rsidRDefault="00DB6BC0" w:rsidP="005012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DAE4BE1" w14:textId="77777777" w:rsidR="00501261" w:rsidRPr="002759E0" w:rsidRDefault="00501261" w:rsidP="0050126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E4A9" w14:textId="51ABAE35" w:rsidR="00501261" w:rsidRPr="002759E0" w:rsidRDefault="00501261" w:rsidP="005012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CDECC8" w14:textId="77777777" w:rsidR="00501261" w:rsidRPr="002759E0" w:rsidRDefault="00501261" w:rsidP="0050126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6FC7" w14:textId="091EDA8E" w:rsidR="00501261" w:rsidRPr="002759E0" w:rsidRDefault="00231FE5" w:rsidP="005012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29E4D6" w14:textId="77777777" w:rsidR="00501261" w:rsidRPr="002759E0" w:rsidRDefault="00501261" w:rsidP="0050126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C9A6B" w14:textId="620958EC" w:rsidR="00501261" w:rsidRPr="002759E0" w:rsidRDefault="006D00C9" w:rsidP="005012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4127EC61" w14:textId="77777777" w:rsidR="00E5270A" w:rsidRPr="002759E0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spacing w:val="-2"/>
          <w:sz w:val="16"/>
          <w:szCs w:val="16"/>
          <w:u w:val="single"/>
          <w:lang w:val="en-US"/>
        </w:rPr>
      </w:pPr>
    </w:p>
    <w:p w14:paraId="33A4182F" w14:textId="6001B177" w:rsidR="00E5270A" w:rsidRPr="002759E0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color w:val="0000FF"/>
          <w:spacing w:val="-2"/>
          <w:u w:val="single"/>
          <w:lang w:val="en-US"/>
        </w:rPr>
      </w:pPr>
      <w:r w:rsidRPr="002759E0">
        <w:rPr>
          <w:rFonts w:asciiTheme="majorBidi" w:hAnsiTheme="majorBidi" w:cstheme="majorBidi"/>
          <w:spacing w:val="-2"/>
          <w:u w:val="single"/>
          <w:cs/>
          <w:lang w:val="en-US"/>
        </w:rPr>
        <w:t>เงินลงทุนใน</w:t>
      </w:r>
      <w:r w:rsidRPr="002759E0">
        <w:rPr>
          <w:rFonts w:asciiTheme="majorBidi" w:hAnsiTheme="majorBidi" w:cstheme="majorBidi"/>
          <w:u w:val="single"/>
          <w:cs/>
        </w:rPr>
        <w:t xml:space="preserve">โครงการจำหน่ายสลากแบบเลขท้าย </w:t>
      </w:r>
      <w:r w:rsidR="006D00C9" w:rsidRPr="002759E0">
        <w:rPr>
          <w:rFonts w:asciiTheme="majorBidi" w:hAnsiTheme="majorBidi" w:cstheme="majorBidi"/>
          <w:u w:val="single"/>
          <w:lang w:val="en-US"/>
        </w:rPr>
        <w:t>3</w:t>
      </w:r>
      <w:r w:rsidRPr="002759E0">
        <w:rPr>
          <w:rFonts w:asciiTheme="majorBidi" w:hAnsiTheme="majorBidi" w:cstheme="majorBidi"/>
          <w:u w:val="single"/>
          <w:cs/>
        </w:rPr>
        <w:t xml:space="preserve"> ตัว และ </w:t>
      </w:r>
      <w:r w:rsidR="006D00C9" w:rsidRPr="002759E0">
        <w:rPr>
          <w:rFonts w:asciiTheme="majorBidi" w:hAnsiTheme="majorBidi" w:cstheme="majorBidi"/>
          <w:u w:val="single"/>
          <w:lang w:val="en-US"/>
        </w:rPr>
        <w:t>2</w:t>
      </w:r>
      <w:r w:rsidRPr="002759E0">
        <w:rPr>
          <w:rFonts w:asciiTheme="majorBidi" w:hAnsiTheme="majorBidi" w:cstheme="majorBidi"/>
          <w:u w:val="single"/>
          <w:cs/>
        </w:rPr>
        <w:t xml:space="preserve"> ตัว ด้วยเครื่องจำหน่ายสลาก</w:t>
      </w:r>
    </w:p>
    <w:p w14:paraId="39409FD6" w14:textId="77777777" w:rsidR="00E5270A" w:rsidRPr="002759E0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b w:val="0"/>
          <w:bCs w:val="0"/>
          <w:spacing w:val="-2"/>
          <w:sz w:val="16"/>
          <w:szCs w:val="16"/>
          <w:lang w:val="en-US"/>
        </w:rPr>
      </w:pPr>
    </w:p>
    <w:p w14:paraId="07D8D873" w14:textId="56C7B050" w:rsidR="0002509D" w:rsidRPr="002759E0" w:rsidRDefault="00CE3E99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59E0">
        <w:rPr>
          <w:rFonts w:ascii="Angsana New" w:hAnsi="Angsana New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6D00C9" w:rsidRPr="002759E0">
        <w:rPr>
          <w:rFonts w:ascii="Angsana New" w:hAnsi="Angsana New"/>
          <w:sz w:val="30"/>
          <w:szCs w:val="30"/>
        </w:rPr>
        <w:t>29</w:t>
      </w:r>
      <w:r w:rsidRPr="002759E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6D00C9" w:rsidRPr="002759E0">
        <w:rPr>
          <w:rFonts w:ascii="Angsana New" w:hAnsi="Angsana New"/>
          <w:sz w:val="30"/>
          <w:szCs w:val="30"/>
        </w:rPr>
        <w:t>2548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บริษัทร่วมได้ยื่นฟ้องสำนักงานสลากกินแบ่งรัฐบาลต่อศาลปกครองและเมื่อวันที่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27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พฤษภาคม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ศาลปกครองสูงสุดได้พิพากษาให้สำนักงานสลากกินแบ่งรัฐบาลชำระเงิน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1</w:t>
      </w:r>
      <w:r w:rsidR="0002509D" w:rsidRPr="002759E0">
        <w:rPr>
          <w:rFonts w:ascii="Angsana New" w:hAnsi="Angsana New"/>
          <w:sz w:val="30"/>
          <w:szCs w:val="30"/>
        </w:rPr>
        <w:t>,</w:t>
      </w:r>
      <w:r w:rsidR="006D00C9" w:rsidRPr="002759E0">
        <w:rPr>
          <w:rFonts w:ascii="Angsana New" w:hAnsi="Angsana New"/>
          <w:sz w:val="30"/>
          <w:szCs w:val="30"/>
        </w:rPr>
        <w:t>654</w:t>
      </w:r>
      <w:r w:rsidR="0002509D" w:rsidRPr="002759E0">
        <w:rPr>
          <w:rFonts w:ascii="Angsana New" w:hAnsi="Angsana New"/>
          <w:sz w:val="30"/>
          <w:szCs w:val="30"/>
          <w:cs/>
        </w:rPr>
        <w:t>.</w:t>
      </w:r>
      <w:r w:rsidR="006D00C9" w:rsidRPr="002759E0">
        <w:rPr>
          <w:rFonts w:ascii="Angsana New" w:hAnsi="Angsana New"/>
          <w:sz w:val="30"/>
          <w:szCs w:val="30"/>
        </w:rPr>
        <w:t>6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ล้านบาท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7</w:t>
      </w:r>
      <w:r w:rsidR="0002509D" w:rsidRPr="002759E0">
        <w:rPr>
          <w:rFonts w:ascii="Angsana New" w:hAnsi="Angsana New"/>
          <w:sz w:val="30"/>
          <w:szCs w:val="30"/>
          <w:cs/>
        </w:rPr>
        <w:t>.</w:t>
      </w:r>
      <w:r w:rsidR="006D00C9" w:rsidRPr="002759E0">
        <w:rPr>
          <w:rFonts w:ascii="Angsana New" w:hAnsi="Angsana New"/>
          <w:sz w:val="30"/>
          <w:szCs w:val="30"/>
        </w:rPr>
        <w:t>5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ต่อปีนับถัดจากวันฟ้องจนถึง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10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เมษายน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ต่อจากนั้น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อัตราดอกเบี้ยจะเป็นร้อยละ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3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ต่อปีบวกด้วยอัตราเพิ่มอีกร้อยละ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ต่อปีจนถึงวันชำระเสร็จ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โดยให้ชำระเสร็จภายใน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60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วัน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</w:t>
      </w:r>
      <w:r w:rsidR="0002509D" w:rsidRPr="002759E0">
        <w:rPr>
          <w:rFonts w:ascii="Angsana New" w:hAnsi="Angsana New"/>
          <w:sz w:val="30"/>
          <w:szCs w:val="30"/>
        </w:rPr>
        <w:t>,</w:t>
      </w:r>
      <w:r w:rsidR="006D00C9" w:rsidRPr="002759E0">
        <w:rPr>
          <w:rFonts w:ascii="Angsana New" w:hAnsi="Angsana New"/>
          <w:sz w:val="30"/>
          <w:szCs w:val="30"/>
        </w:rPr>
        <w:t>099</w:t>
      </w:r>
      <w:r w:rsidR="0002509D" w:rsidRPr="002759E0">
        <w:rPr>
          <w:rFonts w:ascii="Angsana New" w:hAnsi="Angsana New"/>
          <w:sz w:val="30"/>
          <w:szCs w:val="30"/>
          <w:cs/>
        </w:rPr>
        <w:t>.</w:t>
      </w:r>
      <w:r w:rsidR="006D00C9" w:rsidRPr="002759E0">
        <w:rPr>
          <w:rFonts w:ascii="Angsana New" w:hAnsi="Angsana New"/>
          <w:sz w:val="30"/>
          <w:szCs w:val="30"/>
        </w:rPr>
        <w:t>3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ล้านบาท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และดำเนินการทำสัญญาประนีประนอมยอมความเมื่อวันที่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23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กรกฎาคม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โดยแบ่งชำระหนี้เงินต้นจำนวน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1</w:t>
      </w:r>
      <w:r w:rsidR="0002509D" w:rsidRPr="002759E0">
        <w:rPr>
          <w:rFonts w:ascii="Angsana New" w:hAnsi="Angsana New"/>
          <w:sz w:val="30"/>
          <w:szCs w:val="30"/>
        </w:rPr>
        <w:t>,</w:t>
      </w:r>
      <w:r w:rsidR="006D00C9" w:rsidRPr="002759E0">
        <w:rPr>
          <w:rFonts w:ascii="Angsana New" w:hAnsi="Angsana New"/>
          <w:sz w:val="30"/>
          <w:szCs w:val="30"/>
        </w:rPr>
        <w:t>654</w:t>
      </w:r>
      <w:r w:rsidR="0002509D" w:rsidRPr="002759E0">
        <w:rPr>
          <w:rFonts w:ascii="Angsana New" w:hAnsi="Angsana New"/>
          <w:sz w:val="30"/>
          <w:szCs w:val="30"/>
          <w:cs/>
        </w:rPr>
        <w:t>.</w:t>
      </w:r>
      <w:r w:rsidR="006D00C9" w:rsidRPr="002759E0">
        <w:rPr>
          <w:rFonts w:ascii="Angsana New" w:hAnsi="Angsana New"/>
          <w:sz w:val="30"/>
          <w:szCs w:val="30"/>
        </w:rPr>
        <w:t>6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ล้านบาท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ภายในเดือนสิงหาคม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และชำระดอกเบี้ยจำนวน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444</w:t>
      </w:r>
      <w:r w:rsidR="0002509D" w:rsidRPr="002759E0">
        <w:rPr>
          <w:rFonts w:ascii="Angsana New" w:hAnsi="Angsana New"/>
          <w:sz w:val="30"/>
          <w:szCs w:val="30"/>
          <w:cs/>
        </w:rPr>
        <w:t>.</w:t>
      </w:r>
      <w:r w:rsidR="006D00C9" w:rsidRPr="002759E0">
        <w:rPr>
          <w:rFonts w:ascii="Angsana New" w:hAnsi="Angsana New"/>
          <w:sz w:val="30"/>
          <w:szCs w:val="30"/>
        </w:rPr>
        <w:t>7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ล้านบาท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ภายในปีงบประมาณ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2565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โดยแบ่งจ่าย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งวด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งวดละเท่าๆ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กัน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และทั้งสองฝ่ายได้นำข้อตกลงในสัญญาประนีประนอมยอมความไปยื่นต่อสำนักบังคับคดีปกครอง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สำนักงานศาลปกครอง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C91119" w:rsidRPr="002759E0">
        <w:rPr>
          <w:rFonts w:ascii="Angsana New" w:hAnsi="Angsana New"/>
          <w:sz w:val="30"/>
          <w:szCs w:val="30"/>
        </w:rPr>
        <w:br/>
      </w:r>
      <w:r w:rsidR="006D00C9" w:rsidRPr="002759E0">
        <w:rPr>
          <w:rFonts w:ascii="Angsana New" w:hAnsi="Angsana New"/>
          <w:sz w:val="30"/>
          <w:szCs w:val="30"/>
        </w:rPr>
        <w:t>5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สิงหาคม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ทั้งนี้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ในปี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2564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บริษัทร่วมได้แบ่งเงินรายรับข้างต้นชำระหนี้สินคงค้างตามบุริมสิทธิและสัดส่วนเจ้าหนี้แต่ละราย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ซึ่งบริษัทจะได้รับชำระหนี้เป็นจำนวน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771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ล้านบาท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ณ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วันที่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31</w:t>
      </w:r>
      <w:r w:rsidR="00D46306" w:rsidRPr="002759E0">
        <w:rPr>
          <w:rFonts w:ascii="Angsana New" w:hAnsi="Angsana New"/>
          <w:sz w:val="30"/>
          <w:szCs w:val="30"/>
        </w:rPr>
        <w:t xml:space="preserve"> </w:t>
      </w:r>
      <w:r w:rsidR="00D46306" w:rsidRPr="002759E0">
        <w:rPr>
          <w:rFonts w:ascii="Angsana New" w:hAnsi="Angsana New" w:hint="cs"/>
          <w:sz w:val="30"/>
          <w:szCs w:val="30"/>
          <w:cs/>
        </w:rPr>
        <w:t>ธันวาคม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2565</w:t>
      </w:r>
      <w:r w:rsidR="0002509D" w:rsidRPr="002759E0">
        <w:rPr>
          <w:rFonts w:ascii="Angsana New" w:hAnsi="Angsana New"/>
          <w:sz w:val="30"/>
          <w:szCs w:val="30"/>
          <w:cs/>
        </w:rPr>
        <w:t xml:space="preserve"> </w:t>
      </w:r>
      <w:r w:rsidR="0002509D" w:rsidRPr="002759E0">
        <w:rPr>
          <w:rFonts w:ascii="Angsana New" w:hAnsi="Angsana New" w:hint="cs"/>
          <w:sz w:val="30"/>
          <w:szCs w:val="30"/>
          <w:cs/>
        </w:rPr>
        <w:t>บริษัทได้รับชำระหนี้แล้วทั้งจำนวน</w:t>
      </w:r>
    </w:p>
    <w:p w14:paraId="24F46FA6" w14:textId="77777777" w:rsidR="0002509D" w:rsidRPr="002759E0" w:rsidRDefault="0002509D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2BABBC" w14:textId="024242A3" w:rsidR="0002509D" w:rsidRPr="002759E0" w:rsidRDefault="0002509D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59E0">
        <w:rPr>
          <w:rFonts w:ascii="Angsana New" w:hAnsi="Angsana New" w:hint="cs"/>
          <w:sz w:val="30"/>
          <w:szCs w:val="30"/>
          <w:cs/>
        </w:rPr>
        <w:t>นอกจากนี้ในเดือนเมษายน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2565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บริษัทร่วมได้แบ่งเงินเพิ่มเติมให้กับเจ้าหนี้แต่ละราย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ซึ่งบริษัทได้รับชำระเพิ่มเติมเป็นจำนวน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95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ล้านบาท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โดยบริษัทได้บันทึกรายการดังกล่าวเป็นส่วนหนึ่งของการกลับรายการค่าเผื่อผลขาดทุนจากการด้อยค่าในงบกำไรขาดทุนสำหรับ</w:t>
      </w:r>
      <w:r w:rsidR="00096F16" w:rsidRPr="002759E0">
        <w:rPr>
          <w:rFonts w:ascii="Angsana New" w:hAnsi="Angsana New" w:hint="cs"/>
          <w:sz w:val="30"/>
          <w:szCs w:val="30"/>
          <w:cs/>
        </w:rPr>
        <w:t>ปี</w:t>
      </w:r>
      <w:r w:rsidRPr="002759E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31</w:t>
      </w:r>
      <w:r w:rsidR="003A7655" w:rsidRPr="002759E0">
        <w:rPr>
          <w:rFonts w:ascii="Angsana New" w:hAnsi="Angsana New"/>
          <w:sz w:val="30"/>
          <w:szCs w:val="30"/>
        </w:rPr>
        <w:t xml:space="preserve"> </w:t>
      </w:r>
      <w:r w:rsidR="003A7655" w:rsidRPr="002759E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D00C9" w:rsidRPr="002759E0">
        <w:rPr>
          <w:rFonts w:ascii="Angsana New" w:hAnsi="Angsana New"/>
          <w:sz w:val="30"/>
          <w:szCs w:val="30"/>
        </w:rPr>
        <w:t>2565</w:t>
      </w:r>
    </w:p>
    <w:p w14:paraId="4E681C85" w14:textId="77777777" w:rsidR="0002509D" w:rsidRPr="002759E0" w:rsidRDefault="0002509D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A22B02" w14:textId="1C363F4E" w:rsidR="00030F21" w:rsidRPr="002759E0" w:rsidRDefault="0002509D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59E0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ณ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วันที่</w:t>
      </w:r>
      <w:r w:rsidRPr="002759E0">
        <w:rPr>
          <w:rFonts w:ascii="Angsana New" w:hAnsi="Angsana New"/>
          <w:sz w:val="30"/>
          <w:szCs w:val="30"/>
          <w:cs/>
        </w:rPr>
        <w:t xml:space="preserve"> </w:t>
      </w:r>
      <w:r w:rsidR="006D00C9" w:rsidRPr="002759E0">
        <w:rPr>
          <w:rFonts w:ascii="Angsana New" w:hAnsi="Angsana New"/>
          <w:sz w:val="30"/>
          <w:szCs w:val="30"/>
        </w:rPr>
        <w:t>31</w:t>
      </w:r>
      <w:r w:rsidR="003A7655" w:rsidRPr="002759E0">
        <w:rPr>
          <w:rFonts w:ascii="Angsana New" w:hAnsi="Angsana New"/>
          <w:sz w:val="30"/>
          <w:szCs w:val="30"/>
        </w:rPr>
        <w:t xml:space="preserve"> </w:t>
      </w:r>
      <w:r w:rsidR="003A7655" w:rsidRPr="002759E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D00C9" w:rsidRPr="002759E0">
        <w:rPr>
          <w:rFonts w:ascii="Angsana New" w:hAnsi="Angsana New"/>
          <w:sz w:val="30"/>
          <w:szCs w:val="30"/>
        </w:rPr>
        <w:t>2565</w:t>
      </w:r>
      <w:r w:rsidR="003A7655" w:rsidRPr="002759E0">
        <w:rPr>
          <w:rFonts w:ascii="Angsana New" w:hAnsi="Angsana New" w:hint="cs"/>
          <w:sz w:val="30"/>
          <w:szCs w:val="30"/>
          <w:cs/>
        </w:rPr>
        <w:t xml:space="preserve"> </w:t>
      </w:r>
      <w:r w:rsidRPr="002759E0">
        <w:rPr>
          <w:rFonts w:ascii="Angsana New" w:hAnsi="Angsana New" w:hint="cs"/>
          <w:sz w:val="30"/>
          <w:szCs w:val="30"/>
          <w:cs/>
        </w:rPr>
        <w:t>มีรายละเอียดดังต่อไปนี้</w:t>
      </w:r>
    </w:p>
    <w:p w14:paraId="6827453C" w14:textId="45980DF3" w:rsidR="00D25713" w:rsidRPr="002759E0" w:rsidRDefault="00D25713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70"/>
        <w:gridCol w:w="270"/>
        <w:gridCol w:w="1350"/>
        <w:gridCol w:w="270"/>
        <w:gridCol w:w="1440"/>
        <w:gridCol w:w="270"/>
        <w:gridCol w:w="1260"/>
      </w:tblGrid>
      <w:tr w:rsidR="00D25713" w:rsidRPr="002759E0" w14:paraId="37642457" w14:textId="77777777" w:rsidTr="00B127DC">
        <w:trPr>
          <w:tblHeader/>
        </w:trPr>
        <w:tc>
          <w:tcPr>
            <w:tcW w:w="3240" w:type="dxa"/>
            <w:tcBorders>
              <w:top w:val="nil"/>
            </w:tcBorders>
          </w:tcPr>
          <w:p w14:paraId="6671896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CB123D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8A668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0D4993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17064D4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67CFCAD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9A5E52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5C55392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4C7F40A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E0F1B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8A583D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BEEBA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25713" w:rsidRPr="002759E0" w14:paraId="19DF344B" w14:textId="77777777" w:rsidTr="00B127DC">
        <w:trPr>
          <w:tblHeader/>
        </w:trPr>
        <w:tc>
          <w:tcPr>
            <w:tcW w:w="3240" w:type="dxa"/>
          </w:tcPr>
          <w:p w14:paraId="17D2E4F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5AD7F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FDA09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070804" w14:textId="01A26F9E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C0D16"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CB53A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54EB1D" w14:textId="4FA0B359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C68E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E1A76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13" w:rsidRPr="002759E0" w14:paraId="370BE967" w14:textId="77777777" w:rsidTr="00B127DC">
        <w:trPr>
          <w:tblHeader/>
        </w:trPr>
        <w:tc>
          <w:tcPr>
            <w:tcW w:w="3240" w:type="dxa"/>
          </w:tcPr>
          <w:p w14:paraId="22E5E4F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688E52D0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5713" w:rsidRPr="002759E0" w14:paraId="08C3A265" w14:textId="77777777" w:rsidTr="00B127DC">
        <w:tc>
          <w:tcPr>
            <w:tcW w:w="3240" w:type="dxa"/>
          </w:tcPr>
          <w:p w14:paraId="5F05E73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0083F7CF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C676F8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CEFFD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39575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D93B1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BDA77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CD871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13" w:rsidRPr="002759E0" w14:paraId="54EE9120" w14:textId="77777777" w:rsidTr="00B127DC">
        <w:tc>
          <w:tcPr>
            <w:tcW w:w="3240" w:type="dxa"/>
          </w:tcPr>
          <w:p w14:paraId="5439C2E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6F6D2F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08064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CE6972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bottom w:val="nil"/>
            </w:tcBorders>
          </w:tcPr>
          <w:p w14:paraId="3540C10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03AF780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bottom w:val="nil"/>
            </w:tcBorders>
          </w:tcPr>
          <w:p w14:paraId="4135B2E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41E2E9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D25713" w:rsidRPr="002759E0" w14:paraId="187CC372" w14:textId="77777777" w:rsidTr="00B127DC">
        <w:tc>
          <w:tcPr>
            <w:tcW w:w="3240" w:type="dxa"/>
          </w:tcPr>
          <w:p w14:paraId="5F4267E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1988BEB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3C740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E3C69E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B81E6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72706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4F720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6DA2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D25713" w:rsidRPr="002759E0" w14:paraId="23E96B12" w14:textId="77777777" w:rsidTr="00B127DC">
        <w:tc>
          <w:tcPr>
            <w:tcW w:w="3240" w:type="dxa"/>
          </w:tcPr>
          <w:p w14:paraId="0562B0C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826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B4E7C4B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2F8A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70" w:type="dxa"/>
            <w:tcBorders>
              <w:top w:val="nil"/>
            </w:tcBorders>
          </w:tcPr>
          <w:p w14:paraId="560ADDD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9EE390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(495)</w:t>
            </w:r>
          </w:p>
        </w:tc>
        <w:tc>
          <w:tcPr>
            <w:tcW w:w="270" w:type="dxa"/>
            <w:tcBorders>
              <w:top w:val="nil"/>
            </w:tcBorders>
          </w:tcPr>
          <w:p w14:paraId="430EC84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5A2F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(669)</w:t>
            </w:r>
          </w:p>
        </w:tc>
      </w:tr>
      <w:tr w:rsidR="00D25713" w:rsidRPr="002759E0" w14:paraId="0EAF75C7" w14:textId="77777777" w:rsidTr="00B127DC">
        <w:tc>
          <w:tcPr>
            <w:tcW w:w="3240" w:type="dxa"/>
          </w:tcPr>
          <w:p w14:paraId="4CBD51C1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62624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22026E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3F725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</w:tcPr>
          <w:p w14:paraId="56ED47B1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7E437E0" w14:textId="77777777" w:rsidR="00D25713" w:rsidRPr="002759E0" w:rsidRDefault="00D25713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407FC4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2518D" w14:textId="138A7546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  <w:tr w:rsidR="00D25713" w:rsidRPr="002759E0" w14:paraId="31F13236" w14:textId="77777777" w:rsidTr="00B127DC">
        <w:tc>
          <w:tcPr>
            <w:tcW w:w="3240" w:type="dxa"/>
          </w:tcPr>
          <w:p w14:paraId="097B0BFD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7ABAC" w14:textId="4089234E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FD1B940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CCF4D" w14:textId="3BC1CF2B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5698AFA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054FAB" w14:textId="2B86D1FC" w:rsidR="00D25713" w:rsidRPr="002759E0" w:rsidRDefault="00D25713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CE2B77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62D9F" w14:textId="41C1B4AE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</w:tr>
      <w:tr w:rsidR="00D25713" w:rsidRPr="002759E0" w14:paraId="50E7C082" w14:textId="77777777" w:rsidTr="00B127DC">
        <w:tc>
          <w:tcPr>
            <w:tcW w:w="3240" w:type="dxa"/>
          </w:tcPr>
          <w:p w14:paraId="0D20086E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00A07" w14:textId="36570F42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33BD6C82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89963" w14:textId="15358056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0211C7E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EEA16" w14:textId="6E328CA2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771F70" w14:textId="77777777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DF689" w14:textId="3F3D3E2B" w:rsidR="00D25713" w:rsidRPr="002759E0" w:rsidRDefault="00D25713" w:rsidP="00D25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D25713" w:rsidRPr="002759E0" w14:paraId="240D198E" w14:textId="77777777" w:rsidTr="00B127DC">
        <w:tc>
          <w:tcPr>
            <w:tcW w:w="3240" w:type="dxa"/>
          </w:tcPr>
          <w:p w14:paraId="65D113C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F1210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8D9C1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CA9997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720B4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28805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D02448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0CAB1B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25713" w:rsidRPr="002759E0" w14:paraId="6E23CDF7" w14:textId="77777777" w:rsidTr="00B127DC">
        <w:tc>
          <w:tcPr>
            <w:tcW w:w="3240" w:type="dxa"/>
            <w:tcBorders>
              <w:bottom w:val="nil"/>
            </w:tcBorders>
          </w:tcPr>
          <w:p w14:paraId="259A220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170" w:type="dxa"/>
            <w:shd w:val="clear" w:color="auto" w:fill="auto"/>
          </w:tcPr>
          <w:p w14:paraId="2518E87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A3F3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773C9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BC45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874D5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FBEE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A8C4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13" w:rsidRPr="002759E0" w14:paraId="1E87025B" w14:textId="77777777" w:rsidTr="00B127DC">
        <w:tc>
          <w:tcPr>
            <w:tcW w:w="3240" w:type="dxa"/>
            <w:tcBorders>
              <w:top w:val="nil"/>
              <w:bottom w:val="nil"/>
            </w:tcBorders>
          </w:tcPr>
          <w:p w14:paraId="6EA16A3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1740EE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C6C8ECF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AF5B5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14FDEA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1DF33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2808DF40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9524B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D25713" w:rsidRPr="002759E0" w14:paraId="13B4FF23" w14:textId="77777777" w:rsidTr="00B127DC">
        <w:tc>
          <w:tcPr>
            <w:tcW w:w="3240" w:type="dxa"/>
            <w:tcBorders>
              <w:top w:val="nil"/>
            </w:tcBorders>
          </w:tcPr>
          <w:p w14:paraId="3C72215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750C7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C54F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03C3B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776BB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B900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270" w:type="dxa"/>
          </w:tcPr>
          <w:p w14:paraId="51811E2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6FA90B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</w:tr>
      <w:tr w:rsidR="001F54E4" w:rsidRPr="002759E0" w14:paraId="43C6BEF2" w14:textId="77777777" w:rsidTr="00B127DC">
        <w:tc>
          <w:tcPr>
            <w:tcW w:w="3240" w:type="dxa"/>
          </w:tcPr>
          <w:p w14:paraId="21ACAA06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36684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3580DAF4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B5C8601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178D9328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D532140" w14:textId="62F2C239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92F652C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A49296A" w14:textId="73E3F178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</w:tr>
      <w:tr w:rsidR="001F54E4" w:rsidRPr="002759E0" w14:paraId="034C21B9" w14:textId="77777777" w:rsidTr="00B127DC">
        <w:tc>
          <w:tcPr>
            <w:tcW w:w="3240" w:type="dxa"/>
          </w:tcPr>
          <w:p w14:paraId="3A9811EC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45390" w14:textId="70CFC8C1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636AA6F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52630" w14:textId="6E5580FB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06CC50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900D7" w14:textId="1611F22E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02019B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049EC8" w14:textId="0AB3781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1F54E4" w:rsidRPr="002759E0" w14:paraId="2475F195" w14:textId="77777777" w:rsidTr="00B127DC">
        <w:tc>
          <w:tcPr>
            <w:tcW w:w="3240" w:type="dxa"/>
            <w:tcBorders>
              <w:bottom w:val="nil"/>
            </w:tcBorders>
          </w:tcPr>
          <w:p w14:paraId="1AB65920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5ECD4" w14:textId="61421A89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DB6772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3F81" w14:textId="4000F5A0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BD0F74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6BBF1" w14:textId="498490A6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64EE7C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CE09" w14:textId="2212C89F" w:rsidR="001F54E4" w:rsidRPr="002759E0" w:rsidRDefault="001F54E4" w:rsidP="005E3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D25713" w:rsidRPr="002759E0" w14:paraId="6560D8A2" w14:textId="77777777" w:rsidTr="00B127DC">
        <w:tc>
          <w:tcPr>
            <w:tcW w:w="3240" w:type="dxa"/>
            <w:tcBorders>
              <w:top w:val="nil"/>
              <w:bottom w:val="nil"/>
            </w:tcBorders>
          </w:tcPr>
          <w:p w14:paraId="2DE560E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3C2A9B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F50B9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C9CE2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7BB8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E173B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13F9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919DD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25713" w:rsidRPr="002759E0" w14:paraId="214C1851" w14:textId="77777777" w:rsidTr="00B127DC">
        <w:tc>
          <w:tcPr>
            <w:tcW w:w="3240" w:type="dxa"/>
            <w:tcBorders>
              <w:top w:val="nil"/>
              <w:bottom w:val="nil"/>
            </w:tcBorders>
          </w:tcPr>
          <w:p w14:paraId="4F639A0A" w14:textId="77777777" w:rsidR="00D25713" w:rsidRPr="002759E0" w:rsidRDefault="00D25713" w:rsidP="00B127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194DA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C48EE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AA22B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0252D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131012F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07444F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D4870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13" w:rsidRPr="002759E0" w14:paraId="10637444" w14:textId="77777777" w:rsidTr="00B127DC">
        <w:tc>
          <w:tcPr>
            <w:tcW w:w="3240" w:type="dxa"/>
            <w:tcBorders>
              <w:top w:val="nil"/>
            </w:tcBorders>
          </w:tcPr>
          <w:p w14:paraId="7F4DA4E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0BD1F9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0E71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5E99B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3C40C5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A8DBB5B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595A3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E6C6BF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D25713" w:rsidRPr="002759E0" w14:paraId="585526B7" w14:textId="77777777" w:rsidTr="00F65376">
        <w:tc>
          <w:tcPr>
            <w:tcW w:w="3240" w:type="dxa"/>
          </w:tcPr>
          <w:p w14:paraId="5270173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138646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70130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964D40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1E976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A3D7C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A13C9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F5D0BA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D25713" w:rsidRPr="002759E0" w14:paraId="3015B4D5" w14:textId="77777777" w:rsidTr="00F65376">
        <w:tc>
          <w:tcPr>
            <w:tcW w:w="3240" w:type="dxa"/>
          </w:tcPr>
          <w:p w14:paraId="55BB2EB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B31F1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B7A4C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38F89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(276)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50587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CD1FBFC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BCDAA0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E1BEB11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(714)</w:t>
            </w:r>
          </w:p>
        </w:tc>
      </w:tr>
      <w:tr w:rsidR="00F65376" w:rsidRPr="002759E0" w14:paraId="4E42410D" w14:textId="77777777" w:rsidTr="005E39C8">
        <w:tc>
          <w:tcPr>
            <w:tcW w:w="3240" w:type="dxa"/>
            <w:tcBorders>
              <w:top w:val="nil"/>
              <w:bottom w:val="nil"/>
            </w:tcBorders>
          </w:tcPr>
          <w:p w14:paraId="3790D50B" w14:textId="03FE1AE9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9E75B" w14:textId="77777777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D582A" w14:textId="77777777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6C0F63" w14:textId="77777777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7116B" w14:textId="77777777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842883" w14:textId="77777777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130022" w14:textId="77777777" w:rsidR="00F65376" w:rsidRPr="002759E0" w:rsidRDefault="00F65376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8EA53" w14:textId="77777777" w:rsidR="00F65376" w:rsidRPr="002759E0" w:rsidRDefault="00F65376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101A" w:rsidRPr="002759E0" w14:paraId="60D251B2" w14:textId="77777777" w:rsidTr="005E39C8">
        <w:tc>
          <w:tcPr>
            <w:tcW w:w="3240" w:type="dxa"/>
            <w:tcBorders>
              <w:top w:val="nil"/>
              <w:bottom w:val="nil"/>
            </w:tcBorders>
          </w:tcPr>
          <w:p w14:paraId="5FABCDB4" w14:textId="5FDD489C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="005E39C8"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CFF4E07" w14:textId="77777777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4200" w14:textId="77777777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2DE393" w14:textId="77777777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80559F" w14:textId="77777777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06178BA" w14:textId="77777777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612163" w14:textId="77777777" w:rsidR="0020101A" w:rsidRPr="002759E0" w:rsidRDefault="0020101A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74A84B7" w14:textId="77777777" w:rsidR="0020101A" w:rsidRPr="002759E0" w:rsidRDefault="0020101A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4E4" w:rsidRPr="002759E0" w14:paraId="00D74E13" w14:textId="77777777" w:rsidTr="005E39C8">
        <w:tc>
          <w:tcPr>
            <w:tcW w:w="3240" w:type="dxa"/>
            <w:tcBorders>
              <w:top w:val="nil"/>
              <w:bottom w:val="nil"/>
            </w:tcBorders>
          </w:tcPr>
          <w:p w14:paraId="371595A2" w14:textId="37684ED9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A2930" w14:textId="31C38E00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AAFF43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F8B99" w14:textId="362B546B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6B59C1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F0D8A" w14:textId="37524C1D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974B76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6D005" w14:textId="6B3EB3B3" w:rsidR="001F54E4" w:rsidRPr="002759E0" w:rsidRDefault="001F54E4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  <w:tr w:rsidR="00D25713" w:rsidRPr="002759E0" w14:paraId="0552C0F5" w14:textId="77777777" w:rsidTr="00B127DC">
        <w:tc>
          <w:tcPr>
            <w:tcW w:w="3240" w:type="dxa"/>
            <w:tcBorders>
              <w:top w:val="nil"/>
              <w:bottom w:val="nil"/>
            </w:tcBorders>
          </w:tcPr>
          <w:p w14:paraId="5EDAE4E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D3084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8B03C8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CE29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2E0AB6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D96A7" w14:textId="77777777" w:rsidR="00D25713" w:rsidRPr="002759E0" w:rsidRDefault="00D25713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69306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73B0CF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13" w:rsidRPr="002759E0" w14:paraId="03FF332F" w14:textId="77777777" w:rsidTr="00B127DC">
        <w:tc>
          <w:tcPr>
            <w:tcW w:w="3240" w:type="dxa"/>
            <w:tcBorders>
              <w:top w:val="nil"/>
            </w:tcBorders>
          </w:tcPr>
          <w:p w14:paraId="52C11C9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73BA48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E30AD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5E327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C3D6D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64330" w14:textId="77777777" w:rsidR="00D25713" w:rsidRPr="002759E0" w:rsidRDefault="00D25713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C41A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10A7B8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13" w:rsidRPr="002759E0" w14:paraId="2DE57E6A" w14:textId="77777777" w:rsidTr="00B127DC">
        <w:tc>
          <w:tcPr>
            <w:tcW w:w="3240" w:type="dxa"/>
          </w:tcPr>
          <w:p w14:paraId="705B56E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7B22E5E3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4DA385E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2B12E36" w14:textId="77777777" w:rsidR="00D25713" w:rsidRPr="002759E0" w:rsidRDefault="00D25713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top w:val="nil"/>
            </w:tcBorders>
          </w:tcPr>
          <w:p w14:paraId="2246B31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D509122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6DC85CA" w14:textId="77777777" w:rsidR="00D25713" w:rsidRPr="002759E0" w:rsidRDefault="00D25713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5057851" w14:textId="77777777" w:rsidR="00D25713" w:rsidRPr="002759E0" w:rsidRDefault="00D25713" w:rsidP="00F6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1F54E4" w:rsidRPr="002759E0" w14:paraId="2FE5F9E1" w14:textId="77777777" w:rsidTr="00B127DC">
        <w:tc>
          <w:tcPr>
            <w:tcW w:w="3240" w:type="dxa"/>
            <w:tcBorders>
              <w:bottom w:val="nil"/>
            </w:tcBorders>
          </w:tcPr>
          <w:p w14:paraId="582F6AD1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21CA9D" w14:textId="457FBD38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66B815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CB0EFAC" w14:textId="145F3F8D" w:rsidR="001F54E4" w:rsidRPr="002759E0" w:rsidRDefault="001F54E4" w:rsidP="00387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E75E7E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920ECC7" w14:textId="7D3B1794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286271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553BDB" w14:textId="5A75DC18" w:rsidR="001F54E4" w:rsidRPr="002759E0" w:rsidRDefault="001F54E4" w:rsidP="00EC5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C32991F" w14:textId="4C292961" w:rsidR="001F54E4" w:rsidRPr="002759E0" w:rsidRDefault="001F54E4" w:rsidP="00B31394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1170"/>
        <w:gridCol w:w="270"/>
        <w:gridCol w:w="1350"/>
        <w:gridCol w:w="270"/>
        <w:gridCol w:w="1440"/>
        <w:gridCol w:w="270"/>
        <w:gridCol w:w="1260"/>
      </w:tblGrid>
      <w:tr w:rsidR="001F54E4" w:rsidRPr="002759E0" w14:paraId="2A97402C" w14:textId="77777777" w:rsidTr="00B127DC">
        <w:trPr>
          <w:tblHeader/>
        </w:trPr>
        <w:tc>
          <w:tcPr>
            <w:tcW w:w="3258" w:type="dxa"/>
            <w:tcBorders>
              <w:top w:val="nil"/>
            </w:tcBorders>
          </w:tcPr>
          <w:p w14:paraId="4D70003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CC5E9B1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31AB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44E282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0B24AA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2E6AFB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EF475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  <w:p w14:paraId="44916C6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19F7F53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8883F36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DE5D6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0D16" w:rsidRPr="002759E0" w14:paraId="4394F2D8" w14:textId="77777777" w:rsidTr="00B127DC">
        <w:trPr>
          <w:tblHeader/>
        </w:trPr>
        <w:tc>
          <w:tcPr>
            <w:tcW w:w="3258" w:type="dxa"/>
          </w:tcPr>
          <w:p w14:paraId="0785B486" w14:textId="77777777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6B38AB" w14:textId="77777777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9D69B" w14:textId="77777777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5AD405" w14:textId="35D0B849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14:paraId="6984AA3E" w14:textId="77777777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83F1FB" w14:textId="233A9E04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6DB69" w14:textId="77777777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C31F1" w14:textId="77777777" w:rsidR="00CC0D16" w:rsidRPr="002759E0" w:rsidRDefault="00CC0D16" w:rsidP="00CC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54E4" w:rsidRPr="002759E0" w14:paraId="5B07D928" w14:textId="77777777" w:rsidTr="00B127DC">
        <w:trPr>
          <w:trHeight w:val="80"/>
          <w:tblHeader/>
        </w:trPr>
        <w:tc>
          <w:tcPr>
            <w:tcW w:w="3258" w:type="dxa"/>
          </w:tcPr>
          <w:p w14:paraId="443531E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47C7E779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54E4" w:rsidRPr="002759E0" w14:paraId="54504DA6" w14:textId="77777777" w:rsidTr="00B127DC">
        <w:tc>
          <w:tcPr>
            <w:tcW w:w="3258" w:type="dxa"/>
          </w:tcPr>
          <w:p w14:paraId="5722C951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6C9216F1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8718A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CAB23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249EA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E689D6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42C08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E15A42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54E4" w:rsidRPr="002759E0" w14:paraId="2658EA19" w14:textId="77777777" w:rsidTr="00B127DC">
        <w:tc>
          <w:tcPr>
            <w:tcW w:w="3258" w:type="dxa"/>
          </w:tcPr>
          <w:p w14:paraId="27BFB192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00C06D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6ED63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F1D0F1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D7D5C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B31A5B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bottom w:val="nil"/>
            </w:tcBorders>
          </w:tcPr>
          <w:p w14:paraId="2AAE1BB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46A1FF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1F54E4" w:rsidRPr="002759E0" w14:paraId="301B1220" w14:textId="77777777" w:rsidTr="00B127DC">
        <w:tc>
          <w:tcPr>
            <w:tcW w:w="3258" w:type="dxa"/>
          </w:tcPr>
          <w:p w14:paraId="3C1990B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D232F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FB2B0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3AF06A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9E532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EA263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C8D471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8A98F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F54E4" w:rsidRPr="002759E0" w14:paraId="7F6236F5" w14:textId="77777777" w:rsidTr="00B127DC">
        <w:tc>
          <w:tcPr>
            <w:tcW w:w="3258" w:type="dxa"/>
          </w:tcPr>
          <w:p w14:paraId="199330A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EB7D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59F4A8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C242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60465C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1C078A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(495)</w:t>
            </w:r>
          </w:p>
        </w:tc>
        <w:tc>
          <w:tcPr>
            <w:tcW w:w="270" w:type="dxa"/>
            <w:tcBorders>
              <w:top w:val="nil"/>
            </w:tcBorders>
          </w:tcPr>
          <w:p w14:paraId="6FE25D7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A2959A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(669)</w:t>
            </w:r>
          </w:p>
        </w:tc>
      </w:tr>
      <w:tr w:rsidR="001F54E4" w:rsidRPr="002759E0" w14:paraId="53C130D0" w14:textId="77777777" w:rsidTr="00B127DC">
        <w:tc>
          <w:tcPr>
            <w:tcW w:w="3258" w:type="dxa"/>
          </w:tcPr>
          <w:p w14:paraId="75E3518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BCA6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510FA9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2A75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6B032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765F39A" w14:textId="77777777" w:rsidR="001F54E4" w:rsidRPr="002759E0" w:rsidRDefault="001F54E4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D3F000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4F12FB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  <w:tr w:rsidR="001F54E4" w:rsidRPr="002759E0" w14:paraId="2E606418" w14:textId="77777777" w:rsidTr="00B127DC">
        <w:tc>
          <w:tcPr>
            <w:tcW w:w="3258" w:type="dxa"/>
          </w:tcPr>
          <w:p w14:paraId="56DCB122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43EAA" w14:textId="73E20FA0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64ED61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3722F" w14:textId="427E665C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B706E03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92328" w14:textId="2163F9A6" w:rsidR="001F54E4" w:rsidRPr="002759E0" w:rsidRDefault="001F54E4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06ACF7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66E41" w14:textId="268714D0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</w:tr>
      <w:tr w:rsidR="001F54E4" w:rsidRPr="002759E0" w14:paraId="544B5FE4" w14:textId="77777777" w:rsidTr="00B127DC">
        <w:tc>
          <w:tcPr>
            <w:tcW w:w="3258" w:type="dxa"/>
          </w:tcPr>
          <w:p w14:paraId="42ECB433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9ED4F" w14:textId="0629AD5E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16A1AEF1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12B7" w14:textId="07ECAFBE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30F7D50B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4C351" w14:textId="136D163C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5B65E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219FA" w14:textId="23E44C5F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1F54E4" w:rsidRPr="002759E0" w14:paraId="6821EE87" w14:textId="77777777" w:rsidTr="00B127DC">
        <w:tc>
          <w:tcPr>
            <w:tcW w:w="3258" w:type="dxa"/>
            <w:tcBorders>
              <w:bottom w:val="nil"/>
            </w:tcBorders>
          </w:tcPr>
          <w:p w14:paraId="087ACD0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A197F1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2E13A9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5B526F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A4B33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67C048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63D5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62C9A2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54E4" w:rsidRPr="002759E0" w14:paraId="0BD7596D" w14:textId="77777777" w:rsidTr="00B127DC">
        <w:trPr>
          <w:trHeight w:val="281"/>
        </w:trPr>
        <w:tc>
          <w:tcPr>
            <w:tcW w:w="3258" w:type="dxa"/>
            <w:tcBorders>
              <w:top w:val="nil"/>
              <w:bottom w:val="nil"/>
            </w:tcBorders>
          </w:tcPr>
          <w:p w14:paraId="78C8AB9F" w14:textId="77777777" w:rsidR="001F54E4" w:rsidRPr="002759E0" w:rsidRDefault="001F54E4" w:rsidP="00B127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56CF942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3349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264A7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4AD5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7B120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04F5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A0408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4E4" w:rsidRPr="002759E0" w14:paraId="74EF6B8C" w14:textId="77777777" w:rsidTr="00B127DC">
        <w:tc>
          <w:tcPr>
            <w:tcW w:w="3258" w:type="dxa"/>
            <w:tcBorders>
              <w:top w:val="nil"/>
            </w:tcBorders>
          </w:tcPr>
          <w:p w14:paraId="5F8E65C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4E3E34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20B8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ED12ED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FF683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64DEBF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1F80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774550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1F54E4" w:rsidRPr="002759E0" w14:paraId="2B089214" w14:textId="77777777" w:rsidTr="00B127DC">
        <w:tc>
          <w:tcPr>
            <w:tcW w:w="3258" w:type="dxa"/>
          </w:tcPr>
          <w:p w14:paraId="1FFDD0E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744B956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6FCA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972F11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572F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478A9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D03D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AA5842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F54E4" w:rsidRPr="002759E0" w14:paraId="1BC548C1" w14:textId="77777777" w:rsidTr="00B127DC">
        <w:tc>
          <w:tcPr>
            <w:tcW w:w="3258" w:type="dxa"/>
          </w:tcPr>
          <w:p w14:paraId="02D8C24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24D2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59FF6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486A152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(276)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E7917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DC56C48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(495)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D7FA5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DACDDC9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(771)</w:t>
            </w:r>
          </w:p>
        </w:tc>
      </w:tr>
      <w:tr w:rsidR="006F27FF" w:rsidRPr="002759E0" w14:paraId="0381FEF2" w14:textId="77777777" w:rsidTr="00B127DC">
        <w:tc>
          <w:tcPr>
            <w:tcW w:w="3258" w:type="dxa"/>
            <w:tcBorders>
              <w:bottom w:val="nil"/>
            </w:tcBorders>
          </w:tcPr>
          <w:p w14:paraId="7A84DAC4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C99C6B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82A198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87E0D33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D3437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9592841" w14:textId="6425C961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A0C46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B6597EB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</w:tr>
      <w:tr w:rsidR="006F27FF" w:rsidRPr="002759E0" w14:paraId="24A65977" w14:textId="77777777" w:rsidTr="00B127DC">
        <w:tc>
          <w:tcPr>
            <w:tcW w:w="3258" w:type="dxa"/>
            <w:tcBorders>
              <w:top w:val="nil"/>
            </w:tcBorders>
          </w:tcPr>
          <w:p w14:paraId="2CFC9253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63C76" w14:textId="67ECEEED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CA718D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323A3" w14:textId="0796E613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2AEFE5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1E934" w14:textId="18AB8574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9C2E87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1EB8D" w14:textId="69C2FEB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6F27FF" w:rsidRPr="002759E0" w14:paraId="22E9D494" w14:textId="77777777" w:rsidTr="00B127DC">
        <w:tc>
          <w:tcPr>
            <w:tcW w:w="3258" w:type="dxa"/>
            <w:tcBorders>
              <w:bottom w:val="nil"/>
            </w:tcBorders>
          </w:tcPr>
          <w:p w14:paraId="1CC2EA85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BC44F" w14:textId="43051090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96FC4A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98AD0" w14:textId="34593DDA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2EFE90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8D293" w14:textId="072B663F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31968" w14:textId="77777777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99F9" w14:textId="78B2AE7C" w:rsidR="006F27FF" w:rsidRPr="002759E0" w:rsidRDefault="006F27FF" w:rsidP="006F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1F54E4" w:rsidRPr="002759E0" w14:paraId="64057F7E" w14:textId="77777777" w:rsidTr="00B127DC">
        <w:tc>
          <w:tcPr>
            <w:tcW w:w="3258" w:type="dxa"/>
            <w:tcBorders>
              <w:top w:val="nil"/>
              <w:bottom w:val="nil"/>
            </w:tcBorders>
          </w:tcPr>
          <w:p w14:paraId="7F8CF38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D68547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7E51C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12DC69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9E81A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0E1F2B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A002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5564B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54E4" w:rsidRPr="002759E0" w14:paraId="54216C84" w14:textId="77777777" w:rsidTr="00B127DC">
        <w:tc>
          <w:tcPr>
            <w:tcW w:w="3258" w:type="dxa"/>
            <w:tcBorders>
              <w:top w:val="nil"/>
            </w:tcBorders>
          </w:tcPr>
          <w:p w14:paraId="41F8FBC3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07DF2C67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B7269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8511B8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9A7A6B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35702F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951AA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25EA66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4E4" w:rsidRPr="002759E0" w14:paraId="77F5D470" w14:textId="77777777" w:rsidTr="00B127DC">
        <w:tc>
          <w:tcPr>
            <w:tcW w:w="3258" w:type="dxa"/>
          </w:tcPr>
          <w:p w14:paraId="214CF446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043DF9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6A775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B32565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28AE7121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6C5DF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1CF69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8EA8FE" w14:textId="77777777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1F54E4" w:rsidRPr="002759E0" w14:paraId="475B3C4F" w14:textId="77777777" w:rsidTr="00B127DC">
        <w:tc>
          <w:tcPr>
            <w:tcW w:w="3258" w:type="dxa"/>
            <w:tcBorders>
              <w:bottom w:val="nil"/>
            </w:tcBorders>
          </w:tcPr>
          <w:p w14:paraId="2CE3C76C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9664217" w14:textId="2437E18D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024D9D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A685109" w14:textId="0ED4A57C" w:rsidR="001F54E4" w:rsidRPr="002759E0" w:rsidRDefault="001F54E4" w:rsidP="001F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F9874E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5C8AEA7" w14:textId="0EDD2F8F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10520" w14:textId="77777777" w:rsidR="001F54E4" w:rsidRPr="002759E0" w:rsidRDefault="001F54E4" w:rsidP="00B1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98E68E7" w14:textId="56764C8D" w:rsidR="001F54E4" w:rsidRPr="002759E0" w:rsidRDefault="001F54E4" w:rsidP="00EC5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2255663" w14:textId="77777777" w:rsidR="001F54E4" w:rsidRPr="002759E0" w:rsidRDefault="001F54E4" w:rsidP="0035131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hanging="360"/>
        <w:jc w:val="thaiDistribute"/>
        <w:rPr>
          <w:rFonts w:ascii="Angsana New" w:hAnsi="Angsana New"/>
          <w:sz w:val="30"/>
          <w:szCs w:val="30"/>
        </w:rPr>
      </w:pPr>
    </w:p>
    <w:p w14:paraId="4D1B2728" w14:textId="77777777" w:rsidR="00351315" w:rsidRPr="002759E0" w:rsidRDefault="00351315" w:rsidP="000250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A574F0" w14:textId="27C7D01D" w:rsidR="0032391A" w:rsidRPr="002759E0" w:rsidRDefault="0032391A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3787ADFF" w14:textId="6B2AD1B9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64BC87FD" w14:textId="2FB9D066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067CAA95" w14:textId="77A8BB37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1F2329D0" w14:textId="2307DBB8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7F84DC6F" w14:textId="05DDD01B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29855AFA" w14:textId="77777777" w:rsidR="00B31394" w:rsidRPr="002759E0" w:rsidRDefault="00B3139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34ECDFF2" w14:textId="7E581955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14D0CA97" w14:textId="77777777" w:rsidR="001F54E4" w:rsidRPr="002759E0" w:rsidRDefault="001F54E4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3F6CF2EE" w14:textId="77777777" w:rsidR="000D1494" w:rsidRPr="002759E0" w:rsidRDefault="000D1494" w:rsidP="00CC28BE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51B065FC" w14:textId="77777777" w:rsidR="000D1494" w:rsidRPr="002759E0" w:rsidRDefault="000D1494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01"/>
        <w:gridCol w:w="1143"/>
        <w:gridCol w:w="1262"/>
        <w:gridCol w:w="256"/>
        <w:gridCol w:w="1230"/>
      </w:tblGrid>
      <w:tr w:rsidR="00122B7B" w:rsidRPr="002759E0" w14:paraId="0EC0C380" w14:textId="77777777" w:rsidTr="003B6777">
        <w:tc>
          <w:tcPr>
            <w:tcW w:w="5301" w:type="dxa"/>
          </w:tcPr>
          <w:p w14:paraId="77454B76" w14:textId="77777777" w:rsidR="00122B7B" w:rsidRPr="002759E0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86CE2AE" w14:textId="77777777" w:rsidR="00122B7B" w:rsidRPr="002759E0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14:paraId="44410DF2" w14:textId="77777777" w:rsidR="00122B7B" w:rsidRPr="002759E0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7B" w:rsidRPr="002759E0" w14:paraId="1994E97A" w14:textId="77777777" w:rsidTr="003B6777">
        <w:tc>
          <w:tcPr>
            <w:tcW w:w="5301" w:type="dxa"/>
          </w:tcPr>
          <w:p w14:paraId="1418BD06" w14:textId="77777777" w:rsidR="00122B7B" w:rsidRPr="002759E0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4185983" w14:textId="77777777" w:rsidR="00122B7B" w:rsidRPr="002759E0" w:rsidRDefault="00122B7B" w:rsidP="003D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2" w:type="dxa"/>
          </w:tcPr>
          <w:p w14:paraId="052EB143" w14:textId="246B9D1C" w:rsidR="00122B7B" w:rsidRPr="002759E0" w:rsidRDefault="006D00C9" w:rsidP="003D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14:paraId="6B53136E" w14:textId="77777777" w:rsidR="00122B7B" w:rsidRPr="002759E0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1D56B9" w14:textId="24431EB9" w:rsidR="00122B7B" w:rsidRPr="002759E0" w:rsidRDefault="006D00C9" w:rsidP="002E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</w:rPr>
              <w:t>4</w:t>
            </w:r>
          </w:p>
        </w:tc>
      </w:tr>
      <w:tr w:rsidR="00122B7B" w:rsidRPr="002759E0" w14:paraId="1E8D6B9B" w14:textId="77777777" w:rsidTr="003B6777">
        <w:tc>
          <w:tcPr>
            <w:tcW w:w="5301" w:type="dxa"/>
          </w:tcPr>
          <w:p w14:paraId="00CDA0F3" w14:textId="5D0C8CE4" w:rsidR="00122B7B" w:rsidRPr="002759E0" w:rsidRDefault="00463B62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</w:tcPr>
          <w:p w14:paraId="6BA44385" w14:textId="77777777" w:rsidR="00122B7B" w:rsidRPr="002759E0" w:rsidRDefault="00122B7B" w:rsidP="0012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14:paraId="17BF3CD5" w14:textId="77777777" w:rsidR="00122B7B" w:rsidRPr="002759E0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944F9" w:rsidRPr="002759E0" w14:paraId="650AE92D" w14:textId="77777777" w:rsidTr="003B6777">
        <w:trPr>
          <w:trHeight w:val="362"/>
        </w:trPr>
        <w:tc>
          <w:tcPr>
            <w:tcW w:w="5301" w:type="dxa"/>
          </w:tcPr>
          <w:p w14:paraId="3265E3F0" w14:textId="6E3A7454" w:rsidR="00C944F9" w:rsidRPr="002759E0" w:rsidRDefault="00C944F9" w:rsidP="00C944F9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3" w:type="dxa"/>
          </w:tcPr>
          <w:p w14:paraId="09E644BC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E78BE7" w14:textId="1F2F6D2A" w:rsidR="00C944F9" w:rsidRPr="002759E0" w:rsidRDefault="006D00C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677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56" w:type="dxa"/>
          </w:tcPr>
          <w:p w14:paraId="0AEF122F" w14:textId="77777777" w:rsidR="00C944F9" w:rsidRPr="002759E0" w:rsidRDefault="00C944F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109952D1" w14:textId="4A99988C" w:rsidR="00C944F9" w:rsidRPr="002759E0" w:rsidRDefault="006D00C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944F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</w:tr>
      <w:tr w:rsidR="00C944F9" w:rsidRPr="002759E0" w14:paraId="0E167EA5" w14:textId="77777777" w:rsidTr="003B6777">
        <w:tc>
          <w:tcPr>
            <w:tcW w:w="5301" w:type="dxa"/>
          </w:tcPr>
          <w:p w14:paraId="6EA04799" w14:textId="70A49D6B" w:rsidR="00C944F9" w:rsidRPr="002759E0" w:rsidRDefault="00A90964" w:rsidP="00C944F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15E7BA23" w14:textId="2F18D6FC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14:paraId="75DC866F" w14:textId="141DC3F8" w:rsidR="00C944F9" w:rsidRPr="002759E0" w:rsidRDefault="006D00C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56" w:type="dxa"/>
            <w:shd w:val="clear" w:color="auto" w:fill="auto"/>
          </w:tcPr>
          <w:p w14:paraId="281E5998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F5FED11" w14:textId="091B483B" w:rsidR="00C944F9" w:rsidRPr="002759E0" w:rsidRDefault="006D00C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3B6777" w:rsidRPr="002759E0" w14:paraId="5B80BE2B" w14:textId="77777777" w:rsidTr="003B6777">
        <w:tc>
          <w:tcPr>
            <w:tcW w:w="5301" w:type="dxa"/>
          </w:tcPr>
          <w:p w14:paraId="203B7311" w14:textId="515C145F" w:rsidR="003B6777" w:rsidRPr="002759E0" w:rsidRDefault="003B6777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43" w:type="dxa"/>
          </w:tcPr>
          <w:p w14:paraId="23BA17BD" w14:textId="77777777" w:rsidR="003B6777" w:rsidRPr="002759E0" w:rsidRDefault="003B6777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52D68DB" w14:textId="66FF0836" w:rsidR="003B6777" w:rsidRPr="002759E0" w:rsidRDefault="003B6777" w:rsidP="003B6777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00EDC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2A1C6011" w14:textId="77777777" w:rsidR="003B6777" w:rsidRPr="002759E0" w:rsidRDefault="003B6777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1D9E4318" w14:textId="2033F4C6" w:rsidR="003B6777" w:rsidRPr="002759E0" w:rsidRDefault="003B6777" w:rsidP="0078175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44F9" w:rsidRPr="002759E0" w14:paraId="51B1B7E3" w14:textId="77777777" w:rsidTr="003B6777">
        <w:tc>
          <w:tcPr>
            <w:tcW w:w="5301" w:type="dxa"/>
          </w:tcPr>
          <w:p w14:paraId="118B1B6A" w14:textId="27406440" w:rsidR="00C944F9" w:rsidRPr="002759E0" w:rsidRDefault="00C944F9" w:rsidP="00C944F9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20A75DB8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2CC4" w14:textId="0283BCB6" w:rsidR="00C944F9" w:rsidRPr="002759E0" w:rsidRDefault="006D00C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B6777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F00EDC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14:paraId="0D993BA4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1AD49" w14:textId="65188CF6" w:rsidR="00C944F9" w:rsidRPr="002759E0" w:rsidRDefault="006D00C9" w:rsidP="00C944F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944F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</w:tr>
    </w:tbl>
    <w:p w14:paraId="1F8EB7B3" w14:textId="7488F914" w:rsidR="004C1200" w:rsidRPr="002759E0" w:rsidRDefault="004C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EA1226" w14:textId="7FE56CE0" w:rsidR="00CF4C5D" w:rsidRPr="002759E0" w:rsidRDefault="00CF4C5D" w:rsidP="00B46C98">
      <w:pPr>
        <w:tabs>
          <w:tab w:val="clear" w:pos="454"/>
          <w:tab w:val="clear" w:pos="680"/>
        </w:tabs>
        <w:spacing w:line="240" w:lineRule="auto"/>
        <w:ind w:left="547" w:right="-1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การพิจารณาการด้อยค่า</w:t>
      </w:r>
    </w:p>
    <w:p w14:paraId="19D6AEA1" w14:textId="77777777" w:rsidR="00B46C98" w:rsidRPr="002759E0" w:rsidRDefault="00B46C98" w:rsidP="0017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E8668D" w14:textId="680819E7" w:rsidR="00922B6F" w:rsidRPr="002759E0" w:rsidRDefault="00CF4C5D" w:rsidP="00972DB7">
      <w:pPr>
        <w:pStyle w:val="block"/>
        <w:spacing w:after="0" w:line="240" w:lineRule="atLeast"/>
        <w:ind w:left="518" w:right="-115"/>
        <w:jc w:val="thaiDistribute"/>
        <w:rPr>
          <w:rFonts w:asciiTheme="majorBidi" w:hAnsiTheme="majorBidi" w:cstheme="majorBidi"/>
          <w:spacing w:val="-10"/>
          <w:shd w:val="clear" w:color="auto" w:fill="FFFFFF"/>
          <w:lang w:val="en-US"/>
        </w:rPr>
      </w:pP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ผู้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บริหารของบริษัทได้มีการทดสอ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บ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การด้อยค่าของ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มูลค่าตามบัญชี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ของเงินลงทุนในบริษัท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ย่อย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จากการดำเนินงานต่อเนื่องของหน่วยสินทรัพย์ที่ก่อให้เกิดเงินสด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2759E0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 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และ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อัตราคิดลด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ซึ่ง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คำนวณจากวิธีต้นทุนถัวเฉลี่ยถ่วงน้ำหนักของเงินทุน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 xml:space="preserve"> ข้อ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สมมติเหล่านี้มาจากดุลยพินิจของผู้บริหาร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ของ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บริษัท และอยู่บนพื้นฐานของประสบการณ์ในอดีต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>และแผนการดำเนินธุรกิจ</w:t>
      </w:r>
      <w:r w:rsidRPr="002759E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6054CEA" w14:textId="77777777" w:rsidR="00922B6F" w:rsidRPr="002759E0" w:rsidRDefault="00922B6F" w:rsidP="004C1200">
      <w:pPr>
        <w:framePr w:w="8790" w:h="490" w:hRule="exact" w:wrap="auto" w:vAnchor="text" w:hAnchor="page" w:x="1869" w:y="45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49C94" w14:textId="77777777" w:rsidR="00922B6F" w:rsidRPr="002759E0" w:rsidRDefault="00922B6F" w:rsidP="004C1200">
      <w:pPr>
        <w:framePr w:w="8790" w:h="490" w:hRule="exact" w:wrap="auto" w:vAnchor="text" w:hAnchor="page" w:x="1869" w:y="45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D79F00" w14:textId="77777777" w:rsidR="00922B6F" w:rsidRPr="002759E0" w:rsidRDefault="00922B6F" w:rsidP="004C1200">
      <w:pPr>
        <w:framePr w:w="8790" w:h="490" w:hRule="exact" w:wrap="auto" w:vAnchor="text" w:hAnchor="page" w:x="1869" w:y="459"/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lang w:bidi="ar-SA"/>
        </w:rPr>
        <w:sectPr w:rsidR="00922B6F" w:rsidRPr="002759E0" w:rsidSect="007F410C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4FB968B" w14:textId="57FA2BD6" w:rsidR="00025B66" w:rsidRPr="002759E0" w:rsidRDefault="00ED6A7C" w:rsidP="0030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</w:t>
      </w:r>
      <w:r w:rsidR="00F23B25" w:rsidRPr="002759E0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งินลงทุนในบริษัทย่อย 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="00F23B25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</w:t>
      </w:r>
      <w:r w:rsidR="006D00C9" w:rsidRPr="002759E0">
        <w:rPr>
          <w:rFonts w:asciiTheme="majorBidi" w:hAnsiTheme="majorBidi" w:cstheme="majorBidi" w:hint="cs"/>
          <w:sz w:val="30"/>
          <w:szCs w:val="30"/>
        </w:rPr>
        <w:t>5</w:t>
      </w:r>
      <w:r w:rsidR="002174CB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2759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00C9" w:rsidRPr="002759E0">
        <w:rPr>
          <w:rFonts w:asciiTheme="majorBidi" w:hAnsiTheme="majorBidi" w:cstheme="majorBidi"/>
          <w:sz w:val="30"/>
          <w:szCs w:val="30"/>
        </w:rPr>
        <w:t>256</w:t>
      </w:r>
      <w:r w:rsidR="006D00C9" w:rsidRPr="002759E0">
        <w:rPr>
          <w:rFonts w:asciiTheme="majorBidi" w:hAnsiTheme="majorBidi" w:cstheme="majorBidi" w:hint="cs"/>
          <w:sz w:val="30"/>
          <w:szCs w:val="30"/>
        </w:rPr>
        <w:t>4</w:t>
      </w:r>
      <w:r w:rsidR="00F23B25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2759E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="00F23B25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23B25" w:rsidRPr="002759E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2CB40A5" w14:textId="77777777" w:rsidR="008F3A11" w:rsidRPr="002759E0" w:rsidRDefault="008F3A11" w:rsidP="00C1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</w:rPr>
      </w:pPr>
    </w:p>
    <w:tbl>
      <w:tblPr>
        <w:tblW w:w="154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659"/>
        <w:gridCol w:w="624"/>
        <w:gridCol w:w="270"/>
        <w:gridCol w:w="624"/>
        <w:gridCol w:w="269"/>
        <w:gridCol w:w="623"/>
        <w:gridCol w:w="712"/>
        <w:gridCol w:w="269"/>
        <w:gridCol w:w="535"/>
        <w:gridCol w:w="712"/>
        <w:gridCol w:w="269"/>
        <w:gridCol w:w="623"/>
        <w:gridCol w:w="269"/>
        <w:gridCol w:w="712"/>
        <w:gridCol w:w="269"/>
        <w:gridCol w:w="712"/>
        <w:gridCol w:w="269"/>
        <w:gridCol w:w="712"/>
        <w:gridCol w:w="269"/>
        <w:gridCol w:w="800"/>
        <w:gridCol w:w="269"/>
        <w:gridCol w:w="800"/>
        <w:gridCol w:w="252"/>
        <w:gridCol w:w="800"/>
        <w:gridCol w:w="252"/>
        <w:gridCol w:w="888"/>
      </w:tblGrid>
      <w:tr w:rsidR="00D34471" w:rsidRPr="002759E0" w14:paraId="25C9F2C5" w14:textId="77777777" w:rsidTr="00AE2820">
        <w:trPr>
          <w:tblHeader/>
        </w:trPr>
        <w:tc>
          <w:tcPr>
            <w:tcW w:w="15462" w:type="dxa"/>
            <w:gridSpan w:val="26"/>
          </w:tcPr>
          <w:p w14:paraId="6A7BADDD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2284" w:rsidRPr="002759E0" w14:paraId="5ECC5771" w14:textId="77777777" w:rsidTr="005C1838">
        <w:trPr>
          <w:tblHeader/>
        </w:trPr>
        <w:tc>
          <w:tcPr>
            <w:tcW w:w="2659" w:type="dxa"/>
          </w:tcPr>
          <w:p w14:paraId="4F73303B" w14:textId="77777777" w:rsidR="00D34471" w:rsidRPr="002759E0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8" w:type="dxa"/>
            <w:gridSpan w:val="3"/>
          </w:tcPr>
          <w:p w14:paraId="110E17E9" w14:textId="77777777" w:rsidR="00D34471" w:rsidRPr="002759E0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69" w:type="dxa"/>
          </w:tcPr>
          <w:p w14:paraId="64B7FC44" w14:textId="77777777" w:rsidR="00D34471" w:rsidRPr="002759E0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0155A682" w14:textId="77777777" w:rsidR="00D34471" w:rsidRPr="002759E0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DE1689F" w14:textId="77777777" w:rsidR="00D34471" w:rsidRPr="002759E0" w:rsidRDefault="00D34471" w:rsidP="0071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5B7779B9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1858AF9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4B3120FD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6CB5C08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32967BBE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21603E2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19FE977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12284" w:rsidRPr="002759E0" w14:paraId="180B62A2" w14:textId="77777777" w:rsidTr="005C1838">
        <w:trPr>
          <w:tblHeader/>
        </w:trPr>
        <w:tc>
          <w:tcPr>
            <w:tcW w:w="2659" w:type="dxa"/>
          </w:tcPr>
          <w:p w14:paraId="60436264" w14:textId="77777777" w:rsidR="00D34471" w:rsidRPr="002759E0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4227617" w14:textId="77777777" w:rsidR="00D34471" w:rsidRPr="002759E0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69" w:type="dxa"/>
          </w:tcPr>
          <w:p w14:paraId="09190914" w14:textId="77777777" w:rsidR="00D34471" w:rsidRPr="002759E0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207E0B00" w14:textId="77777777" w:rsidR="00D34471" w:rsidRPr="002759E0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69" w:type="dxa"/>
          </w:tcPr>
          <w:p w14:paraId="1E78C476" w14:textId="77777777" w:rsidR="00D34471" w:rsidRPr="002759E0" w:rsidRDefault="00D34471" w:rsidP="0071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1A15A4F5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69" w:type="dxa"/>
            <w:shd w:val="clear" w:color="auto" w:fill="auto"/>
          </w:tcPr>
          <w:p w14:paraId="4B66066C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241138A6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69" w:type="dxa"/>
            <w:shd w:val="clear" w:color="auto" w:fill="auto"/>
          </w:tcPr>
          <w:p w14:paraId="43B702DC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5EF5817F" w14:textId="77777777" w:rsidR="00D34471" w:rsidRPr="002759E0" w:rsidRDefault="00D34471" w:rsidP="006B218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="006B218F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  <w:shd w:val="clear" w:color="auto" w:fill="auto"/>
          </w:tcPr>
          <w:p w14:paraId="0B75BB3C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E9C94F5" w14:textId="77777777" w:rsidR="00D34471" w:rsidRPr="002759E0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</w:t>
            </w:r>
            <w:r w:rsidR="0046260C"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7B3E1E" w:rsidRPr="002759E0" w14:paraId="639E51D2" w14:textId="77777777" w:rsidTr="005C1838">
        <w:trPr>
          <w:tblHeader/>
        </w:trPr>
        <w:tc>
          <w:tcPr>
            <w:tcW w:w="2659" w:type="dxa"/>
          </w:tcPr>
          <w:p w14:paraId="07D39C59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4" w:type="dxa"/>
          </w:tcPr>
          <w:p w14:paraId="5C21BE59" w14:textId="03DF757F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904921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4" w:type="dxa"/>
          </w:tcPr>
          <w:p w14:paraId="5B5246EF" w14:textId="7B693762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7E7837C1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5" w:type="dxa"/>
            <w:gridSpan w:val="2"/>
          </w:tcPr>
          <w:p w14:paraId="64FFEDC2" w14:textId="2BFB578E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4951150D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7" w:type="dxa"/>
            <w:gridSpan w:val="2"/>
          </w:tcPr>
          <w:p w14:paraId="46A16AF0" w14:textId="034149B8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39906383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3" w:type="dxa"/>
          </w:tcPr>
          <w:p w14:paraId="734668C3" w14:textId="2C7F2C5E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F2DE850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2" w:type="dxa"/>
          </w:tcPr>
          <w:p w14:paraId="4F363F6B" w14:textId="1A18E29A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6F2BDD89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0DEBFAB" w14:textId="44C412F8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7C6BB000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A4BE8A3" w14:textId="17E70608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D288529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76896ED3" w14:textId="4E03BAED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116D9B4D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34EB9C2F" w14:textId="731441BC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4DD38E4A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0" w:type="dxa"/>
          </w:tcPr>
          <w:p w14:paraId="48069735" w14:textId="5F6AC2B5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3FE39C6D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8" w:type="dxa"/>
          </w:tcPr>
          <w:p w14:paraId="19F4E914" w14:textId="6285D60F" w:rsidR="00C944F9" w:rsidRPr="002759E0" w:rsidRDefault="006D00C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759E0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</w:tr>
      <w:tr w:rsidR="00E55699" w:rsidRPr="002759E0" w14:paraId="4E20E3BF" w14:textId="77777777" w:rsidTr="005C1838">
        <w:trPr>
          <w:tblHeader/>
        </w:trPr>
        <w:tc>
          <w:tcPr>
            <w:tcW w:w="2659" w:type="dxa"/>
          </w:tcPr>
          <w:p w14:paraId="4BB5CFE9" w14:textId="77777777" w:rsidR="00C944F9" w:rsidRPr="002759E0" w:rsidRDefault="00C944F9" w:rsidP="00C944F9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8F609B2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69" w:type="dxa"/>
          </w:tcPr>
          <w:p w14:paraId="31DEA24B" w14:textId="77777777" w:rsidR="00C944F9" w:rsidRPr="002759E0" w:rsidRDefault="00C944F9" w:rsidP="00C944F9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504ECAA" w14:textId="77777777" w:rsidR="00C944F9" w:rsidRPr="002759E0" w:rsidRDefault="00C944F9" w:rsidP="00C944F9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68F8124B" w14:textId="77777777" w:rsidR="00C944F9" w:rsidRPr="002759E0" w:rsidRDefault="00C944F9" w:rsidP="00C944F9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0FE2AD9A" w14:textId="77777777" w:rsidR="00C944F9" w:rsidRPr="002759E0" w:rsidRDefault="00C944F9" w:rsidP="00C944F9">
            <w:pPr>
              <w:spacing w:line="240" w:lineRule="auto"/>
              <w:ind w:left="-108" w:right="-79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062AA512" w14:textId="77777777" w:rsidR="00C944F9" w:rsidRPr="002759E0" w:rsidRDefault="00C944F9" w:rsidP="00C944F9">
            <w:pPr>
              <w:pStyle w:val="10"/>
              <w:tabs>
                <w:tab w:val="clear" w:pos="1080"/>
              </w:tabs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D0B58E4" w14:textId="77777777" w:rsidR="00C944F9" w:rsidRPr="002759E0" w:rsidRDefault="00C944F9" w:rsidP="00C944F9">
            <w:pPr>
              <w:pStyle w:val="10"/>
              <w:tabs>
                <w:tab w:val="clear" w:pos="1080"/>
              </w:tabs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275DE2E5" w14:textId="77777777" w:rsidR="00C944F9" w:rsidRPr="002759E0" w:rsidRDefault="00C944F9" w:rsidP="00C944F9">
            <w:pPr>
              <w:pStyle w:val="10"/>
              <w:ind w:left="-108" w:right="-79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96" w:type="dxa"/>
            <w:gridSpan w:val="15"/>
          </w:tcPr>
          <w:p w14:paraId="57D62A48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7B3E1E" w:rsidRPr="002759E0" w14:paraId="6A0641FF" w14:textId="77777777" w:rsidTr="005C1838">
        <w:trPr>
          <w:trHeight w:val="74"/>
          <w:tblHeader/>
        </w:trPr>
        <w:tc>
          <w:tcPr>
            <w:tcW w:w="2659" w:type="dxa"/>
          </w:tcPr>
          <w:p w14:paraId="5ECDFD30" w14:textId="77777777" w:rsidR="00C944F9" w:rsidRPr="002759E0" w:rsidRDefault="00C944F9" w:rsidP="00C944F9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24" w:type="dxa"/>
          </w:tcPr>
          <w:p w14:paraId="1F76FC5F" w14:textId="77777777" w:rsidR="00C944F9" w:rsidRPr="002759E0" w:rsidRDefault="00C944F9" w:rsidP="00C944F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2BC8B80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06406FD1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10E4EE2" w14:textId="77777777" w:rsidR="00C944F9" w:rsidRPr="002759E0" w:rsidRDefault="00C944F9" w:rsidP="00C944F9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CF52984" w14:textId="77777777" w:rsidR="00C944F9" w:rsidRPr="002759E0" w:rsidRDefault="00C944F9" w:rsidP="00C944F9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744678B4" w14:textId="77777777" w:rsidR="00C944F9" w:rsidRPr="002759E0" w:rsidRDefault="00C944F9" w:rsidP="00C944F9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4E9183BB" w14:textId="77777777" w:rsidR="00C944F9" w:rsidRPr="002759E0" w:rsidRDefault="00C944F9" w:rsidP="00C944F9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3F777DF7" w14:textId="77777777" w:rsidR="00C944F9" w:rsidRPr="002759E0" w:rsidRDefault="00C944F9" w:rsidP="00C944F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6284F2F" w14:textId="77777777" w:rsidR="00C944F9" w:rsidRPr="002759E0" w:rsidRDefault="00C944F9" w:rsidP="00C944F9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3372B1D7" w14:textId="77777777" w:rsidR="00C944F9" w:rsidRPr="002759E0" w:rsidRDefault="00C944F9" w:rsidP="00C944F9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521D50EF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9B6B3C5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011B6955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3A4906A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B44DE45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C0FBF0B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20CD24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C6AD2DB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927E597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A9F9704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7714108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ED89BCF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6DE2E1D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049BE72E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6C007E9D" w14:textId="77777777" w:rsidR="00C944F9" w:rsidRPr="002759E0" w:rsidRDefault="00C944F9" w:rsidP="00C944F9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B3E1E" w:rsidRPr="002759E0" w14:paraId="1550FF66" w14:textId="77777777" w:rsidTr="005C1838">
        <w:trPr>
          <w:trHeight w:val="280"/>
        </w:trPr>
        <w:tc>
          <w:tcPr>
            <w:tcW w:w="2659" w:type="dxa"/>
          </w:tcPr>
          <w:p w14:paraId="0D1EC24F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ล็อกซบิท จำกัด (มหาชน)</w:t>
            </w:r>
          </w:p>
        </w:tc>
        <w:tc>
          <w:tcPr>
            <w:tcW w:w="624" w:type="dxa"/>
            <w:shd w:val="clear" w:color="auto" w:fill="auto"/>
          </w:tcPr>
          <w:p w14:paraId="70110F09" w14:textId="1C2DF5B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97AD14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7BB076D" w14:textId="3E9ED153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D18C5C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A6738D4" w14:textId="4497149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712" w:type="dxa"/>
            <w:shd w:val="clear" w:color="auto" w:fill="auto"/>
          </w:tcPr>
          <w:p w14:paraId="64FC144D" w14:textId="47C7E104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5A3AE68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63669CDA" w14:textId="339F76A5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712" w:type="dxa"/>
            <w:shd w:val="clear" w:color="auto" w:fill="auto"/>
          </w:tcPr>
          <w:p w14:paraId="729C459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025948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CBF07FB" w14:textId="2E7BA38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77A2106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F5C5919" w14:textId="397C9787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34D2DC8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863666A" w14:textId="2BFA8624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5CA08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487922B" w14:textId="7AB98A3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FF52C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116E632" w14:textId="267882C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5689E09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27A8F5A" w14:textId="73E73AC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  <w:shd w:val="clear" w:color="auto" w:fill="auto"/>
          </w:tcPr>
          <w:p w14:paraId="32DA188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EBF305" w14:textId="7B280541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D700F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C4C471C" w14:textId="78DD235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328BFF72" w14:textId="77777777" w:rsidTr="005C1838">
        <w:trPr>
          <w:trHeight w:val="280"/>
        </w:trPr>
        <w:tc>
          <w:tcPr>
            <w:tcW w:w="2659" w:type="dxa"/>
          </w:tcPr>
          <w:p w14:paraId="5F62BA34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24" w:type="dxa"/>
            <w:shd w:val="clear" w:color="auto" w:fill="auto"/>
          </w:tcPr>
          <w:p w14:paraId="698E4809" w14:textId="6AC171EA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26E77B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2F42171" w14:textId="312F8AB1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AB3C41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D76909B" w14:textId="550978F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12" w:type="dxa"/>
            <w:shd w:val="clear" w:color="auto" w:fill="auto"/>
          </w:tcPr>
          <w:p w14:paraId="08965384" w14:textId="3A95195C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A0EB43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712368FB" w14:textId="1B5D3FC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12" w:type="dxa"/>
            <w:shd w:val="clear" w:color="auto" w:fill="auto"/>
          </w:tcPr>
          <w:p w14:paraId="767F535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DAC97F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14E4EC6" w14:textId="5436FFA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2430C15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D7533E3" w14:textId="4908054F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1454882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9F7D6E0" w14:textId="092D2BAD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3FB044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FDFD469" w14:textId="55876B4A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8E497F6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54A68DB6" w14:textId="3233377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149754B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C98A80D" w14:textId="658D9AC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5773B278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0C9284D5" w14:textId="495E7A5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FE8DA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F8E5628" w14:textId="3E3F8C5B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2A7CEAB7" w14:textId="77777777" w:rsidTr="005C1838">
        <w:tc>
          <w:tcPr>
            <w:tcW w:w="2659" w:type="dxa"/>
          </w:tcPr>
          <w:p w14:paraId="3FD373C2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ดาต้า มายนิ่ง จำกัด</w:t>
            </w:r>
          </w:p>
        </w:tc>
        <w:tc>
          <w:tcPr>
            <w:tcW w:w="624" w:type="dxa"/>
            <w:shd w:val="clear" w:color="auto" w:fill="auto"/>
          </w:tcPr>
          <w:p w14:paraId="2E0CADEC" w14:textId="624AE322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79056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8D15C58" w14:textId="6BD4DEE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2D0759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23BB843" w14:textId="730DE3E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818A1BA" w14:textId="1DDB3DC9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401500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1683F97" w14:textId="117292A9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75C40E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93378FF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6B5B19E" w14:textId="550B3C63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36BD23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A6C5D52" w14:textId="67ED418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A450EB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6529378" w14:textId="1A4D0013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8F0284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04602C9" w14:textId="701A0741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E5AE7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E61DB3A" w14:textId="7E5345A9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5B24000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F231DF0" w14:textId="4EA27D1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140358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752AF33" w14:textId="4888FD0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A17F69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745CE2FD" w14:textId="21EA108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622AA565" w14:textId="77777777" w:rsidTr="005C1838">
        <w:tc>
          <w:tcPr>
            <w:tcW w:w="2659" w:type="dxa"/>
          </w:tcPr>
          <w:p w14:paraId="15452A0D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บริษัท ล็อกซเล่ย์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จ็อยท์ แอนด์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โฮลด์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196AF7B6" w14:textId="3DC1B3CB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ADC36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202F2349" w14:textId="20CDB78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B69769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7F68AB8" w14:textId="1A534706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12" w:type="dxa"/>
            <w:shd w:val="clear" w:color="auto" w:fill="auto"/>
          </w:tcPr>
          <w:p w14:paraId="383479DA" w14:textId="28F6FB6B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033853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389C9AC" w14:textId="1654D348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12" w:type="dxa"/>
            <w:shd w:val="clear" w:color="auto" w:fill="auto"/>
          </w:tcPr>
          <w:p w14:paraId="380AA4A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B5B53F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9B1E907" w14:textId="03F29428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49457C6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9C21A24" w14:textId="55DE06C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76719CA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F94DBF5" w14:textId="17089D3D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C745E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D1B184" w14:textId="44DB4555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E9405C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FAF2BB6" w14:textId="41A16B80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7E2CE5B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B74ABD1" w14:textId="4166523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65F035C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4C3716" w14:textId="52C13DE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</w:p>
        </w:tc>
        <w:tc>
          <w:tcPr>
            <w:tcW w:w="252" w:type="dxa"/>
            <w:shd w:val="clear" w:color="auto" w:fill="auto"/>
          </w:tcPr>
          <w:p w14:paraId="45EA236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425C18A7" w14:textId="24FBF7B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</w:tr>
      <w:tr w:rsidR="007B3E1E" w:rsidRPr="002759E0" w14:paraId="2A63D304" w14:textId="77777777" w:rsidTr="005C1838">
        <w:tc>
          <w:tcPr>
            <w:tcW w:w="2659" w:type="dxa"/>
          </w:tcPr>
          <w:p w14:paraId="1917EEA8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โมบาย จำกัด</w:t>
            </w:r>
          </w:p>
        </w:tc>
        <w:tc>
          <w:tcPr>
            <w:tcW w:w="624" w:type="dxa"/>
            <w:shd w:val="clear" w:color="auto" w:fill="auto"/>
          </w:tcPr>
          <w:p w14:paraId="462B6A23" w14:textId="2E9157B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93A90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DC7D24C" w14:textId="1062D36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5DB914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360A781" w14:textId="509493E2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0E06FCD9" w14:textId="00503420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D1EC36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03B5DEC" w14:textId="0F7B92F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08F0B3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AAE06B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14443C4" w14:textId="1FE103E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2E8934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F66621B" w14:textId="7799288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5CE8DD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0231C8A" w14:textId="312159C8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E0A818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418A02A" w14:textId="6A964926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FC55E5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1C1562B" w14:textId="489D450D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13A7A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A13B16B" w14:textId="7B347BA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08A4A7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4575C9F" w14:textId="6DF2FDCF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890BB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294328B" w14:textId="206AE0D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3B96ECE9" w14:textId="77777777" w:rsidTr="005C1838">
        <w:tc>
          <w:tcPr>
            <w:tcW w:w="2659" w:type="dxa"/>
          </w:tcPr>
          <w:p w14:paraId="52A31618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แอล ฟู้ดโซลูชันส์ จำกัด</w:t>
            </w:r>
          </w:p>
        </w:tc>
        <w:tc>
          <w:tcPr>
            <w:tcW w:w="624" w:type="dxa"/>
            <w:shd w:val="clear" w:color="auto" w:fill="auto"/>
          </w:tcPr>
          <w:p w14:paraId="55938829" w14:textId="0F48A7C0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7DB66E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706CBB5" w14:textId="137CF9FD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AC1D64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945BDAE" w14:textId="5ABC06C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</w:tcPr>
          <w:p w14:paraId="438A80EC" w14:textId="4C6319F1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380A6D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98E50E9" w14:textId="4828C8CD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</w:tcPr>
          <w:p w14:paraId="13C2F8A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9CACC4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40AB76D" w14:textId="70313F1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1A2B93F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4D80329" w14:textId="6B8A53F4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3DFDF79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1112F5" w14:textId="0D5AB683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111217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93C96C3" w14:textId="0011AFB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4707ED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ABF13AA" w14:textId="4D68301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7F62298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DF6EBD" w14:textId="713A58D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DA8351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9093A2D" w14:textId="1DFFEA6F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09982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51E0448" w14:textId="4BA4955A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74E659BE" w14:textId="77777777" w:rsidTr="005C1838">
        <w:tc>
          <w:tcPr>
            <w:tcW w:w="2659" w:type="dxa"/>
          </w:tcPr>
          <w:p w14:paraId="280B8DAC" w14:textId="58A11E14" w:rsidR="00353651" w:rsidRPr="002759E0" w:rsidRDefault="00353651" w:rsidP="0035365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อินเตอร์เทรด</w:t>
            </w:r>
            <w:r w:rsidR="000E6A69"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="000E6A69"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(กวางโจว)</w:t>
            </w:r>
          </w:p>
        </w:tc>
        <w:tc>
          <w:tcPr>
            <w:tcW w:w="624" w:type="dxa"/>
            <w:shd w:val="clear" w:color="auto" w:fill="auto"/>
          </w:tcPr>
          <w:p w14:paraId="5E46CFF5" w14:textId="6F2FF46F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DA4C6F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572C1B6" w14:textId="5044966C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6E7E28DF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8F2F755" w14:textId="53230EA2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1C076FB1" w14:textId="0E4E41EA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</w:t>
            </w:r>
          </w:p>
        </w:tc>
        <w:tc>
          <w:tcPr>
            <w:tcW w:w="269" w:type="dxa"/>
            <w:shd w:val="clear" w:color="auto" w:fill="auto"/>
          </w:tcPr>
          <w:p w14:paraId="64549DD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D38E27B" w14:textId="139C1D59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2A554F3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</w:t>
            </w:r>
          </w:p>
        </w:tc>
        <w:tc>
          <w:tcPr>
            <w:tcW w:w="269" w:type="dxa"/>
            <w:shd w:val="clear" w:color="auto" w:fill="auto"/>
          </w:tcPr>
          <w:p w14:paraId="25CBE1B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99F1E4C" w14:textId="1B96D08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085A03E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0549AE6" w14:textId="6B83A9A2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48C7253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AEADF7C" w14:textId="31D30EAB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F8C64A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7FD1A08" w14:textId="0BE67351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3DC587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73A5926" w14:textId="39BB6B91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47AB5B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299D5B7" w14:textId="67C66D19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A8BC1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E4402A3" w14:textId="7DD15E1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260A0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285C383E" w14:textId="704E564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3313957A" w14:textId="77777777" w:rsidTr="005C1838">
        <w:tc>
          <w:tcPr>
            <w:tcW w:w="2659" w:type="dxa"/>
          </w:tcPr>
          <w:p w14:paraId="440DC935" w14:textId="308E609E" w:rsidR="00353651" w:rsidRPr="002759E0" w:rsidRDefault="00353651" w:rsidP="000E6A69">
            <w:pPr>
              <w:pStyle w:val="Heading9"/>
              <w:tabs>
                <w:tab w:val="left" w:pos="129"/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  <w:r w:rsidR="000E6A69"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="000E6A69"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(หยุดดำเนินการในปี </w:t>
            </w:r>
            <w:r w:rsidR="000E6A69" w:rsidRPr="002759E0">
              <w:rPr>
                <w:rFonts w:asciiTheme="majorBidi" w:hAnsiTheme="majorBidi" w:cstheme="majorBidi" w:hint="cs"/>
                <w:sz w:val="22"/>
                <w:szCs w:val="22"/>
              </w:rPr>
              <w:t>2565)</w:t>
            </w:r>
          </w:p>
        </w:tc>
        <w:tc>
          <w:tcPr>
            <w:tcW w:w="624" w:type="dxa"/>
            <w:shd w:val="clear" w:color="auto" w:fill="auto"/>
          </w:tcPr>
          <w:p w14:paraId="5FECC168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C493B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4864952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55BAA45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43EF5F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2E6F0190" w14:textId="6B43557E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35" w:type="dxa"/>
            <w:shd w:val="clear" w:color="auto" w:fill="auto"/>
          </w:tcPr>
          <w:p w14:paraId="739BBC7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389A0230" w14:textId="157CB1D1" w:rsidR="00353651" w:rsidRPr="002759E0" w:rsidRDefault="00C9111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23" w:type="dxa"/>
            <w:shd w:val="clear" w:color="auto" w:fill="auto"/>
          </w:tcPr>
          <w:p w14:paraId="0752C71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DAC035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B09CA0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19712D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BBB1F8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4B5017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F07000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A993B2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7E1D0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82B9C2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C12A0D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1B1510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A7ECCE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D88168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68D4497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7B3E1E" w:rsidRPr="002759E0" w14:paraId="1998D6C3" w14:textId="77777777" w:rsidTr="005C1838">
        <w:tc>
          <w:tcPr>
            <w:tcW w:w="2659" w:type="dxa"/>
          </w:tcPr>
          <w:p w14:paraId="115A4017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24" w:type="dxa"/>
            <w:shd w:val="clear" w:color="auto" w:fill="auto"/>
          </w:tcPr>
          <w:p w14:paraId="4E5972DE" w14:textId="28D2946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98978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0FABB16" w14:textId="0AD1A3B9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DE8240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BB86F3" w14:textId="2EEDB3A0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0E34E0A9" w14:textId="083674E1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D9B78B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0726BE7" w14:textId="4F8DBFD8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0A266F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154064B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F821D86" w14:textId="4FD323F9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2DB372F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84DA2E0" w14:textId="1872FA90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56E59F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57E5CD4" w14:textId="06C73AEB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BBC13C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94F55D7" w14:textId="4A0C008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39CFAD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84ED202" w14:textId="273DB4D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72DB656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5CDEF9D" w14:textId="619B3EC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286E5A1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C82E818" w14:textId="5C57821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50E9BF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0C830664" w14:textId="38CAF3D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6A1D1847" w14:textId="77777777" w:rsidTr="005C1838">
        <w:tc>
          <w:tcPr>
            <w:tcW w:w="2659" w:type="dxa"/>
          </w:tcPr>
          <w:p w14:paraId="1773C5AB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24" w:type="dxa"/>
            <w:shd w:val="clear" w:color="auto" w:fill="auto"/>
          </w:tcPr>
          <w:p w14:paraId="4F72E7E5" w14:textId="560966D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6370D9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9103132" w14:textId="72E94F73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D3C038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25F82D9" w14:textId="0967024F" w:rsidR="00353651" w:rsidRPr="002759E0" w:rsidRDefault="00047DD2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>10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12" w:type="dxa"/>
            <w:shd w:val="clear" w:color="auto" w:fill="auto"/>
          </w:tcPr>
          <w:p w14:paraId="752B7288" w14:textId="141601AD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ED5B1F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719DDA7" w14:textId="6A54DE26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</w:tcPr>
          <w:p w14:paraId="0658FFA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F535A3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BB7E510" w14:textId="334D6760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38DB79C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6DC3890" w14:textId="7B8A5064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5972C1A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27C1F9A" w14:textId="242BF4C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D51B0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07BC633" w14:textId="60741E4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76F4B66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3AC5CBA" w14:textId="43FCB235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566E08C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653F038" w14:textId="65F28AE2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6D336F14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9395131" w14:textId="7C1F5EA9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56ECB99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2999CB1" w14:textId="49AF864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7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2A094CBA" w14:textId="77777777" w:rsidTr="005C1838">
        <w:tc>
          <w:tcPr>
            <w:tcW w:w="2659" w:type="dxa"/>
          </w:tcPr>
          <w:p w14:paraId="79393DCC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แอล เอลิเวเตอร์ แอนด์</w:t>
            </w:r>
          </w:p>
        </w:tc>
        <w:tc>
          <w:tcPr>
            <w:tcW w:w="624" w:type="dxa"/>
            <w:shd w:val="clear" w:color="auto" w:fill="auto"/>
          </w:tcPr>
          <w:p w14:paraId="2404AB6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31593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A38DDB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129F631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7A860F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619D8D4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441753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E3AC76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001719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26FBB9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37D8FB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2FF35B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3BCD6A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E843D8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238607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7D9B6E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64BB26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10839D8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39FC2D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301EAB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95B66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9832F53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8BB513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28024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AEB257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B3E1E" w:rsidRPr="002759E0" w14:paraId="2DE981E1" w14:textId="77777777" w:rsidTr="005C1838">
        <w:tc>
          <w:tcPr>
            <w:tcW w:w="2659" w:type="dxa"/>
          </w:tcPr>
          <w:p w14:paraId="41D15735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  เอ็นจิเนียริ่ง จำกัด</w:t>
            </w:r>
          </w:p>
        </w:tc>
        <w:tc>
          <w:tcPr>
            <w:tcW w:w="624" w:type="dxa"/>
            <w:shd w:val="clear" w:color="auto" w:fill="auto"/>
          </w:tcPr>
          <w:p w14:paraId="170B6BB7" w14:textId="28B517AD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300EB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AB07384" w14:textId="418B369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6E4C794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6D568F8" w14:textId="16BD78D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14:paraId="4428B35B" w14:textId="7A51E360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8758BE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0857265" w14:textId="57A94C7F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14:paraId="1A822CC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EFC04CB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5509774" w14:textId="39210FD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FCF2C1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9DA9890" w14:textId="47B27634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21BA6F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9E1966B" w14:textId="45597079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54594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4F26498" w14:textId="6FB135A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09E6AC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0E32AF3" w14:textId="16E4212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5F39DA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DF395F6" w14:textId="12CE48EC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4CCE219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30AA9EE" w14:textId="0C3304E7" w:rsidR="00353651" w:rsidRPr="002759E0" w:rsidRDefault="004A5883" w:rsidP="004A588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0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B25E8E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3865A14B" w14:textId="43BD8BF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7B3E1E" w:rsidRPr="002759E0" w14:paraId="32360BDE" w14:textId="77777777" w:rsidTr="005C1838">
        <w:tc>
          <w:tcPr>
            <w:tcW w:w="2659" w:type="dxa"/>
          </w:tcPr>
          <w:p w14:paraId="72286116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24" w:type="dxa"/>
            <w:shd w:val="clear" w:color="auto" w:fill="auto"/>
          </w:tcPr>
          <w:p w14:paraId="12218CB8" w14:textId="4A02F225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202EE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9B45FBB" w14:textId="0A0B51F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7C986E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9489945" w14:textId="4ED451F9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112CA7A3" w14:textId="61E1943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927DB3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9111C35" w14:textId="00B51FC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073C74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4B137E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DBA607A" w14:textId="57FEF7C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213EDB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192F3DF" w14:textId="48D945C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DA297E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1AAC70C" w14:textId="5E1E452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FA2E57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748B782" w14:textId="719719BF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BB4A415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C0799C3" w14:textId="77C4CC6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AA2A96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D49ACE9" w14:textId="5A9C943F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2E7B2DFA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69FA6AA" w14:textId="31FBE5B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0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5C98F3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088FBF0" w14:textId="1E22D11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7E02E26F" w14:textId="77777777" w:rsidTr="005C1838">
        <w:tc>
          <w:tcPr>
            <w:tcW w:w="2659" w:type="dxa"/>
          </w:tcPr>
          <w:p w14:paraId="5E7209C8" w14:textId="77777777" w:rsidR="00353651" w:rsidRPr="002759E0" w:rsidRDefault="00353651" w:rsidP="00353651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24" w:type="dxa"/>
            <w:shd w:val="clear" w:color="auto" w:fill="auto"/>
          </w:tcPr>
          <w:p w14:paraId="57EE1818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1F33C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1C1211B7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C3E6AB3" w14:textId="77777777" w:rsidR="00353651" w:rsidRPr="002759E0" w:rsidRDefault="00353651" w:rsidP="00353651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01905156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88D10E8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6CE64C1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6FC2899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2AE6E24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8C43EE2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BAD3BD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FDD9BD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3B0872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3DF3A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1B8491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5D9F7B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601E09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112771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C6EC26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025EE7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A39683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7613B1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825958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4E685F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AAEC68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7B3E1E" w:rsidRPr="002759E0" w14:paraId="7F250DF4" w14:textId="77777777" w:rsidTr="005C1838">
        <w:trPr>
          <w:trHeight w:val="64"/>
        </w:trPr>
        <w:tc>
          <w:tcPr>
            <w:tcW w:w="2659" w:type="dxa"/>
          </w:tcPr>
          <w:p w14:paraId="4FB5C1C5" w14:textId="77777777" w:rsidR="00353651" w:rsidRPr="002759E0" w:rsidRDefault="00353651" w:rsidP="00353651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24" w:type="dxa"/>
            <w:shd w:val="clear" w:color="auto" w:fill="auto"/>
          </w:tcPr>
          <w:p w14:paraId="0AD78FBE" w14:textId="024FA77F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2121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6C6CBA52" w14:textId="5F0DDB5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2234BDF3" w14:textId="77777777" w:rsidR="00353651" w:rsidRPr="002759E0" w:rsidRDefault="00353651" w:rsidP="00353651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5C67C4F4" w14:textId="7DE4705D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14:paraId="13FBAEE4" w14:textId="639DF91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9712A09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5666081" w14:textId="00EC30F9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14:paraId="0391086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DFC6BEC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7C53D64" w14:textId="0A361F24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34D0D42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A67F087" w14:textId="3C24770F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1083376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4F0FB0E" w14:textId="22908999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DC07F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32BBF84" w14:textId="38180CF1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5F0AC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92DA712" w14:textId="190EA058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476F468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2F10A2D" w14:textId="2642C20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252" w:type="dxa"/>
            <w:shd w:val="clear" w:color="auto" w:fill="auto"/>
          </w:tcPr>
          <w:p w14:paraId="44201A1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E96CC77" w14:textId="27A85C3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A2EA35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0A3DC7C2" w14:textId="22A6E17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59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789FCD9A" w14:textId="77777777" w:rsidTr="005C1838">
        <w:tc>
          <w:tcPr>
            <w:tcW w:w="2659" w:type="dxa"/>
          </w:tcPr>
          <w:p w14:paraId="4B95377C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เอเอสเอ็ม</w:t>
            </w:r>
          </w:p>
        </w:tc>
        <w:tc>
          <w:tcPr>
            <w:tcW w:w="624" w:type="dxa"/>
            <w:shd w:val="clear" w:color="auto" w:fill="auto"/>
          </w:tcPr>
          <w:p w14:paraId="367E74F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5A67F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23547EE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B96030A" w14:textId="77777777" w:rsidR="00353651" w:rsidRPr="002759E0" w:rsidRDefault="00353651" w:rsidP="00353651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44FF98A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C8F5E6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324C625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4D24C8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2CF0E78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C6ADE3F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ADCE9C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8008D4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838691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7241C6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F616F3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7F51AE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115DC0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EA780D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059E3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193074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08B3F8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91201B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2D9200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EAD7B4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05E9C5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7B3E1E" w:rsidRPr="002759E0" w14:paraId="6A6ACE93" w14:textId="77777777" w:rsidTr="005C1838">
        <w:tc>
          <w:tcPr>
            <w:tcW w:w="2659" w:type="dxa"/>
          </w:tcPr>
          <w:p w14:paraId="259F88A7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24" w:type="dxa"/>
            <w:shd w:val="clear" w:color="auto" w:fill="auto"/>
          </w:tcPr>
          <w:p w14:paraId="744A444F" w14:textId="0414E02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2B7C2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F464B37" w14:textId="7FEE2A7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6C06A8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EC38619" w14:textId="0C3FCAC4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0DFC4ABF" w14:textId="7AB2467F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2CC36D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F5F9099" w14:textId="2458C8A0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603AF88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15E113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0C641B8" w14:textId="119FD919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70D3FD2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FA445D9" w14:textId="25A65D9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2C18469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A59B207" w14:textId="6D144B3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E0F8AD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54E1AD8" w14:textId="264A9C0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68A7E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9FE6E83" w14:textId="26685FF5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70E25B6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6D940A8" w14:textId="6CD82BD5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</w:p>
        </w:tc>
        <w:tc>
          <w:tcPr>
            <w:tcW w:w="252" w:type="dxa"/>
            <w:shd w:val="clear" w:color="auto" w:fill="auto"/>
          </w:tcPr>
          <w:p w14:paraId="4792366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F3D4722" w14:textId="68942685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CDED50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B9EE95A" w14:textId="266B303F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192C69D9" w14:textId="77777777" w:rsidTr="005C1838">
        <w:tc>
          <w:tcPr>
            <w:tcW w:w="2659" w:type="dxa"/>
          </w:tcPr>
          <w:p w14:paraId="170EA857" w14:textId="2E7B18AF" w:rsidR="00353651" w:rsidRPr="002759E0" w:rsidRDefault="00353651" w:rsidP="00353651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24" w:type="dxa"/>
            <w:shd w:val="clear" w:color="auto" w:fill="auto"/>
          </w:tcPr>
          <w:p w14:paraId="285CBCEA" w14:textId="522B8CD5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C8366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3DBB549" w14:textId="234E191B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1EC656E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3A00F49F" w14:textId="24FA666C" w:rsidR="00353651" w:rsidRPr="002759E0" w:rsidRDefault="005C070D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51B558A5" w14:textId="4678E4FC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516867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C313283" w14:textId="68E9F35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66B96AB" w14:textId="2F5F67E8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87FF81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05E29C8" w14:textId="436A8CF9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775AEC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8BFE3D0" w14:textId="7B7758EF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493674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5EDB18F" w14:textId="2D788F64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AC19F9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113C86F" w14:textId="7B47A808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FD11B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D9E10BF" w14:textId="6C00CB61" w:rsidR="00353651" w:rsidRPr="002759E0" w:rsidRDefault="00353651" w:rsidP="00353651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53F532B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0A8AE8B" w14:textId="5EE7EBC5" w:rsidR="00353651" w:rsidRPr="002759E0" w:rsidRDefault="00353651" w:rsidP="00353651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623CC63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08CFCE7" w14:textId="2B671E8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CF15D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6284BBFB" w14:textId="34DEA330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E2162A" w:rsidRPr="002759E0" w14:paraId="3550B160" w14:textId="77777777" w:rsidTr="005C1838">
        <w:tc>
          <w:tcPr>
            <w:tcW w:w="2659" w:type="dxa"/>
          </w:tcPr>
          <w:p w14:paraId="3CC2177B" w14:textId="77777777" w:rsidR="00E2162A" w:rsidRPr="002759E0" w:rsidRDefault="00E2162A" w:rsidP="00353651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D0BA2C5" w14:textId="77777777" w:rsidR="00E2162A" w:rsidRPr="002759E0" w:rsidRDefault="00E2162A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705EA5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6BEBBC2D" w14:textId="77777777" w:rsidR="00E2162A" w:rsidRPr="002759E0" w:rsidRDefault="00E2162A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D9EFB30" w14:textId="77777777" w:rsidR="00E2162A" w:rsidRPr="002759E0" w:rsidRDefault="00E2162A" w:rsidP="00353651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67174F8E" w14:textId="77777777" w:rsidR="00E2162A" w:rsidRPr="002759E0" w:rsidRDefault="00E2162A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453E2BD" w14:textId="77777777" w:rsidR="00E2162A" w:rsidRPr="002759E0" w:rsidRDefault="00E2162A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12E3292" w14:textId="77777777" w:rsidR="00E2162A" w:rsidRPr="002759E0" w:rsidRDefault="00E2162A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456D094" w14:textId="77777777" w:rsidR="00E2162A" w:rsidRPr="002759E0" w:rsidRDefault="00E2162A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18C6076" w14:textId="77777777" w:rsidR="00E2162A" w:rsidRPr="002759E0" w:rsidRDefault="00E2162A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15D462A" w14:textId="77777777" w:rsidR="00E2162A" w:rsidRPr="002759E0" w:rsidRDefault="00E2162A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259950D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1B7B464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F9041AA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C33DF5E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D0CCD01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F214727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AB367F3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FA7CBBD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3FF23D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73D1388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D232E88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9BD076C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D2A95A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3B7C9D8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6CC74FE3" w14:textId="77777777" w:rsidR="00E2162A" w:rsidRPr="002759E0" w:rsidRDefault="00E2162A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7B3E1E" w:rsidRPr="002759E0" w14:paraId="6BB1069D" w14:textId="77777777" w:rsidTr="005C1838">
        <w:tc>
          <w:tcPr>
            <w:tcW w:w="2659" w:type="dxa"/>
          </w:tcPr>
          <w:p w14:paraId="7A053BA1" w14:textId="77777777" w:rsidR="00353651" w:rsidRPr="002759E0" w:rsidRDefault="00353651" w:rsidP="00353651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24" w:type="dxa"/>
            <w:shd w:val="clear" w:color="auto" w:fill="auto"/>
          </w:tcPr>
          <w:p w14:paraId="35CD7B9C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0BEDB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0FAB1106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0B8C59C" w14:textId="77777777" w:rsidR="00353651" w:rsidRPr="002759E0" w:rsidRDefault="00353651" w:rsidP="00353651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3B81AE84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910C44F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347FA0C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B504ED6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2ED5596" w14:textId="77777777" w:rsidR="00353651" w:rsidRPr="002759E0" w:rsidRDefault="00353651" w:rsidP="00353651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5F94045" w14:textId="77777777" w:rsidR="00353651" w:rsidRPr="002759E0" w:rsidRDefault="00353651" w:rsidP="00353651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6237CA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A7291A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84A6BD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A18DFF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754E90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F7CE41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547672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F4D155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B39749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3A9C9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196680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221DB9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7F1097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03FDA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525F19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7B3E1E" w:rsidRPr="002759E0" w14:paraId="6F0AE18A" w14:textId="77777777" w:rsidTr="005C1838">
        <w:tc>
          <w:tcPr>
            <w:tcW w:w="2659" w:type="dxa"/>
          </w:tcPr>
          <w:p w14:paraId="0157A50F" w14:textId="77777777" w:rsidR="00353651" w:rsidRPr="002759E0" w:rsidRDefault="00353651" w:rsidP="00353651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  ดีเวลลอปเม้นท์ จำกัด</w:t>
            </w:r>
          </w:p>
        </w:tc>
        <w:tc>
          <w:tcPr>
            <w:tcW w:w="624" w:type="dxa"/>
            <w:shd w:val="clear" w:color="auto" w:fill="auto"/>
          </w:tcPr>
          <w:p w14:paraId="1A63D2D8" w14:textId="77E59CC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29C6A4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5A53763" w14:textId="0652A9FD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69" w:type="dxa"/>
            <w:shd w:val="clear" w:color="auto" w:fill="auto"/>
          </w:tcPr>
          <w:p w14:paraId="6E4AA52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40AE833D" w14:textId="4D8F8ED3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01ED8C50" w14:textId="09402A7F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12C81A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778E8E" w14:textId="692AB7DB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CA4E41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CCED54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5D87129" w14:textId="046072EF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6B7A1B9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682618D" w14:textId="64B9EFD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12E5407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FE680FF" w14:textId="0521CDB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8EFB53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F06EAB3" w14:textId="12A98EDB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69CF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6A04B3A" w14:textId="5B75F813" w:rsidR="00353651" w:rsidRPr="002759E0" w:rsidRDefault="00353651" w:rsidP="00353651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7E72E34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88735A1" w14:textId="640F5798" w:rsidR="00353651" w:rsidRPr="002759E0" w:rsidRDefault="00353651" w:rsidP="00353651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52" w:type="dxa"/>
            <w:shd w:val="clear" w:color="auto" w:fill="auto"/>
          </w:tcPr>
          <w:p w14:paraId="1621129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DD21D8B" w14:textId="2E0C070D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C4214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F3E95F0" w14:textId="673245F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76C1D080" w14:textId="77777777" w:rsidTr="005C1838">
        <w:tc>
          <w:tcPr>
            <w:tcW w:w="2659" w:type="dxa"/>
          </w:tcPr>
          <w:p w14:paraId="004A794D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ไวร์เลส จำกัด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(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มหาชน)</w:t>
            </w:r>
          </w:p>
        </w:tc>
        <w:tc>
          <w:tcPr>
            <w:tcW w:w="624" w:type="dxa"/>
            <w:shd w:val="clear" w:color="auto" w:fill="auto"/>
          </w:tcPr>
          <w:p w14:paraId="441C2E41" w14:textId="095658D5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8273EB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49CF4AD" w14:textId="53F3943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74636BA8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52611EE" w14:textId="2B67617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12" w:type="dxa"/>
            <w:shd w:val="clear" w:color="auto" w:fill="auto"/>
          </w:tcPr>
          <w:p w14:paraId="408AA1B7" w14:textId="1A5BDD91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16AC38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7DC9213" w14:textId="3787290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12" w:type="dxa"/>
            <w:shd w:val="clear" w:color="auto" w:fill="auto"/>
          </w:tcPr>
          <w:p w14:paraId="03DCAFEF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44560CCF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43648C0" w14:textId="486F02C5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  <w:shd w:val="clear" w:color="auto" w:fill="auto"/>
          </w:tcPr>
          <w:p w14:paraId="2191C8A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0CAFBB7" w14:textId="50E01700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  <w:shd w:val="clear" w:color="auto" w:fill="auto"/>
          </w:tcPr>
          <w:p w14:paraId="362787E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5957C77" w14:textId="50178F65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D4A90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364B260" w14:textId="5C5A0679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91C086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7C51F5" w14:textId="504D4D2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360F05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8F1B06B" w14:textId="640A069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09DF2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4C28C65" w14:textId="1E7752EB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90E59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5FC3D4A6" w14:textId="055F7BB6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40B89046" w14:textId="77777777" w:rsidTr="005C1838">
        <w:tc>
          <w:tcPr>
            <w:tcW w:w="2659" w:type="dxa"/>
          </w:tcPr>
          <w:p w14:paraId="0468A36F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กรีน เนเจอรัล โปรดักส์ จำกัด</w:t>
            </w:r>
          </w:p>
        </w:tc>
        <w:tc>
          <w:tcPr>
            <w:tcW w:w="624" w:type="dxa"/>
            <w:shd w:val="clear" w:color="auto" w:fill="auto"/>
          </w:tcPr>
          <w:p w14:paraId="3D528036" w14:textId="64BC3812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10D7BE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D55F534" w14:textId="14640682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05AC818B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5F26712" w14:textId="2915A250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7F68F281" w14:textId="7D3A41EB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82C3E5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545F8237" w14:textId="379E6CFC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6F135B4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4A0E6A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BBDF2FB" w14:textId="78DDA61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011F5E4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B6F99A3" w14:textId="34A57799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7365DAA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58144B8" w14:textId="03BC79F8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360A3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332520C" w14:textId="2AE9A18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82523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E9959ED" w14:textId="0DFB9FF4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5C1BD7A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2CF391" w14:textId="2D076FC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5E88C99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0AB2789" w14:textId="0AFC100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01187FA6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3E5C4B8" w14:textId="259A36F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E2162A" w:rsidRPr="002759E0" w14:paraId="6BA93CAA" w14:textId="77777777" w:rsidTr="005C1838">
        <w:tc>
          <w:tcPr>
            <w:tcW w:w="2659" w:type="dxa"/>
          </w:tcPr>
          <w:p w14:paraId="6160A803" w14:textId="79D30A36" w:rsidR="00E2162A" w:rsidRPr="002759E0" w:rsidRDefault="00E2162A" w:rsidP="00E216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อีโวลูชั่น เทคโนโลยี</w:t>
            </w:r>
          </w:p>
        </w:tc>
        <w:tc>
          <w:tcPr>
            <w:tcW w:w="624" w:type="dxa"/>
            <w:shd w:val="clear" w:color="auto" w:fill="auto"/>
          </w:tcPr>
          <w:p w14:paraId="541A73E0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5DC2AB9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3A5FC696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075237FF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83ADA65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4D94DB4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F86B35B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D9B700C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F262280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5064D70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D5795C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19D96AF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5AAB6BA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4130E0DA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B2ED886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F35518B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B85F233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CA96AEA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A776B6C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260F4F6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CA25C55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BBCEFFD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A4F7ED9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6C21EAD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501FB680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60B1A" w:rsidRPr="002759E0" w14:paraId="09F503C2" w14:textId="77777777" w:rsidTr="005C1838">
        <w:tc>
          <w:tcPr>
            <w:tcW w:w="2659" w:type="dxa"/>
          </w:tcPr>
          <w:p w14:paraId="568942BD" w14:textId="303BA0A5" w:rsidR="00E2162A" w:rsidRPr="002759E0" w:rsidRDefault="00E2162A" w:rsidP="00E216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24" w:type="dxa"/>
            <w:shd w:val="clear" w:color="auto" w:fill="auto"/>
          </w:tcPr>
          <w:p w14:paraId="6AD22599" w14:textId="11ABD6AD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1AF94FBA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697450D5" w14:textId="37461D28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4DF969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0065F88E" w14:textId="6EE1A065" w:rsidR="00E2162A" w:rsidRPr="002759E0" w:rsidRDefault="006D00C9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62FD1708" w14:textId="2C51E51B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6977A2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1F4F07" w14:textId="332830F1" w:rsidR="00E2162A" w:rsidRPr="002759E0" w:rsidRDefault="006D00C9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23279CD5" w14:textId="0E7F7D2C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B85053" w14:textId="77777777" w:rsidR="00E2162A" w:rsidRPr="002759E0" w:rsidRDefault="00E2162A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56EE5BCA" w14:textId="53D78F33" w:rsidR="00E2162A" w:rsidRPr="002759E0" w:rsidRDefault="006D00C9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4433D8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085A8AF" w14:textId="2A20A623" w:rsidR="00E2162A" w:rsidRPr="002759E0" w:rsidRDefault="006D00C9" w:rsidP="00E2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A4F26E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F529EC" w14:textId="4B2CC695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561E69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6D971E9" w14:textId="0FCB2C3B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F3A5A6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426BF60" w14:textId="23E8FBA3" w:rsidR="00E2162A" w:rsidRPr="002759E0" w:rsidRDefault="006D00C9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889933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C69EC68" w14:textId="75774A40" w:rsidR="00E2162A" w:rsidRPr="002759E0" w:rsidRDefault="006D00C9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9F1212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F851089" w14:textId="4C168372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D822FF" w14:textId="77777777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4C3788F" w14:textId="16BD86B5" w:rsidR="00E2162A" w:rsidRPr="002759E0" w:rsidRDefault="00E2162A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13F1F1A1" w14:textId="77777777" w:rsidTr="005C1838">
        <w:tc>
          <w:tcPr>
            <w:tcW w:w="2659" w:type="dxa"/>
          </w:tcPr>
          <w:p w14:paraId="0383B313" w14:textId="4DF15582" w:rsidR="00353651" w:rsidRPr="002759E0" w:rsidRDefault="00353651" w:rsidP="00E216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บริษัท แอล โซลาร์ 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6E798F68" w14:textId="1FDD5D0F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87F68C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AE2F4E7" w14:textId="7E1DD7F6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69" w:type="dxa"/>
            <w:shd w:val="clear" w:color="auto" w:fill="auto"/>
          </w:tcPr>
          <w:p w14:paraId="4FDA299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F7B7B38" w14:textId="3B48AC77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3F3317F8" w14:textId="7773DE2E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62B4C0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6116916" w14:textId="07F85D36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44F94D1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B0EDB2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3FAF7D4" w14:textId="5B3F134D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E027FD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0EF56D0" w14:textId="7768DB26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8E23F3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A9F9F55" w14:textId="709FDDF5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B059D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0747941" w14:textId="098B8378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5CAA1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0F75C99" w14:textId="47609A3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CA844C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E6469E8" w14:textId="72A8E276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0D3F9F4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CCF4BC0" w14:textId="066BA03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99EB7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6EB8249" w14:textId="0474FD9D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1246A8C0" w14:textId="77777777" w:rsidTr="005C1838">
        <w:tc>
          <w:tcPr>
            <w:tcW w:w="2659" w:type="dxa"/>
          </w:tcPr>
          <w:p w14:paraId="43CF6F6D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โกลบอล จำกัด</w:t>
            </w:r>
          </w:p>
        </w:tc>
        <w:tc>
          <w:tcPr>
            <w:tcW w:w="624" w:type="dxa"/>
            <w:shd w:val="clear" w:color="auto" w:fill="auto"/>
          </w:tcPr>
          <w:p w14:paraId="07F27C72" w14:textId="1F75CE16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C9CDEB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29188F8F" w14:textId="2E4ECEE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2E4837A5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238B6E7D" w14:textId="3283E83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12" w:type="dxa"/>
            <w:shd w:val="clear" w:color="auto" w:fill="auto"/>
          </w:tcPr>
          <w:p w14:paraId="371A7812" w14:textId="5C4C22E3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D7D0908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0D03E1E" w14:textId="10A50D0C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12" w:type="dxa"/>
            <w:shd w:val="clear" w:color="auto" w:fill="auto"/>
          </w:tcPr>
          <w:p w14:paraId="1FEBBFF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22F5F7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E6EF734" w14:textId="518C95E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20E79F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0696D57" w14:textId="2C396691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47948B6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8B5D939" w14:textId="4BAE57A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35B268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AE16261" w14:textId="0755D1E5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388079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49727D5" w14:textId="304CD761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DFEE6B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ACA691F" w14:textId="044771C4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22F939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63EE791" w14:textId="69EF1D79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46975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D28D380" w14:textId="7A919E5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0365020D" w14:textId="77777777" w:rsidTr="005C1838">
        <w:tc>
          <w:tcPr>
            <w:tcW w:w="2659" w:type="dxa"/>
          </w:tcPr>
          <w:p w14:paraId="3BC479A9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แอลบี อีวี จำกัด</w:t>
            </w:r>
          </w:p>
        </w:tc>
        <w:tc>
          <w:tcPr>
            <w:tcW w:w="624" w:type="dxa"/>
            <w:shd w:val="clear" w:color="auto" w:fill="auto"/>
          </w:tcPr>
          <w:p w14:paraId="7B7C0CCD" w14:textId="05441EFC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1040E7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3AB6D40" w14:textId="462AB4D0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128B2CC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0041CA4E" w14:textId="6DECCE2C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6FAB70C" w14:textId="7F3548FD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B4D47B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2EC4FF30" w14:textId="2E729D03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567EA7C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3F696B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600D122" w14:textId="6FA91A83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863D95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995F690" w14:textId="38BD9AA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920B3E0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6A16FBE" w14:textId="30838B0A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A489DEC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EDF2EAB" w14:textId="23CB6EE0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30E17FB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7EBAEB6B" w14:textId="15FA6FDE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3E6762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B4FDA57" w14:textId="47FD1032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177EE1B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50F66BFB" w14:textId="154A9894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89964C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4FBC3C60" w14:textId="0E4C17E4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56FD9DCE" w14:textId="77777777" w:rsidTr="005C1838">
        <w:tc>
          <w:tcPr>
            <w:tcW w:w="2659" w:type="dxa"/>
          </w:tcPr>
          <w:p w14:paraId="550C51A9" w14:textId="0E92C498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บริษัท เลโก 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99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54A5AF4A" w14:textId="4310885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3427D20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8C72D42" w14:textId="49BE20B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C2027E6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3" w:type="dxa"/>
            <w:shd w:val="clear" w:color="auto" w:fill="auto"/>
          </w:tcPr>
          <w:p w14:paraId="28A7841D" w14:textId="27536DAE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12" w:type="dxa"/>
            <w:shd w:val="clear" w:color="auto" w:fill="auto"/>
          </w:tcPr>
          <w:p w14:paraId="3D841331" w14:textId="7BE1E1EA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EE123A8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E21AA3D" w14:textId="0A6BB19F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12" w:type="dxa"/>
            <w:shd w:val="clear" w:color="auto" w:fill="auto"/>
          </w:tcPr>
          <w:p w14:paraId="1C8CC79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FD0E49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BDF13D4" w14:textId="1E9E9BBA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6808A014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DF2070B" w14:textId="48A2C05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3904FA6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F0801BD" w14:textId="5F245AF0" w:rsidR="00353651" w:rsidRPr="002759E0" w:rsidRDefault="00353651" w:rsidP="00E216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13776D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7D70561" w14:textId="39E34240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EF60399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EF4E89D" w14:textId="2EDECAC8" w:rsidR="00353651" w:rsidRPr="002759E0" w:rsidRDefault="00352753" w:rsidP="0035275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8C955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0492CCE" w14:textId="6F97DDFD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62488F49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4ADC30E" w14:textId="69CC35A3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920BA4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279695CD" w14:textId="01EB7E92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7B3E1E" w:rsidRPr="002759E0" w14:paraId="23731D0C" w14:textId="77777777" w:rsidTr="005C1838">
        <w:tc>
          <w:tcPr>
            <w:tcW w:w="2659" w:type="dxa"/>
          </w:tcPr>
          <w:p w14:paraId="5A9BDAD9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ล็อกซเล่ย์ เทรดดิ้ง จำกัด</w:t>
            </w:r>
          </w:p>
        </w:tc>
        <w:tc>
          <w:tcPr>
            <w:tcW w:w="624" w:type="dxa"/>
            <w:shd w:val="clear" w:color="auto" w:fill="auto"/>
          </w:tcPr>
          <w:p w14:paraId="2827B011" w14:textId="2499E313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59A51F9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C47701B" w14:textId="756C2C7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3BA4B3EB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8971EBB" w14:textId="568C98C0" w:rsidR="00353651" w:rsidRPr="002759E0" w:rsidRDefault="004B065B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 w:hint="cs"/>
                <w:sz w:val="22"/>
                <w:szCs w:val="22"/>
                <w:cs/>
              </w:rPr>
              <w:t>10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12" w:type="dxa"/>
            <w:shd w:val="clear" w:color="auto" w:fill="auto"/>
          </w:tcPr>
          <w:p w14:paraId="1882B60A" w14:textId="040C24DB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98E69C2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177C264C" w14:textId="79963D15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</w:tcPr>
          <w:p w14:paraId="10D5FDE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C79C3DB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65B92F4" w14:textId="3A4AB5EB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71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221982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DD6A6CC" w14:textId="13186D49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69" w:type="dxa"/>
            <w:shd w:val="clear" w:color="auto" w:fill="auto"/>
          </w:tcPr>
          <w:p w14:paraId="6EC9B467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B1ABA85" w14:textId="2CE20250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B7257C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C9D8657" w14:textId="3FBBC7D0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37A1C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B4637E5" w14:textId="51F78DE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0FDB158D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2D66F07" w14:textId="5344B0C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576E513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E2E4D26" w14:textId="1B9B51A4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</w:p>
        </w:tc>
        <w:tc>
          <w:tcPr>
            <w:tcW w:w="252" w:type="dxa"/>
            <w:shd w:val="clear" w:color="auto" w:fill="auto"/>
          </w:tcPr>
          <w:p w14:paraId="11527E0E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4BA8AFF" w14:textId="2B610952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</w:tr>
      <w:tr w:rsidR="007B3E1E" w:rsidRPr="002759E0" w14:paraId="760F1B43" w14:textId="77777777" w:rsidTr="005C1838">
        <w:tc>
          <w:tcPr>
            <w:tcW w:w="2659" w:type="dxa"/>
          </w:tcPr>
          <w:p w14:paraId="122E28FC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การค้าลาว จำกัด</w:t>
            </w:r>
          </w:p>
        </w:tc>
        <w:tc>
          <w:tcPr>
            <w:tcW w:w="624" w:type="dxa"/>
            <w:shd w:val="clear" w:color="auto" w:fill="auto"/>
          </w:tcPr>
          <w:p w14:paraId="0FE6F3F0" w14:textId="5A96504A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28EDF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F3EFEC3" w14:textId="4D807D7C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2EC088B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B4969FD" w14:textId="1AB9BE63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12" w:type="dxa"/>
            <w:shd w:val="clear" w:color="auto" w:fill="auto"/>
          </w:tcPr>
          <w:p w14:paraId="3A73C768" w14:textId="30DC6B06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69" w:type="dxa"/>
            <w:shd w:val="clear" w:color="auto" w:fill="auto"/>
          </w:tcPr>
          <w:p w14:paraId="06B5B8FA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485FA48" w14:textId="6BEF386F" w:rsidR="00353651" w:rsidRPr="002759E0" w:rsidRDefault="006D00C9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53651" w:rsidRPr="002759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759E0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12" w:type="dxa"/>
            <w:shd w:val="clear" w:color="auto" w:fill="auto"/>
          </w:tcPr>
          <w:p w14:paraId="22DF5D1F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69" w:type="dxa"/>
            <w:shd w:val="clear" w:color="auto" w:fill="auto"/>
          </w:tcPr>
          <w:p w14:paraId="6E04343E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2552164" w14:textId="7A366B96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06EEBE57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008CE40" w14:textId="3363E207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3CDD1B08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962DB13" w14:textId="33B52B3C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07B2139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EB65FD2" w14:textId="1ABAADE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586EC8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42BFC63" w14:textId="38EA8728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67E2E8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1CC5666" w14:textId="27923639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71B610A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066C29A" w14:textId="4BC62485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448575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CC0A88E" w14:textId="7C1527E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A00B4" w:rsidRPr="002759E0" w14:paraId="4712EAE7" w14:textId="77777777" w:rsidTr="005C1838">
        <w:tc>
          <w:tcPr>
            <w:tcW w:w="2659" w:type="dxa"/>
          </w:tcPr>
          <w:p w14:paraId="4D848361" w14:textId="77777777" w:rsidR="00353651" w:rsidRPr="002759E0" w:rsidRDefault="00353651" w:rsidP="00E216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4" w:type="dxa"/>
            <w:shd w:val="clear" w:color="auto" w:fill="auto"/>
          </w:tcPr>
          <w:p w14:paraId="6FB1038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0D2A4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6FFDC8C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60D379C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41B657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5A10619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17BE1B3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88E6AB1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A9FD9E6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1771EFB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C2F2A" w14:textId="48E128F7" w:rsidR="00353651" w:rsidRPr="002759E0" w:rsidRDefault="004C130C" w:rsidP="004C130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6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ab/>
            </w:r>
            <w:r w:rsidR="006D00C9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799</w:t>
            </w:r>
          </w:p>
        </w:tc>
        <w:tc>
          <w:tcPr>
            <w:tcW w:w="269" w:type="dxa"/>
            <w:shd w:val="clear" w:color="auto" w:fill="auto"/>
          </w:tcPr>
          <w:p w14:paraId="6CDA4FF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BEAF7" w14:textId="02AE34E2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353651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724</w:t>
            </w:r>
          </w:p>
        </w:tc>
        <w:tc>
          <w:tcPr>
            <w:tcW w:w="269" w:type="dxa"/>
            <w:shd w:val="clear" w:color="auto" w:fill="auto"/>
          </w:tcPr>
          <w:p w14:paraId="2BB1CCFD" w14:textId="77777777" w:rsidR="00353651" w:rsidRPr="002759E0" w:rsidRDefault="00353651" w:rsidP="0035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D5C8" w14:textId="150EFF8A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481</w:t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434B9F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8F72B" w14:textId="662372EE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CEEEF61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565F" w14:textId="46E48425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353651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318</w:t>
            </w:r>
          </w:p>
        </w:tc>
        <w:tc>
          <w:tcPr>
            <w:tcW w:w="269" w:type="dxa"/>
            <w:shd w:val="clear" w:color="auto" w:fill="auto"/>
          </w:tcPr>
          <w:p w14:paraId="38985733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0D74" w14:textId="66A527EF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353651"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251</w:t>
            </w:r>
          </w:p>
        </w:tc>
        <w:tc>
          <w:tcPr>
            <w:tcW w:w="252" w:type="dxa"/>
            <w:shd w:val="clear" w:color="auto" w:fill="auto"/>
          </w:tcPr>
          <w:p w14:paraId="4B4EF16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F1911" w14:textId="7B2967E4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311</w:t>
            </w:r>
          </w:p>
        </w:tc>
        <w:tc>
          <w:tcPr>
            <w:tcW w:w="252" w:type="dxa"/>
            <w:shd w:val="clear" w:color="auto" w:fill="auto"/>
          </w:tcPr>
          <w:p w14:paraId="42C15A32" w14:textId="77777777" w:rsidR="00353651" w:rsidRPr="002759E0" w:rsidRDefault="00353651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12C6" w14:textId="55F6705D" w:rsidR="00353651" w:rsidRPr="002759E0" w:rsidRDefault="006D00C9" w:rsidP="0035365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510</w:t>
            </w:r>
          </w:p>
        </w:tc>
      </w:tr>
    </w:tbl>
    <w:p w14:paraId="3BCA89DE" w14:textId="77777777" w:rsidR="00BE3FDA" w:rsidRPr="002759E0" w:rsidRDefault="00BE3FDA" w:rsidP="005E59A8">
      <w:pPr>
        <w:rPr>
          <w:rFonts w:asciiTheme="majorBidi" w:hAnsiTheme="majorBidi" w:cstheme="majorBidi"/>
          <w:cs/>
        </w:rPr>
        <w:sectPr w:rsidR="00BE3FDA" w:rsidRPr="002759E0" w:rsidSect="007F410C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8802" w:type="dxa"/>
        <w:tblInd w:w="558" w:type="dxa"/>
        <w:tblLook w:val="01E0" w:firstRow="1" w:lastRow="1" w:firstColumn="1" w:lastColumn="1" w:noHBand="0" w:noVBand="0"/>
      </w:tblPr>
      <w:tblGrid>
        <w:gridCol w:w="3420"/>
        <w:gridCol w:w="3492"/>
        <w:gridCol w:w="900"/>
        <w:gridCol w:w="990"/>
      </w:tblGrid>
      <w:tr w:rsidR="00B34C46" w:rsidRPr="002759E0" w14:paraId="41F3A46B" w14:textId="77777777" w:rsidTr="00ED294D">
        <w:trPr>
          <w:cantSplit/>
          <w:tblHeader/>
        </w:trPr>
        <w:tc>
          <w:tcPr>
            <w:tcW w:w="3420" w:type="dxa"/>
          </w:tcPr>
          <w:p w14:paraId="6417DD57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92" w:type="dxa"/>
          </w:tcPr>
          <w:p w14:paraId="02934EB1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683E87FB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34C46" w:rsidRPr="002759E0" w14:paraId="6797F8F8" w14:textId="77777777" w:rsidTr="00ED294D">
        <w:trPr>
          <w:cantSplit/>
          <w:tblHeader/>
        </w:trPr>
        <w:tc>
          <w:tcPr>
            <w:tcW w:w="3420" w:type="dxa"/>
          </w:tcPr>
          <w:p w14:paraId="3AF76D7F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2" w:type="dxa"/>
          </w:tcPr>
          <w:p w14:paraId="413065B2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78BA3F38" w14:textId="487E5C44" w:rsidR="00B34C46" w:rsidRPr="002759E0" w:rsidRDefault="006D00C9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14:paraId="1C183438" w14:textId="34F97CDF" w:rsidR="00B34C46" w:rsidRPr="002759E0" w:rsidRDefault="006D00C9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B34C46" w:rsidRPr="002759E0" w14:paraId="1D921FB8" w14:textId="77777777" w:rsidTr="00ED294D">
        <w:trPr>
          <w:cantSplit/>
        </w:trPr>
        <w:tc>
          <w:tcPr>
            <w:tcW w:w="3420" w:type="dxa"/>
          </w:tcPr>
          <w:p w14:paraId="4C373DE0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92" w:type="dxa"/>
          </w:tcPr>
          <w:p w14:paraId="7E4D96E8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34F00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A6B45" w14:textId="77777777" w:rsidR="00B34C46" w:rsidRPr="002759E0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300" w:rsidRPr="002759E0" w14:paraId="61FDC2DE" w14:textId="77777777" w:rsidTr="00ED294D">
        <w:trPr>
          <w:cantSplit/>
        </w:trPr>
        <w:tc>
          <w:tcPr>
            <w:tcW w:w="3420" w:type="dxa"/>
          </w:tcPr>
          <w:p w14:paraId="09D79935" w14:textId="77777777" w:rsidR="00700300" w:rsidRPr="002759E0" w:rsidRDefault="00700300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เน็ทวัน เน็ทเวิร์ค โซลูชั่น จำกัด</w:t>
            </w:r>
          </w:p>
        </w:tc>
        <w:tc>
          <w:tcPr>
            <w:tcW w:w="3492" w:type="dxa"/>
          </w:tcPr>
          <w:p w14:paraId="2F1D450C" w14:textId="77777777" w:rsidR="00700300" w:rsidRPr="002759E0" w:rsidRDefault="00700300" w:rsidP="00700300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ประกอบกิจการค้าเครื่องคอมพิวเตอร์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   รวมทั้งอะไหล่และอุปกรณ์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คอมพิวเตอร์ทุกชนิด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14:paraId="10EE9915" w14:textId="6B3A0AE5" w:rsidR="00700300" w:rsidRPr="002759E0" w:rsidRDefault="006D00C9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C736531" w14:textId="58E8ED7A" w:rsidR="00700300" w:rsidRPr="002759E0" w:rsidRDefault="006D00C9" w:rsidP="0070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4DF06680" w14:textId="77777777" w:rsidTr="00ED294D">
        <w:trPr>
          <w:cantSplit/>
        </w:trPr>
        <w:tc>
          <w:tcPr>
            <w:tcW w:w="3420" w:type="dxa"/>
          </w:tcPr>
          <w:p w14:paraId="5F29B615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ไทยเกทเวย์ จำกัด</w:t>
            </w:r>
          </w:p>
        </w:tc>
        <w:tc>
          <w:tcPr>
            <w:tcW w:w="3492" w:type="dxa"/>
          </w:tcPr>
          <w:p w14:paraId="5E3B31FF" w14:textId="77777777" w:rsidR="00C944F9" w:rsidRPr="002759E0" w:rsidRDefault="00C944F9" w:rsidP="00C944F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ประกอบกิจการค้าเครื่องโทรคมนาคม</w:t>
            </w:r>
          </w:p>
        </w:tc>
        <w:tc>
          <w:tcPr>
            <w:tcW w:w="900" w:type="dxa"/>
            <w:shd w:val="clear" w:color="auto" w:fill="auto"/>
          </w:tcPr>
          <w:p w14:paraId="1FF9F2D5" w14:textId="25D79A68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2E59E22" w14:textId="5E85AB27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6C3B8CFF" w14:textId="77777777" w:rsidTr="00ED294D">
        <w:trPr>
          <w:cantSplit/>
        </w:trPr>
        <w:tc>
          <w:tcPr>
            <w:tcW w:w="3420" w:type="dxa"/>
          </w:tcPr>
          <w:p w14:paraId="1A9928C6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โปรเฟสชั่นนัล คอมพิวเตอร์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3492" w:type="dxa"/>
          </w:tcPr>
          <w:p w14:paraId="00BDF978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บริการจัดหา บำรุงรักษา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วางระบบงาน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และติดตั้งเครื่องคอมพิวเตอร์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รวมทั้งให้บริการการบริหาร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1318134A" w14:textId="5C5AB41F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DA8B52F" w14:textId="2777261D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464CA859" w14:textId="77777777" w:rsidTr="00ED294D">
        <w:trPr>
          <w:cantSplit/>
        </w:trPr>
        <w:tc>
          <w:tcPr>
            <w:tcW w:w="3420" w:type="dxa"/>
          </w:tcPr>
          <w:p w14:paraId="439D0EAE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แอล ฮาร์ดแวร์ แอนด์ เซอร์วิส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   จำกัด </w:t>
            </w:r>
          </w:p>
        </w:tc>
        <w:tc>
          <w:tcPr>
            <w:tcW w:w="3492" w:type="dxa"/>
          </w:tcPr>
          <w:p w14:paraId="7B490AFD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บริการติดตั้ง ซ่อมแซมอุปกรณ์ด้าน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IT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รวมทั้งจำหน่ายคอมพิวเตอร์และ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อุปกรณ์ต่อพ่วงต่างๆ</w:t>
            </w:r>
          </w:p>
        </w:tc>
        <w:tc>
          <w:tcPr>
            <w:tcW w:w="900" w:type="dxa"/>
            <w:shd w:val="clear" w:color="auto" w:fill="auto"/>
          </w:tcPr>
          <w:p w14:paraId="3C378DB0" w14:textId="3355652A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43637E" w14:textId="7B640360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4184707C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05E3346E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ล็อกซเล่ย์ ซิมูเลชั่น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เทคโนโลยี </w:t>
            </w:r>
          </w:p>
          <w:p w14:paraId="785F081F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จำกัด</w:t>
            </w:r>
          </w:p>
        </w:tc>
        <w:tc>
          <w:tcPr>
            <w:tcW w:w="3492" w:type="dxa"/>
            <w:shd w:val="clear" w:color="auto" w:fill="auto"/>
          </w:tcPr>
          <w:p w14:paraId="70C774E3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ประกอบธุรกิจเป็นตัวแทนจำหน่าย  </w:t>
            </w:r>
          </w:p>
          <w:p w14:paraId="2EDC0A66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นำเข้าส่งออก ให้บริการในระบบการ</w:t>
            </w:r>
          </w:p>
          <w:p w14:paraId="4A87AE1D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เรียนการสอนเสมือนจริง ตลอดจนการ</w:t>
            </w:r>
          </w:p>
          <w:p w14:paraId="522F7E2D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พัฒนาระบบ</w:t>
            </w:r>
          </w:p>
        </w:tc>
        <w:tc>
          <w:tcPr>
            <w:tcW w:w="900" w:type="dxa"/>
            <w:shd w:val="clear" w:color="auto" w:fill="auto"/>
          </w:tcPr>
          <w:p w14:paraId="030876EB" w14:textId="307CD5A5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76C6BE6E" w14:textId="32B609F1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2ED8F62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10DC0C75" w14:textId="14375A0F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เอเอสเอ็ม โปรเฟสชั่นแนล จำกัด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3492" w:type="dxa"/>
            <w:shd w:val="clear" w:color="auto" w:fill="auto"/>
          </w:tcPr>
          <w:p w14:paraId="64D69BF3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ประกอบธุรกิจให้บริการจัดหางานและ</w:t>
            </w:r>
          </w:p>
          <w:p w14:paraId="1829A301" w14:textId="2A86B4E3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อื่นๆ ที่เกี่ยวข้อง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05F1C28" w14:textId="5C4C8093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BC7E640" w14:textId="237D3E2A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32944F1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5468D66B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เอเอสเอ็ม เทรนนิ่ง จำกัด</w:t>
            </w:r>
          </w:p>
        </w:tc>
        <w:tc>
          <w:tcPr>
            <w:tcW w:w="3492" w:type="dxa"/>
            <w:shd w:val="clear" w:color="auto" w:fill="auto"/>
          </w:tcPr>
          <w:p w14:paraId="54F697F1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ให้บริการพัฒนา ฝึกอบรมพนักงาน และ</w:t>
            </w:r>
          </w:p>
          <w:p w14:paraId="132FE6EC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บริการอื่นๆ 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2FBAB491" w14:textId="15490ACC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8ADE76F" w14:textId="78496FFB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44F9" w:rsidRPr="002759E0" w14:paraId="1A774368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5B88F0CF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แอล ดับเบิ้ลยู เอส เอ็น จำกัด</w:t>
            </w:r>
          </w:p>
        </w:tc>
        <w:tc>
          <w:tcPr>
            <w:tcW w:w="3492" w:type="dxa"/>
            <w:shd w:val="clear" w:color="auto" w:fill="auto"/>
          </w:tcPr>
          <w:p w14:paraId="2F8B1F86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ให้บริการด้านสื่อสารโทรคมนาคม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และสารสนเทศ เครือข่ายเคเบิ้ลใต้น้ำ </w:t>
            </w:r>
          </w:p>
        </w:tc>
        <w:tc>
          <w:tcPr>
            <w:tcW w:w="900" w:type="dxa"/>
            <w:shd w:val="clear" w:color="auto" w:fill="auto"/>
          </w:tcPr>
          <w:p w14:paraId="074527DB" w14:textId="079565F8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14:paraId="0316BDAD" w14:textId="7DB78B09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C944F9" w:rsidRPr="002759E0" w14:paraId="52395586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6C61B10A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สยามสมุทร วาริน จำกัด</w:t>
            </w:r>
          </w:p>
        </w:tc>
        <w:tc>
          <w:tcPr>
            <w:tcW w:w="3492" w:type="dxa"/>
            <w:shd w:val="clear" w:color="auto" w:fill="auto"/>
          </w:tcPr>
          <w:p w14:paraId="7AD1CFAE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ประกอบกิจการนำเข้า ขายส่ง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</w:t>
            </w:r>
          </w:p>
          <w:p w14:paraId="5E193A93" w14:textId="77777777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08E8F6B1" w14:textId="22AB4D97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6C4C9D3E" w14:textId="59B3DC8F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944F9" w:rsidRPr="002759E0" w14:paraId="381B72E5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4F30DD6C" w14:textId="7991F883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ไพลิน ซีพอร์ท จำกัด</w:t>
            </w:r>
          </w:p>
        </w:tc>
        <w:tc>
          <w:tcPr>
            <w:tcW w:w="3492" w:type="dxa"/>
            <w:shd w:val="clear" w:color="auto" w:fill="auto"/>
          </w:tcPr>
          <w:p w14:paraId="4BC189BD" w14:textId="78134AF4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ประกอบกิจการ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</w:t>
            </w:r>
          </w:p>
          <w:p w14:paraId="20AB65A2" w14:textId="5ACE049B" w:rsidR="00C944F9" w:rsidRPr="002759E0" w:rsidRDefault="00C944F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6A66B2D1" w14:textId="67FAC77E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00E6FA42" w14:textId="72042FBE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</w:tr>
      <w:tr w:rsidR="00C944F9" w:rsidRPr="002759E0" w14:paraId="024916B7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7C92D536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เพชรเกษมกรีนโฮลดิ้ง จำกัด</w:t>
            </w:r>
          </w:p>
        </w:tc>
        <w:tc>
          <w:tcPr>
            <w:tcW w:w="3492" w:type="dxa"/>
            <w:shd w:val="clear" w:color="auto" w:fill="auto"/>
          </w:tcPr>
          <w:p w14:paraId="280A6929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ประกอบกิจการโรงงานผลิต ประกอบ</w:t>
            </w:r>
          </w:p>
          <w:p w14:paraId="32711D24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และจำหน่ายหม้อกำเนิดไอน้ำ ถังแรงดัน </w:t>
            </w:r>
          </w:p>
          <w:p w14:paraId="3877C05A" w14:textId="77777777" w:rsidR="00C944F9" w:rsidRPr="002759E0" w:rsidRDefault="00C944F9" w:rsidP="00C944F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เครื่องกรองและสายพานลำเลียง</w:t>
            </w:r>
          </w:p>
        </w:tc>
        <w:tc>
          <w:tcPr>
            <w:tcW w:w="900" w:type="dxa"/>
            <w:shd w:val="clear" w:color="auto" w:fill="auto"/>
          </w:tcPr>
          <w:p w14:paraId="651B011A" w14:textId="0A485763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8063C6D" w14:textId="6CA749CD" w:rsidR="00C944F9" w:rsidRPr="002759E0" w:rsidRDefault="006D00C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6519E" w:rsidRPr="002759E0" w14:paraId="12237A4A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0D6CC447" w14:textId="77777777" w:rsidR="00C6519E" w:rsidRPr="002759E0" w:rsidRDefault="00C6519E" w:rsidP="00C6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กิจการร่วมค้า โปรพรูฟ โรจนะ   </w:t>
            </w:r>
          </w:p>
          <w:p w14:paraId="3D351845" w14:textId="399D23A0" w:rsidR="00C6519E" w:rsidRPr="002759E0" w:rsidRDefault="00C6519E" w:rsidP="00C651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  <w:r w:rsidR="00CA2B7E"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(ขายเงินลงทุนในปี </w:t>
            </w:r>
            <w:r w:rsidR="00C74675"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  <w:r w:rsidR="00CA2B7E"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3492" w:type="dxa"/>
            <w:shd w:val="clear" w:color="auto" w:fill="auto"/>
          </w:tcPr>
          <w:p w14:paraId="7CD20505" w14:textId="77777777" w:rsidR="00C6519E" w:rsidRPr="002759E0" w:rsidRDefault="00C6519E" w:rsidP="00C6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ดำเนินงานโครงการปรับปรุงโครงสร้าง</w:t>
            </w:r>
          </w:p>
          <w:p w14:paraId="38F0D20E" w14:textId="201786C1" w:rsidR="00C6519E" w:rsidRPr="002759E0" w:rsidRDefault="00C6519E" w:rsidP="00C651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พื้นฐานด้านเทคโนโลยีสารสนเทศ</w:t>
            </w:r>
          </w:p>
        </w:tc>
        <w:tc>
          <w:tcPr>
            <w:tcW w:w="900" w:type="dxa"/>
            <w:shd w:val="clear" w:color="auto" w:fill="auto"/>
          </w:tcPr>
          <w:p w14:paraId="09B72567" w14:textId="4199705B" w:rsidR="00C6519E" w:rsidRPr="002759E0" w:rsidRDefault="00C6519E" w:rsidP="00C6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228A61" w14:textId="76CFD582" w:rsidR="00C6519E" w:rsidRPr="002759E0" w:rsidRDefault="006D00C9" w:rsidP="00C65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</w:tbl>
    <w:p w14:paraId="5106CA70" w14:textId="77777777" w:rsidR="000C2888" w:rsidRPr="002759E0" w:rsidRDefault="000C2888" w:rsidP="00C60AE9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</w:p>
    <w:p w14:paraId="0C91170A" w14:textId="77777777" w:rsidR="00B34C46" w:rsidRPr="002759E0" w:rsidRDefault="00B34C46" w:rsidP="00C60AE9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  <w:lang w:val="en-US"/>
        </w:rPr>
        <w:sectPr w:rsidR="00B34C46" w:rsidRPr="002759E0" w:rsidSect="007F410C">
          <w:headerReference w:type="default" r:id="rId20"/>
          <w:pgSz w:w="11909" w:h="16834" w:code="9"/>
          <w:pgMar w:top="691" w:right="1152" w:bottom="576" w:left="1440" w:header="720" w:footer="720" w:gutter="0"/>
          <w:cols w:space="720"/>
        </w:sectPr>
      </w:pPr>
    </w:p>
    <w:p w14:paraId="352D80C6" w14:textId="77777777" w:rsidR="005A0862" w:rsidRPr="002759E0" w:rsidRDefault="000471F1" w:rsidP="000471F1">
      <w:pPr>
        <w:pStyle w:val="Style1"/>
        <w:rPr>
          <w:rFonts w:asciiTheme="majorBidi" w:hAnsiTheme="majorBidi" w:cstheme="majorBidi"/>
          <w:b/>
          <w:bCs/>
          <w:cs/>
        </w:rPr>
      </w:pPr>
      <w:r w:rsidRPr="002759E0">
        <w:rPr>
          <w:rFonts w:asciiTheme="majorBidi" w:hAnsiTheme="majorBidi" w:cstheme="majorBidi"/>
          <w:b/>
          <w:bCs/>
          <w:cs/>
        </w:rPr>
        <w:t>ส่วนได้เสียที่ไม่มีอำนาจควบคุม</w:t>
      </w:r>
    </w:p>
    <w:p w14:paraId="2DB1F0DD" w14:textId="77777777" w:rsidR="005A0862" w:rsidRPr="002759E0" w:rsidRDefault="005A0862" w:rsidP="0065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Theme="majorBidi" w:hAnsiTheme="majorBidi" w:cstheme="majorBidi"/>
          <w:b/>
          <w:bCs/>
          <w:sz w:val="6"/>
          <w:szCs w:val="6"/>
          <w:cs/>
          <w:lang w:val="th-TH"/>
        </w:rPr>
      </w:pPr>
    </w:p>
    <w:p w14:paraId="1E722C53" w14:textId="77777777" w:rsidR="005A0862" w:rsidRPr="002759E0" w:rsidRDefault="005A0862" w:rsidP="00D757D7">
      <w:pPr>
        <w:tabs>
          <w:tab w:val="clear" w:pos="454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D1B1E0F" w14:textId="77777777" w:rsidR="005A0862" w:rsidRPr="002759E0" w:rsidRDefault="005A0862" w:rsidP="005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2759E0" w14:paraId="5B1F0E45" w14:textId="77777777" w:rsidTr="008550FB">
        <w:trPr>
          <w:cantSplit/>
        </w:trPr>
        <w:tc>
          <w:tcPr>
            <w:tcW w:w="6750" w:type="dxa"/>
            <w:vAlign w:val="bottom"/>
          </w:tcPr>
          <w:p w14:paraId="593D5AA0" w14:textId="77777777" w:rsidR="008550FB" w:rsidRPr="002759E0" w:rsidRDefault="008550FB" w:rsidP="007413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23ED2131" w14:textId="4A442AFE" w:rsidR="008550FB" w:rsidRPr="002759E0" w:rsidRDefault="006D00C9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550FB" w:rsidRPr="002759E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  <w:r w:rsidR="008550FB" w:rsidRPr="002759E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</w:p>
        </w:tc>
      </w:tr>
      <w:tr w:rsidR="008550FB" w:rsidRPr="002759E0" w14:paraId="43FEE749" w14:textId="77777777" w:rsidTr="008550FB">
        <w:trPr>
          <w:cantSplit/>
        </w:trPr>
        <w:tc>
          <w:tcPr>
            <w:tcW w:w="6750" w:type="dxa"/>
            <w:vAlign w:val="bottom"/>
          </w:tcPr>
          <w:p w14:paraId="1EA13D65" w14:textId="77777777" w:rsidR="008550FB" w:rsidRPr="002759E0" w:rsidRDefault="008550FB" w:rsidP="0074131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B01902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23BC4755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909470C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3F74F8E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01B3DD45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C3C5C02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62A29E8E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A998A9" w14:textId="77777777" w:rsidR="008550FB" w:rsidRPr="002759E0" w:rsidRDefault="008550FB" w:rsidP="00561F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6C525486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817D4F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B11770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DD186D" w14:textId="77777777" w:rsidR="008550FB" w:rsidRPr="002759E0" w:rsidRDefault="008550FB" w:rsidP="007413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2759E0" w14:paraId="73E242CC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7554613D" w14:textId="77777777" w:rsidR="008550FB" w:rsidRPr="002759E0" w:rsidRDefault="008550FB" w:rsidP="00CE64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3B02C23C" w14:textId="1F226AF6" w:rsidR="008550FB" w:rsidRPr="002759E0" w:rsidRDefault="008550FB" w:rsidP="008550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2759E0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46231C" w:rsidRPr="002759E0" w14:paraId="3A946968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4B4BA266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29255FC0" w14:textId="1FC3D2CB" w:rsidR="0046231C" w:rsidRPr="002759E0" w:rsidRDefault="006D00C9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6231C" w:rsidRPr="002759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19D7066B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DFD27" w14:textId="21A8EBF6" w:rsidR="0046231C" w:rsidRPr="002759E0" w:rsidRDefault="006D00C9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A95143" w:rsidRPr="002759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3E85A98B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61450" w14:textId="7277CB84" w:rsidR="0046231C" w:rsidRPr="002759E0" w:rsidRDefault="006D00C9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46231C" w:rsidRPr="002759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205FA3B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5D99FA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8DEEB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CA1B5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6231C" w:rsidRPr="002759E0" w14:paraId="1237CA0D" w14:textId="77777777" w:rsidTr="008550FB">
        <w:trPr>
          <w:cantSplit/>
        </w:trPr>
        <w:tc>
          <w:tcPr>
            <w:tcW w:w="6750" w:type="dxa"/>
          </w:tcPr>
          <w:p w14:paraId="6A9C8DA6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FAC37D8" w14:textId="52E6FE06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90" w:type="dxa"/>
          </w:tcPr>
          <w:p w14:paraId="0CE76031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362020F" w14:textId="15A14DA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80" w:type="dxa"/>
          </w:tcPr>
          <w:p w14:paraId="01F5AD27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9007162" w14:textId="1690BE33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80" w:type="dxa"/>
          </w:tcPr>
          <w:p w14:paraId="310A89A2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4ECBD6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ED596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4DDA4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6231C" w:rsidRPr="002759E0" w14:paraId="5FED5DF9" w14:textId="77777777" w:rsidTr="008550FB">
        <w:trPr>
          <w:cantSplit/>
        </w:trPr>
        <w:tc>
          <w:tcPr>
            <w:tcW w:w="6750" w:type="dxa"/>
          </w:tcPr>
          <w:p w14:paraId="014F16AA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DB1BF32" w14:textId="7BD370E0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90" w:type="dxa"/>
          </w:tcPr>
          <w:p w14:paraId="6700AFE9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0697A2D" w14:textId="714418A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80" w:type="dxa"/>
          </w:tcPr>
          <w:p w14:paraId="0980E5D8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0FE4C9D" w14:textId="3A06F852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26CDDEE8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ED22C7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C047C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4DADE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6231C" w:rsidRPr="002759E0" w14:paraId="08098D41" w14:textId="77777777" w:rsidTr="008550FB">
        <w:trPr>
          <w:cantSplit/>
        </w:trPr>
        <w:tc>
          <w:tcPr>
            <w:tcW w:w="6750" w:type="dxa"/>
          </w:tcPr>
          <w:p w14:paraId="303B05CE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1BACBE2C" w14:textId="4D6ED265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D084FE3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2ED9041" w14:textId="03B94760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C3F0D1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DFA6EA6" w14:textId="4435DFE5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B739F5C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B56A15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3836B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C566E7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6231C" w:rsidRPr="002759E0" w14:paraId="0EDC3A0F" w14:textId="77777777" w:rsidTr="008550FB">
        <w:trPr>
          <w:cantSplit/>
        </w:trPr>
        <w:tc>
          <w:tcPr>
            <w:tcW w:w="6750" w:type="dxa"/>
          </w:tcPr>
          <w:p w14:paraId="717CA837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0290D9" w14:textId="26C73B6C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2E7BCE24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A017D6" w14:textId="2EAA4FCA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EBF6800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59A1F" w14:textId="076F86EF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F6741A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0BEF1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3A17EA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46038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6231C" w:rsidRPr="002759E0" w14:paraId="76D1CFE7" w14:textId="77777777" w:rsidTr="008550FB">
        <w:trPr>
          <w:cantSplit/>
        </w:trPr>
        <w:tc>
          <w:tcPr>
            <w:tcW w:w="6750" w:type="dxa"/>
          </w:tcPr>
          <w:p w14:paraId="31AC12A3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6D156" w14:textId="7E0C741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190" w:type="dxa"/>
          </w:tcPr>
          <w:p w14:paraId="6CD9A3C9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46D4429" w14:textId="69F63D82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180" w:type="dxa"/>
          </w:tcPr>
          <w:p w14:paraId="1EDCD9B3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9864CC" w14:textId="1D589504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065FA581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5CEC9B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DA643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103BC5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46231C" w:rsidRPr="002759E0" w14:paraId="460ACCED" w14:textId="77777777" w:rsidTr="008550FB">
        <w:trPr>
          <w:cantSplit/>
        </w:trPr>
        <w:tc>
          <w:tcPr>
            <w:tcW w:w="6750" w:type="dxa"/>
          </w:tcPr>
          <w:p w14:paraId="6A21BADD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C750C4" w14:textId="2F200081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90" w:type="dxa"/>
          </w:tcPr>
          <w:p w14:paraId="527245D2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4ED623C" w14:textId="134DE1E9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80" w:type="dxa"/>
          </w:tcPr>
          <w:p w14:paraId="21DE3C37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8C818" w14:textId="5B0095C1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7CE130CF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A6B36" w14:textId="15FE22D3" w:rsidR="0046231C" w:rsidRPr="002759E0" w:rsidRDefault="006D00C9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1E8FD3C1" w14:textId="77777777" w:rsidR="0046231C" w:rsidRPr="002759E0" w:rsidRDefault="0046231C" w:rsidP="0046231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BB647D" w14:textId="0581B921" w:rsidR="0046231C" w:rsidRPr="002759E0" w:rsidRDefault="006D00C9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</w:tr>
      <w:tr w:rsidR="008550FB" w:rsidRPr="002759E0" w14:paraId="38F8E80E" w14:textId="77777777" w:rsidTr="008550FB">
        <w:trPr>
          <w:cantSplit/>
          <w:trHeight w:val="57"/>
        </w:trPr>
        <w:tc>
          <w:tcPr>
            <w:tcW w:w="6750" w:type="dxa"/>
          </w:tcPr>
          <w:p w14:paraId="27647ECF" w14:textId="77777777" w:rsidR="008550FB" w:rsidRPr="002759E0" w:rsidRDefault="008550FB" w:rsidP="00741312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977A78" w14:textId="77777777" w:rsidR="008550FB" w:rsidRPr="002759E0" w:rsidRDefault="008550FB" w:rsidP="00741312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1B421A9F" w14:textId="77777777" w:rsidR="008550FB" w:rsidRPr="002759E0" w:rsidRDefault="008550FB" w:rsidP="00741312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5204151C" w14:textId="77777777" w:rsidR="008550FB" w:rsidRPr="002759E0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01AABABA" w14:textId="77777777" w:rsidR="008550FB" w:rsidRPr="002759E0" w:rsidRDefault="008550FB" w:rsidP="00741312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A2619" w14:textId="77777777" w:rsidR="008550FB" w:rsidRPr="002759E0" w:rsidRDefault="008550FB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1F244D3A" w14:textId="77777777" w:rsidR="008550FB" w:rsidRPr="002759E0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4EB360C4" w14:textId="77777777" w:rsidR="008550FB" w:rsidRPr="002759E0" w:rsidRDefault="008550FB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52942FF8" w14:textId="77777777" w:rsidR="008550FB" w:rsidRPr="002759E0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1A012519" w14:textId="77777777" w:rsidR="008550FB" w:rsidRPr="002759E0" w:rsidRDefault="008550FB" w:rsidP="0074131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46231C" w:rsidRPr="002759E0" w14:paraId="769EDE74" w14:textId="77777777" w:rsidTr="008550FB">
        <w:trPr>
          <w:cantSplit/>
          <w:trHeight w:val="270"/>
        </w:trPr>
        <w:tc>
          <w:tcPr>
            <w:tcW w:w="6750" w:type="dxa"/>
          </w:tcPr>
          <w:p w14:paraId="3FEB2EDD" w14:textId="77777777" w:rsidR="0046231C" w:rsidRPr="002759E0" w:rsidRDefault="0046231C" w:rsidP="0046231C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6271995" w14:textId="4F7BC55A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90" w:type="dxa"/>
          </w:tcPr>
          <w:p w14:paraId="550D52DA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B305A6C" w14:textId="0E16B5F4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80" w:type="dxa"/>
          </w:tcPr>
          <w:p w14:paraId="0909CA4A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21F78" w14:textId="55549D90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80" w:type="dxa"/>
          </w:tcPr>
          <w:p w14:paraId="019E2D58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E27EA" w14:textId="77777777" w:rsidR="0046231C" w:rsidRPr="002759E0" w:rsidRDefault="0046231C" w:rsidP="004623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1685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02E1D7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31C" w:rsidRPr="002759E0" w14:paraId="319470A3" w14:textId="77777777" w:rsidTr="008550FB">
        <w:trPr>
          <w:cantSplit/>
          <w:trHeight w:val="270"/>
        </w:trPr>
        <w:tc>
          <w:tcPr>
            <w:tcW w:w="6750" w:type="dxa"/>
          </w:tcPr>
          <w:p w14:paraId="47C8F0D1" w14:textId="18F7FBA3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ED32F8B" w14:textId="2D2A830D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90" w:type="dxa"/>
          </w:tcPr>
          <w:p w14:paraId="76D3C3E1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50E8D85" w14:textId="2E3B5B7E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80" w:type="dxa"/>
          </w:tcPr>
          <w:p w14:paraId="0A57E7AF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5FD92C" w14:textId="3A2941C0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D1B5A75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69FC71" w14:textId="77777777" w:rsidR="0046231C" w:rsidRPr="002759E0" w:rsidRDefault="0046231C" w:rsidP="004623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4EE6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0D8AD8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31C" w:rsidRPr="002759E0" w14:paraId="7B372FCA" w14:textId="77777777" w:rsidTr="008550FB">
        <w:trPr>
          <w:cantSplit/>
          <w:trHeight w:val="270"/>
        </w:trPr>
        <w:tc>
          <w:tcPr>
            <w:tcW w:w="6750" w:type="dxa"/>
          </w:tcPr>
          <w:p w14:paraId="26B1F3D5" w14:textId="77777777" w:rsidR="0046231C" w:rsidRPr="002759E0" w:rsidRDefault="0046231C" w:rsidP="004623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B628627" w14:textId="30EFBA6C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0" w:type="dxa"/>
          </w:tcPr>
          <w:p w14:paraId="6DC17642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1E2B7FD" w14:textId="57FDE73F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</w:tcPr>
          <w:p w14:paraId="61B9420B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2797BC" w14:textId="4226C218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8F4C4D0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F3E46" w14:textId="77777777" w:rsidR="0046231C" w:rsidRPr="002759E0" w:rsidRDefault="0046231C" w:rsidP="004623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4CDAF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38CA4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31C" w:rsidRPr="002759E0" w14:paraId="47EFB35B" w14:textId="77777777" w:rsidTr="008550FB">
        <w:trPr>
          <w:cantSplit/>
          <w:trHeight w:val="270"/>
        </w:trPr>
        <w:tc>
          <w:tcPr>
            <w:tcW w:w="6750" w:type="dxa"/>
          </w:tcPr>
          <w:p w14:paraId="0F314BC7" w14:textId="77777777" w:rsidR="0046231C" w:rsidRPr="002759E0" w:rsidRDefault="0046231C" w:rsidP="0046231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019403" w14:textId="35CBB50A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0" w:type="dxa"/>
          </w:tcPr>
          <w:p w14:paraId="6297DECD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4B42A6" w14:textId="2A4033DF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180" w:type="dxa"/>
          </w:tcPr>
          <w:p w14:paraId="1D48D4E4" w14:textId="77777777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1BE89A" w14:textId="1929FA95" w:rsidR="0046231C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5FB71125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990EF" w14:textId="77777777" w:rsidR="0046231C" w:rsidRPr="002759E0" w:rsidRDefault="0046231C" w:rsidP="004623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9E828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AC1D5F" w14:textId="77777777" w:rsidR="0046231C" w:rsidRPr="002759E0" w:rsidRDefault="0046231C" w:rsidP="0046231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0FB" w:rsidRPr="002759E0" w14:paraId="6C590B12" w14:textId="77777777" w:rsidTr="008550FB">
        <w:trPr>
          <w:cantSplit/>
          <w:trHeight w:val="270"/>
        </w:trPr>
        <w:tc>
          <w:tcPr>
            <w:tcW w:w="6750" w:type="dxa"/>
          </w:tcPr>
          <w:p w14:paraId="51C08ED6" w14:textId="5442C2D5" w:rsidR="008550FB" w:rsidRPr="002759E0" w:rsidRDefault="008550FB" w:rsidP="00216DB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133CB2" w14:textId="6F57E203" w:rsidR="008550FB" w:rsidRPr="002759E0" w:rsidRDefault="006D00C9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1B0C5B7F" w14:textId="77777777" w:rsidR="008550FB" w:rsidRPr="002759E0" w:rsidRDefault="008550FB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41EE104" w14:textId="1E719753" w:rsidR="008550FB" w:rsidRPr="002759E0" w:rsidRDefault="006D00C9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0" w:type="dxa"/>
          </w:tcPr>
          <w:p w14:paraId="6FAB3409" w14:textId="77777777" w:rsidR="008550FB" w:rsidRPr="002759E0" w:rsidRDefault="008550FB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83874" w14:textId="4FC3859C" w:rsidR="008550FB" w:rsidRPr="002759E0" w:rsidRDefault="0046231C" w:rsidP="0030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9A854B" w14:textId="77777777" w:rsidR="008550FB" w:rsidRPr="002759E0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F86F34" w14:textId="14819583" w:rsidR="008550FB" w:rsidRPr="002759E0" w:rsidRDefault="00792102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DCEF988" w14:textId="77777777" w:rsidR="008550FB" w:rsidRPr="002759E0" w:rsidRDefault="008550FB" w:rsidP="00216D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8F80" w14:textId="1F000BAD" w:rsidR="008550FB" w:rsidRPr="002759E0" w:rsidRDefault="006D00C9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790BE0" w:rsidRPr="002759E0" w14:paraId="481ED818" w14:textId="77777777" w:rsidTr="008550FB">
        <w:trPr>
          <w:cantSplit/>
          <w:trHeight w:val="270"/>
        </w:trPr>
        <w:tc>
          <w:tcPr>
            <w:tcW w:w="6750" w:type="dxa"/>
          </w:tcPr>
          <w:p w14:paraId="2F0AAF32" w14:textId="77777777" w:rsidR="00790BE0" w:rsidRPr="002759E0" w:rsidRDefault="00790BE0" w:rsidP="00790BE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1FCE750" w14:textId="7563C7A0" w:rsidR="00790BE0" w:rsidRPr="002759E0" w:rsidRDefault="00352753" w:rsidP="0035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5E429278" w14:textId="77777777" w:rsidR="00790BE0" w:rsidRPr="002759E0" w:rsidRDefault="00790BE0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AF9FE75" w14:textId="288E878F" w:rsidR="00790BE0" w:rsidRPr="002759E0" w:rsidRDefault="0046231C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A39876" w14:textId="77777777" w:rsidR="00790BE0" w:rsidRPr="002759E0" w:rsidRDefault="00790BE0" w:rsidP="0079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1CA50F" w14:textId="15B71188" w:rsidR="00790BE0" w:rsidRPr="002759E0" w:rsidRDefault="006D00C9" w:rsidP="0046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3F50126" w14:textId="77777777" w:rsidR="00790BE0" w:rsidRPr="002759E0" w:rsidRDefault="00790BE0" w:rsidP="00790BE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39DA56" w14:textId="3ADD8CDC" w:rsidR="00790BE0" w:rsidRPr="002759E0" w:rsidRDefault="00352753" w:rsidP="0035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79CC51" w14:textId="77777777" w:rsidR="00790BE0" w:rsidRPr="002759E0" w:rsidRDefault="00790BE0" w:rsidP="0079210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AA0064F" w14:textId="410CFCF0" w:rsidR="00790BE0" w:rsidRPr="002759E0" w:rsidRDefault="006D00C9" w:rsidP="00792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550FB" w:rsidRPr="002759E0" w14:paraId="361B43F2" w14:textId="77777777" w:rsidTr="008550FB">
        <w:trPr>
          <w:cantSplit/>
          <w:trHeight w:val="57"/>
        </w:trPr>
        <w:tc>
          <w:tcPr>
            <w:tcW w:w="6750" w:type="dxa"/>
          </w:tcPr>
          <w:p w14:paraId="6254F0ED" w14:textId="77777777" w:rsidR="008550FB" w:rsidRPr="002759E0" w:rsidRDefault="008550FB" w:rsidP="00ED294D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4929C7" w14:textId="77777777" w:rsidR="008550FB" w:rsidRPr="002759E0" w:rsidRDefault="008550FB" w:rsidP="00ED294D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46D4988D" w14:textId="77777777" w:rsidR="008550FB" w:rsidRPr="002759E0" w:rsidRDefault="008550FB" w:rsidP="00ED294D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64ED2A38" w14:textId="77777777" w:rsidR="008550FB" w:rsidRPr="002759E0" w:rsidRDefault="008550FB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79798DBE" w14:textId="77777777" w:rsidR="008550FB" w:rsidRPr="002759E0" w:rsidRDefault="008550FB" w:rsidP="00ED294D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FA557" w14:textId="77777777" w:rsidR="008550FB" w:rsidRPr="002759E0" w:rsidRDefault="008550FB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6FB6C30F" w14:textId="77777777" w:rsidR="008550FB" w:rsidRPr="002759E0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51660917" w14:textId="77777777" w:rsidR="008550FB" w:rsidRPr="002759E0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52778DE6" w14:textId="77777777" w:rsidR="008550FB" w:rsidRPr="002759E0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4F8B8287" w14:textId="77777777" w:rsidR="008550FB" w:rsidRPr="002759E0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550FB" w:rsidRPr="002759E0" w14:paraId="1703535F" w14:textId="77777777" w:rsidTr="008550FB">
        <w:trPr>
          <w:cantSplit/>
          <w:trHeight w:val="270"/>
        </w:trPr>
        <w:tc>
          <w:tcPr>
            <w:tcW w:w="6750" w:type="dxa"/>
          </w:tcPr>
          <w:p w14:paraId="4F0A58A8" w14:textId="77777777" w:rsidR="008550FB" w:rsidRPr="002759E0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E1CF54" w14:textId="737BA17F" w:rsidR="008550FB" w:rsidRPr="002759E0" w:rsidRDefault="006D00C9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0" w:type="dxa"/>
          </w:tcPr>
          <w:p w14:paraId="37DBCBF7" w14:textId="77777777" w:rsidR="008550FB" w:rsidRPr="002759E0" w:rsidRDefault="008550FB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62CA5B7" w14:textId="31B03FED" w:rsidR="008550FB" w:rsidRPr="002759E0" w:rsidRDefault="0046231C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9DE0EEE" w14:textId="77777777" w:rsidR="008550FB" w:rsidRPr="002759E0" w:rsidRDefault="008550FB" w:rsidP="00ED294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EFBC2B" w14:textId="75155F0A" w:rsidR="008550FB" w:rsidRPr="002759E0" w:rsidRDefault="0046231C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6129344" w14:textId="77777777" w:rsidR="008550FB" w:rsidRPr="002759E0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A862C8" w14:textId="77777777" w:rsidR="008550FB" w:rsidRPr="002759E0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E26CA5" w14:textId="77777777" w:rsidR="008550FB" w:rsidRPr="002759E0" w:rsidRDefault="008550FB" w:rsidP="00ED29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06ED58C" w14:textId="77777777" w:rsidR="008550FB" w:rsidRPr="002759E0" w:rsidRDefault="008550FB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</w:tbl>
    <w:p w14:paraId="434E4687" w14:textId="77777777" w:rsidR="002802ED" w:rsidRPr="002759E0" w:rsidRDefault="002802ED"/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2759E0" w14:paraId="4743BB1A" w14:textId="77777777" w:rsidTr="009E5EBA">
        <w:trPr>
          <w:cantSplit/>
        </w:trPr>
        <w:tc>
          <w:tcPr>
            <w:tcW w:w="6750" w:type="dxa"/>
            <w:vAlign w:val="bottom"/>
          </w:tcPr>
          <w:p w14:paraId="40B88577" w14:textId="77777777" w:rsidR="008550FB" w:rsidRPr="002759E0" w:rsidRDefault="008550FB" w:rsidP="009E5E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1E4F2D0" w14:textId="444ED538" w:rsidR="008550FB" w:rsidRPr="002759E0" w:rsidRDefault="006D00C9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550FB" w:rsidRPr="002759E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  <w:r w:rsidR="008550FB" w:rsidRPr="002759E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2759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</w:p>
        </w:tc>
      </w:tr>
      <w:tr w:rsidR="008550FB" w:rsidRPr="002759E0" w14:paraId="1DD7A48F" w14:textId="77777777" w:rsidTr="009E5EBA">
        <w:trPr>
          <w:cantSplit/>
        </w:trPr>
        <w:tc>
          <w:tcPr>
            <w:tcW w:w="6750" w:type="dxa"/>
            <w:vAlign w:val="bottom"/>
          </w:tcPr>
          <w:p w14:paraId="0C6DAE5D" w14:textId="77777777" w:rsidR="008550FB" w:rsidRPr="002759E0" w:rsidRDefault="008550FB" w:rsidP="009E5E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6C6EF10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78CE2B60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1862F7AA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27C3FCEA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24CA73C7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05C859CF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722A1CBC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9D3D86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2F4E26CE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33809B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6D996FF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828291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2759E0" w14:paraId="3497F2B4" w14:textId="77777777" w:rsidTr="009E5EBA">
        <w:trPr>
          <w:cantSplit/>
          <w:trHeight w:val="135"/>
        </w:trPr>
        <w:tc>
          <w:tcPr>
            <w:tcW w:w="6750" w:type="dxa"/>
            <w:vAlign w:val="bottom"/>
          </w:tcPr>
          <w:p w14:paraId="74D0B80B" w14:textId="77777777" w:rsidR="008550FB" w:rsidRPr="002759E0" w:rsidRDefault="008550FB" w:rsidP="009E5E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63183BF" w14:textId="77777777" w:rsidR="008550FB" w:rsidRPr="002759E0" w:rsidRDefault="008550FB" w:rsidP="009E5E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2759E0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944F9" w:rsidRPr="002759E0" w14:paraId="47417C7E" w14:textId="77777777" w:rsidTr="009E5EBA">
        <w:trPr>
          <w:cantSplit/>
          <w:trHeight w:val="135"/>
        </w:trPr>
        <w:tc>
          <w:tcPr>
            <w:tcW w:w="6750" w:type="dxa"/>
            <w:vAlign w:val="bottom"/>
          </w:tcPr>
          <w:p w14:paraId="4446C5B2" w14:textId="2C5373C9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6A1B237D" w14:textId="483CC27F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944F9" w:rsidRPr="002759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2E2D6CD8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1FB56CAB" w14:textId="1CBFE10E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C944F9" w:rsidRPr="002759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0E169991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0E010E" w14:textId="4A7344B8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C944F9" w:rsidRPr="002759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784B4475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8E3C8E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B5FDC3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D4E428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C944F9" w:rsidRPr="002759E0" w14:paraId="49A66DAD" w14:textId="77777777" w:rsidTr="009E5EBA">
        <w:trPr>
          <w:cantSplit/>
        </w:trPr>
        <w:tc>
          <w:tcPr>
            <w:tcW w:w="6750" w:type="dxa"/>
          </w:tcPr>
          <w:p w14:paraId="3651BCD3" w14:textId="24CA35D4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8C5B654" w14:textId="2D6C0F86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90" w:type="dxa"/>
          </w:tcPr>
          <w:p w14:paraId="53F09FE3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132AC8B" w14:textId="6F9A3105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180" w:type="dxa"/>
          </w:tcPr>
          <w:p w14:paraId="20122B9C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1FD4B6" w14:textId="7A1E005C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80" w:type="dxa"/>
          </w:tcPr>
          <w:p w14:paraId="0430508B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8E92E0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A585ED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0F93D0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C944F9" w:rsidRPr="002759E0" w14:paraId="2C253981" w14:textId="77777777" w:rsidTr="009E5EBA">
        <w:trPr>
          <w:cantSplit/>
        </w:trPr>
        <w:tc>
          <w:tcPr>
            <w:tcW w:w="6750" w:type="dxa"/>
          </w:tcPr>
          <w:p w14:paraId="10CA5AE5" w14:textId="1B122541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E0DBCE3" w14:textId="7471FA62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90" w:type="dxa"/>
          </w:tcPr>
          <w:p w14:paraId="3014250F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FDE8D10" w14:textId="498E8B7B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</w:tcPr>
          <w:p w14:paraId="67D665C4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0B10EF" w14:textId="78DAB991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</w:tcPr>
          <w:p w14:paraId="6E95568C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261BC3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03FF0D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5C6F44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C944F9" w:rsidRPr="002759E0" w14:paraId="46560C40" w14:textId="77777777" w:rsidTr="009E5EBA">
        <w:trPr>
          <w:cantSplit/>
        </w:trPr>
        <w:tc>
          <w:tcPr>
            <w:tcW w:w="6750" w:type="dxa"/>
          </w:tcPr>
          <w:p w14:paraId="2B1BCD60" w14:textId="11BFEF3B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64A2A89A" w14:textId="0228CE64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F2AF5C9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E23F1B1" w14:textId="47671D2A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3FBECB2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B41086" w14:textId="19F35D00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0EAD6CD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3F1C29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C2838BF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15D340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C944F9" w:rsidRPr="002759E0" w14:paraId="28DF7658" w14:textId="77777777" w:rsidTr="009E5EBA">
        <w:trPr>
          <w:cantSplit/>
        </w:trPr>
        <w:tc>
          <w:tcPr>
            <w:tcW w:w="6750" w:type="dxa"/>
          </w:tcPr>
          <w:p w14:paraId="6E20D075" w14:textId="3B89BEAC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EA1734" w14:textId="0FB63CE4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5E892C16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F6D2E1E" w14:textId="1599A7AC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8F24D8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85342E" w14:textId="2A6300A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2FAE04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33991C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858FD9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EC7F61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C944F9" w:rsidRPr="002759E0" w14:paraId="322D31A7" w14:textId="77777777" w:rsidTr="009E5EBA">
        <w:trPr>
          <w:cantSplit/>
        </w:trPr>
        <w:tc>
          <w:tcPr>
            <w:tcW w:w="6750" w:type="dxa"/>
          </w:tcPr>
          <w:p w14:paraId="1FCBDA19" w14:textId="4BB191AC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7AB989" w14:textId="155490ED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190" w:type="dxa"/>
          </w:tcPr>
          <w:p w14:paraId="012CAF6A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A52258A" w14:textId="13E106B0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2C76E32C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F5CB43" w14:textId="42B74736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0" w:type="dxa"/>
          </w:tcPr>
          <w:p w14:paraId="5B83BB58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B6F3A3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AD97CB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A52FF2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C944F9" w:rsidRPr="002759E0" w14:paraId="40CC2E54" w14:textId="77777777" w:rsidTr="009E5EBA">
        <w:trPr>
          <w:cantSplit/>
        </w:trPr>
        <w:tc>
          <w:tcPr>
            <w:tcW w:w="6750" w:type="dxa"/>
          </w:tcPr>
          <w:p w14:paraId="0AD6AC3D" w14:textId="1ED0E31C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9A4818" w14:textId="36781299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90" w:type="dxa"/>
          </w:tcPr>
          <w:p w14:paraId="01CCB9CF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600DBB2" w14:textId="3A3E8A3E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80" w:type="dxa"/>
          </w:tcPr>
          <w:p w14:paraId="09F8F690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7B3F3" w14:textId="173DFDB0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3B5F4F9D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7E07CF" w14:textId="7CF21CFB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47FE7EDE" w14:textId="77777777" w:rsidR="00C944F9" w:rsidRPr="002759E0" w:rsidRDefault="00C944F9" w:rsidP="00C944F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5EF5B" w14:textId="4A77891B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</w:tr>
      <w:tr w:rsidR="00C944F9" w:rsidRPr="002759E0" w14:paraId="087CA968" w14:textId="77777777" w:rsidTr="009E5EBA">
        <w:trPr>
          <w:cantSplit/>
          <w:trHeight w:val="57"/>
        </w:trPr>
        <w:tc>
          <w:tcPr>
            <w:tcW w:w="6750" w:type="dxa"/>
          </w:tcPr>
          <w:p w14:paraId="741A3629" w14:textId="77777777" w:rsidR="00C944F9" w:rsidRPr="002759E0" w:rsidRDefault="00C944F9" w:rsidP="00C944F9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C9CC772" w14:textId="77777777" w:rsidR="00C944F9" w:rsidRPr="002759E0" w:rsidRDefault="00C944F9" w:rsidP="00C944F9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159C2055" w14:textId="77777777" w:rsidR="00C944F9" w:rsidRPr="002759E0" w:rsidRDefault="00C944F9" w:rsidP="00C944F9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21910E09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54D428BD" w14:textId="77777777" w:rsidR="00C944F9" w:rsidRPr="002759E0" w:rsidRDefault="00C944F9" w:rsidP="00C944F9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A2BC0B6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2B8CEF18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58BD318D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6D22D326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6C0B4C57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C944F9" w:rsidRPr="002759E0" w14:paraId="4F2C7C6D" w14:textId="77777777" w:rsidTr="009E5EBA">
        <w:trPr>
          <w:cantSplit/>
          <w:trHeight w:val="270"/>
        </w:trPr>
        <w:tc>
          <w:tcPr>
            <w:tcW w:w="6750" w:type="dxa"/>
          </w:tcPr>
          <w:p w14:paraId="317BC1BD" w14:textId="1F3248BD" w:rsidR="00C944F9" w:rsidRPr="002759E0" w:rsidRDefault="00C944F9" w:rsidP="00C944F9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3C44A05" w14:textId="729372CA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190" w:type="dxa"/>
          </w:tcPr>
          <w:p w14:paraId="4C58A444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FA2A7AE" w14:textId="41F162BB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44F9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180" w:type="dxa"/>
          </w:tcPr>
          <w:p w14:paraId="1E07BC64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D31DAC" w14:textId="1E10A565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</w:tcPr>
          <w:p w14:paraId="2326250E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684E33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8CB247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A006AB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4F9" w:rsidRPr="002759E0" w14:paraId="544FF341" w14:textId="77777777" w:rsidTr="009E5EBA">
        <w:trPr>
          <w:cantSplit/>
          <w:trHeight w:val="270"/>
        </w:trPr>
        <w:tc>
          <w:tcPr>
            <w:tcW w:w="6750" w:type="dxa"/>
          </w:tcPr>
          <w:p w14:paraId="78AE50AD" w14:textId="4C3D2761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5259F4BB" w14:textId="2148B1C5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90" w:type="dxa"/>
          </w:tcPr>
          <w:p w14:paraId="600E9BBF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B79EB38" w14:textId="1EA5CB9A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F418E58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FEBF5B" w14:textId="748F7BB6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17FFC36D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F8FD5F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1CF801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633E0B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4F9" w:rsidRPr="002759E0" w14:paraId="7A57564C" w14:textId="77777777" w:rsidTr="009E5EBA">
        <w:trPr>
          <w:cantSplit/>
          <w:trHeight w:val="270"/>
        </w:trPr>
        <w:tc>
          <w:tcPr>
            <w:tcW w:w="6750" w:type="dxa"/>
          </w:tcPr>
          <w:p w14:paraId="1A33D47D" w14:textId="78452383" w:rsidR="00C944F9" w:rsidRPr="002759E0" w:rsidRDefault="00C944F9" w:rsidP="00C94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16B8B03" w14:textId="2CFF8C0F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90" w:type="dxa"/>
          </w:tcPr>
          <w:p w14:paraId="25C0D67F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1F188E5" w14:textId="6357FCD6" w:rsidR="00C944F9" w:rsidRPr="002759E0" w:rsidRDefault="006D00C9" w:rsidP="00B0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A1DB353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7553FD" w14:textId="0865B74E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23ECC5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3F35EE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04C8BF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9626B1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4F9" w:rsidRPr="002759E0" w14:paraId="5B9E5217" w14:textId="77777777" w:rsidTr="009E5EBA">
        <w:trPr>
          <w:cantSplit/>
          <w:trHeight w:val="270"/>
        </w:trPr>
        <w:tc>
          <w:tcPr>
            <w:tcW w:w="6750" w:type="dxa"/>
          </w:tcPr>
          <w:p w14:paraId="0396A783" w14:textId="4B2D3DAC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A4F07B" w14:textId="7B9598AD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90" w:type="dxa"/>
          </w:tcPr>
          <w:p w14:paraId="63AA78BF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1DE71DF7" w14:textId="1A82587F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80" w:type="dxa"/>
          </w:tcPr>
          <w:p w14:paraId="467559C2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0136D4" w14:textId="2BBEF13B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0CA12435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F6B9C8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41EDCC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4C712B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4F9" w:rsidRPr="002759E0" w14:paraId="256E925F" w14:textId="77777777" w:rsidTr="009E5EBA">
        <w:trPr>
          <w:cantSplit/>
          <w:trHeight w:val="270"/>
        </w:trPr>
        <w:tc>
          <w:tcPr>
            <w:tcW w:w="6750" w:type="dxa"/>
          </w:tcPr>
          <w:p w14:paraId="63C02388" w14:textId="0695D88E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1FF6D0" w14:textId="20E724BD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0" w:type="dxa"/>
          </w:tcPr>
          <w:p w14:paraId="2E4C84AC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88A7EAB" w14:textId="370CFCBB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80" w:type="dxa"/>
          </w:tcPr>
          <w:p w14:paraId="042A4B34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93BEA3" w14:textId="2947573A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0056E9E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1A9D3" w14:textId="461E1211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28CB208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96C775" w14:textId="224F26FD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C944F9" w:rsidRPr="002759E0" w14:paraId="44EA14AA" w14:textId="77777777" w:rsidTr="009E5EBA">
        <w:trPr>
          <w:cantSplit/>
          <w:trHeight w:val="270"/>
        </w:trPr>
        <w:tc>
          <w:tcPr>
            <w:tcW w:w="6750" w:type="dxa"/>
          </w:tcPr>
          <w:p w14:paraId="1DF20933" w14:textId="77EAA848" w:rsidR="00C944F9" w:rsidRPr="002759E0" w:rsidRDefault="00C944F9" w:rsidP="00C944F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957B654" w14:textId="658D73B2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64FA9552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7C3F5EB3" w14:textId="44EF7076" w:rsidR="00C944F9" w:rsidRPr="002759E0" w:rsidRDefault="006D00C9" w:rsidP="006D1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620F928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A033E62" w14:textId="237F2123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7D210C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69B554" w14:textId="776D5189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center" w:pos="616"/>
                <w:tab w:val="decimal" w:pos="911"/>
                <w:tab w:val="decimal" w:pos="109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180" w:type="dxa"/>
          </w:tcPr>
          <w:p w14:paraId="525E4DE7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DF7076" w14:textId="62B6636C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944F9" w:rsidRPr="002759E0" w14:paraId="438B1AE8" w14:textId="77777777" w:rsidTr="009E5EBA">
        <w:trPr>
          <w:cantSplit/>
          <w:trHeight w:val="57"/>
        </w:trPr>
        <w:tc>
          <w:tcPr>
            <w:tcW w:w="6750" w:type="dxa"/>
          </w:tcPr>
          <w:p w14:paraId="6327A7A1" w14:textId="77777777" w:rsidR="00C944F9" w:rsidRPr="002759E0" w:rsidRDefault="00C944F9" w:rsidP="00C944F9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56BE95" w14:textId="77777777" w:rsidR="00C944F9" w:rsidRPr="002759E0" w:rsidRDefault="00C944F9" w:rsidP="00C944F9">
            <w:pPr>
              <w:tabs>
                <w:tab w:val="clear" w:pos="907"/>
                <w:tab w:val="decimal" w:pos="911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90" w:type="dxa"/>
          </w:tcPr>
          <w:p w14:paraId="31DA0D9B" w14:textId="77777777" w:rsidR="00C944F9" w:rsidRPr="002759E0" w:rsidRDefault="00C944F9" w:rsidP="00C944F9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1548C4FC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23B9AA93" w14:textId="77777777" w:rsidR="00C944F9" w:rsidRPr="002759E0" w:rsidRDefault="00C944F9" w:rsidP="00C944F9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4D197A1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17B2C73E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40926180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4AB34C62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</w:tcPr>
          <w:p w14:paraId="5B86201F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C944F9" w:rsidRPr="002759E0" w14:paraId="17E9251B" w14:textId="77777777" w:rsidTr="009E5EBA">
        <w:trPr>
          <w:cantSplit/>
          <w:trHeight w:val="270"/>
        </w:trPr>
        <w:tc>
          <w:tcPr>
            <w:tcW w:w="6750" w:type="dxa"/>
          </w:tcPr>
          <w:p w14:paraId="4A94015C" w14:textId="63429032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B05006A" w14:textId="607CCB88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90" w:type="dxa"/>
          </w:tcPr>
          <w:p w14:paraId="79ED9BC0" w14:textId="77777777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2B7D0C43" w14:textId="27965E42" w:rsidR="00C944F9" w:rsidRPr="002759E0" w:rsidRDefault="006D00C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774C3563" w14:textId="77777777" w:rsidR="00C944F9" w:rsidRPr="002759E0" w:rsidRDefault="00C944F9" w:rsidP="00C944F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A90902" w14:textId="3F18454C" w:rsidR="00C944F9" w:rsidRPr="002759E0" w:rsidRDefault="00C944F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CCB56E4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FD10F0A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3AE4E6" w14:textId="77777777" w:rsidR="00C944F9" w:rsidRPr="002759E0" w:rsidRDefault="00C944F9" w:rsidP="00C944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86C258B" w14:textId="77777777" w:rsidR="00C944F9" w:rsidRPr="002759E0" w:rsidRDefault="00C944F9" w:rsidP="00C944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</w:tbl>
    <w:p w14:paraId="3A22614F" w14:textId="77777777" w:rsidR="00AF206B" w:rsidRPr="002759E0" w:rsidRDefault="00AF206B" w:rsidP="00AF206B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53FBD76F" w14:textId="77777777" w:rsidR="00AF206B" w:rsidRPr="002759E0" w:rsidRDefault="00AF206B">
      <w:pPr>
        <w:rPr>
          <w:rFonts w:asciiTheme="majorBidi" w:hAnsiTheme="majorBidi" w:cstheme="majorBidi"/>
        </w:rPr>
      </w:pPr>
    </w:p>
    <w:p w14:paraId="7F849EF4" w14:textId="77777777" w:rsidR="00AF206B" w:rsidRPr="002759E0" w:rsidRDefault="00AF206B">
      <w:pPr>
        <w:rPr>
          <w:rFonts w:asciiTheme="majorBidi" w:hAnsiTheme="majorBidi" w:cstheme="majorBidi"/>
        </w:rPr>
      </w:pPr>
    </w:p>
    <w:p w14:paraId="1DD2EA7B" w14:textId="77777777" w:rsidR="005A0862" w:rsidRPr="002759E0" w:rsidRDefault="005A0862" w:rsidP="005A08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  <w:lang w:val="en-US"/>
        </w:rPr>
        <w:sectPr w:rsidR="005A0862" w:rsidRPr="002759E0" w:rsidSect="007F410C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F7A43A1" w14:textId="77777777" w:rsidR="00EE572D" w:rsidRPr="002759E0" w:rsidRDefault="00EE572D" w:rsidP="00AA4480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 xml:space="preserve">อสังหาริมทรัพย์เพื่อการลงทุน </w:t>
      </w:r>
    </w:p>
    <w:p w14:paraId="50815440" w14:textId="77777777" w:rsidR="00184463" w:rsidRPr="002759E0" w:rsidRDefault="00184463" w:rsidP="0018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286" w:type="dxa"/>
        <w:tblInd w:w="450" w:type="dxa"/>
        <w:tblLook w:val="01E0" w:firstRow="1" w:lastRow="1" w:firstColumn="1" w:lastColumn="1" w:noHBand="0" w:noVBand="0"/>
      </w:tblPr>
      <w:tblGrid>
        <w:gridCol w:w="5542"/>
        <w:gridCol w:w="1676"/>
        <w:gridCol w:w="387"/>
        <w:gridCol w:w="1681"/>
      </w:tblGrid>
      <w:tr w:rsidR="00926649" w:rsidRPr="002759E0" w14:paraId="7F7A211E" w14:textId="77777777" w:rsidTr="00926649">
        <w:trPr>
          <w:trHeight w:val="379"/>
        </w:trPr>
        <w:tc>
          <w:tcPr>
            <w:tcW w:w="5542" w:type="dxa"/>
          </w:tcPr>
          <w:p w14:paraId="0C89F026" w14:textId="77777777" w:rsidR="00926649" w:rsidRPr="002759E0" w:rsidRDefault="00926649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44" w:type="dxa"/>
            <w:gridSpan w:val="3"/>
          </w:tcPr>
          <w:p w14:paraId="22CE8D91" w14:textId="77777777" w:rsidR="00926649" w:rsidRPr="002759E0" w:rsidRDefault="00926649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6649" w:rsidRPr="002759E0" w14:paraId="31288F92" w14:textId="77777777" w:rsidTr="00926649">
        <w:trPr>
          <w:trHeight w:val="379"/>
        </w:trPr>
        <w:tc>
          <w:tcPr>
            <w:tcW w:w="5542" w:type="dxa"/>
          </w:tcPr>
          <w:p w14:paraId="0B557F7A" w14:textId="77777777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76" w:type="dxa"/>
          </w:tcPr>
          <w:p w14:paraId="6A081D4C" w14:textId="079AC931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</w:p>
        </w:tc>
        <w:tc>
          <w:tcPr>
            <w:tcW w:w="387" w:type="dxa"/>
          </w:tcPr>
          <w:p w14:paraId="5458CC5E" w14:textId="77777777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6DA5113B" w14:textId="23414AB2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</w:rPr>
              <w:t>4</w:t>
            </w:r>
          </w:p>
        </w:tc>
      </w:tr>
      <w:tr w:rsidR="00926649" w:rsidRPr="002759E0" w14:paraId="64B6DF5D" w14:textId="77777777" w:rsidTr="003920B5">
        <w:trPr>
          <w:trHeight w:val="393"/>
        </w:trPr>
        <w:tc>
          <w:tcPr>
            <w:tcW w:w="5542" w:type="dxa"/>
          </w:tcPr>
          <w:p w14:paraId="7C189EF7" w14:textId="77777777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44" w:type="dxa"/>
            <w:gridSpan w:val="3"/>
          </w:tcPr>
          <w:p w14:paraId="515C5C48" w14:textId="727EB980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6649" w:rsidRPr="002759E0" w14:paraId="3FC84594" w14:textId="77777777" w:rsidTr="00926649">
        <w:trPr>
          <w:trHeight w:val="379"/>
        </w:trPr>
        <w:tc>
          <w:tcPr>
            <w:tcW w:w="5542" w:type="dxa"/>
          </w:tcPr>
          <w:p w14:paraId="56A3F084" w14:textId="79F03039" w:rsidR="00926649" w:rsidRPr="002759E0" w:rsidRDefault="00926649" w:rsidP="00D143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676" w:type="dxa"/>
          </w:tcPr>
          <w:p w14:paraId="6A4EC9D9" w14:textId="5961CA62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387" w:type="dxa"/>
          </w:tcPr>
          <w:p w14:paraId="6BA27820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52E74BD9" w14:textId="1373FDB4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</w:tr>
      <w:tr w:rsidR="00926649" w:rsidRPr="002759E0" w14:paraId="75A71DA6" w14:textId="77777777" w:rsidTr="00926649">
        <w:trPr>
          <w:trHeight w:val="379"/>
        </w:trPr>
        <w:tc>
          <w:tcPr>
            <w:tcW w:w="5542" w:type="dxa"/>
          </w:tcPr>
          <w:p w14:paraId="1C9ED99B" w14:textId="77777777" w:rsidR="00926649" w:rsidRPr="002759E0" w:rsidRDefault="00926649" w:rsidP="00D143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76" w:type="dxa"/>
          </w:tcPr>
          <w:p w14:paraId="150EC93B" w14:textId="2DB2521D" w:rsidR="00926649" w:rsidRPr="002759E0" w:rsidRDefault="00926649" w:rsidP="0030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29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7" w:type="dxa"/>
          </w:tcPr>
          <w:p w14:paraId="734A9F91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10D8744A" w14:textId="20751EB1" w:rsidR="00926649" w:rsidRPr="002759E0" w:rsidRDefault="00926649" w:rsidP="00D1431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6649" w:rsidRPr="002759E0" w14:paraId="6D44927B" w14:textId="77777777" w:rsidTr="00926649">
        <w:trPr>
          <w:trHeight w:val="165"/>
        </w:trPr>
        <w:tc>
          <w:tcPr>
            <w:tcW w:w="5542" w:type="dxa"/>
          </w:tcPr>
          <w:p w14:paraId="2729526E" w14:textId="510A48DE" w:rsidR="00926649" w:rsidRPr="002759E0" w:rsidRDefault="00926649" w:rsidP="00D143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676" w:type="dxa"/>
          </w:tcPr>
          <w:p w14:paraId="774C19CD" w14:textId="51094AAF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left="-29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87" w:type="dxa"/>
          </w:tcPr>
          <w:p w14:paraId="3D86D77E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7905C6B9" w14:textId="64E4FFCE" w:rsidR="00926649" w:rsidRPr="002759E0" w:rsidRDefault="00926649" w:rsidP="002418BA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6649" w:rsidRPr="002759E0" w14:paraId="26DD45DD" w14:textId="77777777" w:rsidTr="00926649">
        <w:trPr>
          <w:trHeight w:val="393"/>
        </w:trPr>
        <w:tc>
          <w:tcPr>
            <w:tcW w:w="5542" w:type="dxa"/>
          </w:tcPr>
          <w:p w14:paraId="7AB46BC5" w14:textId="18370850" w:rsidR="00926649" w:rsidRPr="002759E0" w:rsidRDefault="00926649" w:rsidP="00D14315">
            <w:pPr>
              <w:tabs>
                <w:tab w:val="clear" w:pos="374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จากการปรับปรุงมูลค่ายุติธรรม</w:t>
            </w:r>
          </w:p>
        </w:tc>
        <w:tc>
          <w:tcPr>
            <w:tcW w:w="1676" w:type="dxa"/>
          </w:tcPr>
          <w:p w14:paraId="7697704E" w14:textId="31BE1401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387" w:type="dxa"/>
          </w:tcPr>
          <w:p w14:paraId="2ABC5766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1671AFA9" w14:textId="071D7CD0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926649" w:rsidRPr="002759E0" w14:paraId="2B5733C4" w14:textId="77777777" w:rsidTr="00926649">
        <w:trPr>
          <w:trHeight w:val="379"/>
        </w:trPr>
        <w:tc>
          <w:tcPr>
            <w:tcW w:w="5542" w:type="dxa"/>
          </w:tcPr>
          <w:p w14:paraId="11CDE636" w14:textId="4A9B5ACC" w:rsidR="00926649" w:rsidRPr="002759E0" w:rsidRDefault="00926649" w:rsidP="00D143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</w:tcPr>
          <w:p w14:paraId="23055E91" w14:textId="39CB9D75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387" w:type="dxa"/>
          </w:tcPr>
          <w:p w14:paraId="200995F4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2ACA6ABD" w14:textId="20B89E6E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2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</w:tr>
    </w:tbl>
    <w:p w14:paraId="4B69AAC3" w14:textId="77777777" w:rsidR="009B118E" w:rsidRPr="002759E0" w:rsidRDefault="009B118E" w:rsidP="0073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62"/>
        <w:gridCol w:w="1638"/>
        <w:gridCol w:w="450"/>
        <w:gridCol w:w="1625"/>
      </w:tblGrid>
      <w:tr w:rsidR="00926649" w:rsidRPr="002759E0" w14:paraId="585299C2" w14:textId="77777777" w:rsidTr="00926649">
        <w:trPr>
          <w:trHeight w:val="17"/>
          <w:tblHeader/>
        </w:trPr>
        <w:tc>
          <w:tcPr>
            <w:tcW w:w="5562" w:type="dxa"/>
          </w:tcPr>
          <w:p w14:paraId="2FC8DC66" w14:textId="77777777" w:rsidR="00926649" w:rsidRPr="002759E0" w:rsidRDefault="00926649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13" w:type="dxa"/>
            <w:gridSpan w:val="3"/>
          </w:tcPr>
          <w:p w14:paraId="47BBFB90" w14:textId="77777777" w:rsidR="00926649" w:rsidRPr="002759E0" w:rsidRDefault="00926649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6649" w:rsidRPr="002759E0" w14:paraId="69CF2784" w14:textId="77777777" w:rsidTr="00926649">
        <w:trPr>
          <w:trHeight w:val="17"/>
          <w:tblHeader/>
        </w:trPr>
        <w:tc>
          <w:tcPr>
            <w:tcW w:w="5562" w:type="dxa"/>
          </w:tcPr>
          <w:p w14:paraId="73E18D9A" w14:textId="56984CB5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38" w:type="dxa"/>
          </w:tcPr>
          <w:p w14:paraId="2F023CE4" w14:textId="15BA1319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03E6B8B2" w14:textId="77777777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5" w:type="dxa"/>
          </w:tcPr>
          <w:p w14:paraId="45482B2D" w14:textId="7D2D545C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 w:hint="cs"/>
                <w:bCs/>
                <w:sz w:val="30"/>
                <w:szCs w:val="30"/>
              </w:rPr>
              <w:t>4</w:t>
            </w:r>
          </w:p>
        </w:tc>
      </w:tr>
      <w:tr w:rsidR="00926649" w:rsidRPr="002759E0" w14:paraId="5991280A" w14:textId="77777777" w:rsidTr="00527DF6">
        <w:trPr>
          <w:trHeight w:val="17"/>
          <w:tblHeader/>
        </w:trPr>
        <w:tc>
          <w:tcPr>
            <w:tcW w:w="5562" w:type="dxa"/>
          </w:tcPr>
          <w:p w14:paraId="4B2BE90A" w14:textId="77777777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13" w:type="dxa"/>
            <w:gridSpan w:val="3"/>
          </w:tcPr>
          <w:p w14:paraId="375551C1" w14:textId="0F2DFB2E" w:rsidR="00926649" w:rsidRPr="002759E0" w:rsidRDefault="00926649" w:rsidP="00C944F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26649" w:rsidRPr="002759E0" w14:paraId="1A6099E6" w14:textId="77777777" w:rsidTr="00926649">
        <w:trPr>
          <w:trHeight w:val="17"/>
          <w:tblHeader/>
        </w:trPr>
        <w:tc>
          <w:tcPr>
            <w:tcW w:w="5562" w:type="dxa"/>
          </w:tcPr>
          <w:p w14:paraId="30B9F029" w14:textId="77777777" w:rsidR="00926649" w:rsidRPr="002759E0" w:rsidRDefault="00926649" w:rsidP="00C9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638" w:type="dxa"/>
            <w:vAlign w:val="center"/>
          </w:tcPr>
          <w:p w14:paraId="683F1747" w14:textId="77777777" w:rsidR="00926649" w:rsidRPr="002759E0" w:rsidRDefault="0092664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576CFC72" w14:textId="77777777" w:rsidR="00926649" w:rsidRPr="002759E0" w:rsidRDefault="0092664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B1D92B6" w14:textId="77777777" w:rsidR="00926649" w:rsidRPr="002759E0" w:rsidRDefault="00926649" w:rsidP="00C94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49" w:rsidRPr="002759E0" w14:paraId="7CCF3D06" w14:textId="77777777" w:rsidTr="00926649">
        <w:trPr>
          <w:trHeight w:val="17"/>
        </w:trPr>
        <w:tc>
          <w:tcPr>
            <w:tcW w:w="5562" w:type="dxa"/>
          </w:tcPr>
          <w:p w14:paraId="06FCD1F1" w14:textId="77777777" w:rsidR="00926649" w:rsidRPr="002759E0" w:rsidRDefault="00926649" w:rsidP="00D143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38" w:type="dxa"/>
          </w:tcPr>
          <w:p w14:paraId="2C0EC5AC" w14:textId="1E137AE8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450" w:type="dxa"/>
          </w:tcPr>
          <w:p w14:paraId="4DC21706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29FA1C38" w14:textId="05FFBD89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26649" w:rsidRPr="002759E0" w14:paraId="0682C424" w14:textId="77777777" w:rsidTr="00926649">
        <w:trPr>
          <w:trHeight w:val="17"/>
        </w:trPr>
        <w:tc>
          <w:tcPr>
            <w:tcW w:w="5562" w:type="dxa"/>
          </w:tcPr>
          <w:p w14:paraId="0AE0237A" w14:textId="5402B1FD" w:rsidR="00926649" w:rsidRPr="002759E0" w:rsidRDefault="00926649" w:rsidP="00D14315">
            <w:pPr>
              <w:tabs>
                <w:tab w:val="clear" w:pos="3742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638" w:type="dxa"/>
          </w:tcPr>
          <w:p w14:paraId="53BDAA07" w14:textId="6D810812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450" w:type="dxa"/>
          </w:tcPr>
          <w:p w14:paraId="2E30BCEA" w14:textId="77777777" w:rsidR="00926649" w:rsidRPr="002759E0" w:rsidRDefault="00926649" w:rsidP="00D1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1ECC25D7" w14:textId="6A47026E" w:rsidR="00926649" w:rsidRPr="002759E0" w:rsidRDefault="00926649" w:rsidP="00D14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</w:tbl>
    <w:p w14:paraId="6EA99C41" w14:textId="77777777" w:rsidR="00972DB7" w:rsidRPr="002759E0" w:rsidRDefault="00972DB7" w:rsidP="00B4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4EAB" w14:textId="4ACAEAEE" w:rsidR="00CF4B6C" w:rsidRPr="002759E0" w:rsidRDefault="00B45B85" w:rsidP="00B4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</w:pP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</w:t>
      </w:r>
      <w:r w:rsidR="00072BE3" w:rsidRPr="002759E0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ประกอบด้วย</w:t>
      </w:r>
      <w:r w:rsidR="00745889" w:rsidRPr="002759E0">
        <w:rPr>
          <w:rFonts w:asciiTheme="majorBidi" w:hAnsiTheme="majorBidi" w:cstheme="majorBidi"/>
          <w:spacing w:val="-4"/>
          <w:sz w:val="30"/>
          <w:szCs w:val="30"/>
          <w:cs/>
        </w:rPr>
        <w:t>ที่ดิน</w:t>
      </w:r>
      <w:r w:rsidR="00CE1515" w:rsidRPr="002759E0">
        <w:rPr>
          <w:rFonts w:asciiTheme="majorBidi" w:hAnsiTheme="majorBidi" w:cstheme="majorBidi"/>
          <w:spacing w:val="-4"/>
          <w:sz w:val="30"/>
          <w:szCs w:val="30"/>
          <w:cs/>
        </w:rPr>
        <w:t>และสิ่งปลูกสร้าง</w:t>
      </w:r>
      <w:r w:rsidR="00745889" w:rsidRPr="002759E0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CF20BC" w:rsidRPr="002759E0">
        <w:rPr>
          <w:rFonts w:asciiTheme="majorBidi" w:hAnsiTheme="majorBidi" w:cstheme="majorBidi"/>
          <w:spacing w:val="-4"/>
          <w:sz w:val="30"/>
          <w:szCs w:val="30"/>
          <w:cs/>
        </w:rPr>
        <w:t>ถือครองไว้โดยที่ปัจจุบัน</w:t>
      </w:r>
      <w:r w:rsidR="00CE1515" w:rsidRPr="002759E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F20BC" w:rsidRPr="002759E0">
        <w:rPr>
          <w:rFonts w:asciiTheme="majorBidi" w:hAnsiTheme="majorBidi" w:cstheme="majorBidi"/>
          <w:spacing w:val="-4"/>
          <w:sz w:val="30"/>
          <w:szCs w:val="30"/>
          <w:cs/>
        </w:rPr>
        <w:t>ยังไม่</w:t>
      </w:r>
      <w:r w:rsidR="00745889" w:rsidRPr="002759E0">
        <w:rPr>
          <w:rFonts w:asciiTheme="majorBidi" w:hAnsiTheme="majorBidi" w:cstheme="majorBidi"/>
          <w:spacing w:val="-4"/>
          <w:sz w:val="30"/>
          <w:szCs w:val="30"/>
          <w:cs/>
        </w:rPr>
        <w:t>ได้ระบุวัตถุประสงค์ของการใช้ในอนาค</w:t>
      </w:r>
      <w:r w:rsidR="00080264" w:rsidRPr="002759E0">
        <w:rPr>
          <w:rFonts w:asciiTheme="majorBidi" w:hAnsiTheme="majorBidi" w:cstheme="majorBidi"/>
          <w:spacing w:val="-4"/>
          <w:sz w:val="30"/>
          <w:szCs w:val="30"/>
          <w:cs/>
        </w:rPr>
        <w:t>ต</w:t>
      </w:r>
      <w:r w:rsidR="00736BE7" w:rsidRPr="002759E0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="00F41995"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421</w:t>
      </w:r>
      <w:r w:rsidR="00F41995"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41995" w:rsidRPr="002759E0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D294D"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D294D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D00C9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="00ED294D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D00C9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394</w:t>
      </w:r>
      <w:r w:rsidR="00ED294D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D294D" w:rsidRPr="002759E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  <w:r w:rsidR="00745889"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36BE7" w:rsidRPr="002759E0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สินทรัพย์สิทธิการใช้ตามสัญญาเช่า</w:t>
      </w:r>
      <w:r w:rsidR="003163B5" w:rsidRPr="002759E0">
        <w:rPr>
          <w:rFonts w:asciiTheme="majorBidi" w:hAnsiTheme="majorBidi" w:cstheme="majorBidi"/>
          <w:spacing w:val="-4"/>
          <w:sz w:val="30"/>
          <w:szCs w:val="30"/>
          <w:cs/>
        </w:rPr>
        <w:t>หลัก</w:t>
      </w:r>
      <w:r w:rsidR="00736BE7"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58</w:t>
      </w:r>
      <w:r w:rsidR="00736BE7"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6BE7" w:rsidRPr="002759E0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5F3720"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F3720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D00C9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="005F3720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D91A1D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>84</w:t>
      </w:r>
      <w:r w:rsidR="00D91A1D" w:rsidRPr="002759E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91A1D" w:rsidRPr="002759E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5F3720" w:rsidRPr="002759E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="00CE1515" w:rsidRPr="002759E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CE1515" w:rsidRPr="002759E0">
        <w:rPr>
          <w:rFonts w:asciiTheme="majorBidi" w:hAnsiTheme="majorBidi" w:cstheme="majorBidi"/>
          <w:spacing w:val="-4"/>
          <w:sz w:val="30"/>
          <w:szCs w:val="30"/>
          <w:cs/>
        </w:rPr>
        <w:t>และไม่มีอสังหาริมทรัพย์เพื่อค้าให้เช่าแก่บุคคลที่สาม</w:t>
      </w:r>
    </w:p>
    <w:p w14:paraId="5058D9BE" w14:textId="77777777" w:rsidR="00972DB7" w:rsidRPr="002759E0" w:rsidRDefault="00972DB7" w:rsidP="0045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0FA83" w14:textId="4E0DA204" w:rsidR="00972DB7" w:rsidRPr="002759E0" w:rsidRDefault="00376D51" w:rsidP="00AA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="00121214" w:rsidRPr="002759E0">
        <w:rPr>
          <w:rFonts w:asciiTheme="majorBidi" w:hAnsiTheme="majorBidi" w:cstheme="majorBidi"/>
          <w:sz w:val="30"/>
          <w:szCs w:val="30"/>
          <w:cs/>
        </w:rPr>
        <w:t>2564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13A91" w:rsidRPr="002759E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2759E0">
        <w:rPr>
          <w:rFonts w:asciiTheme="majorBidi" w:hAnsiTheme="majorBidi" w:cstheme="majorBidi"/>
          <w:sz w:val="30"/>
          <w:szCs w:val="30"/>
          <w:cs/>
        </w:rPr>
        <w:t>ได้ขายอสังหาริมทรัพย์เพื่อการลงทุนแห่งหนึ่งซึ่งเป็นที่ดินพร้อมสิ่งปลูกสร้างให้แก่</w:t>
      </w:r>
      <w:r w:rsidR="00CD4DCA" w:rsidRPr="002759E0">
        <w:rPr>
          <w:rFonts w:asciiTheme="majorBidi" w:hAnsiTheme="majorBidi" w:cstheme="majorBidi" w:hint="cs"/>
          <w:sz w:val="30"/>
          <w:szCs w:val="30"/>
          <w:cs/>
        </w:rPr>
        <w:t>บริษัทที่ไม่เกี่ยวข้อง</w:t>
      </w:r>
      <w:r w:rsidR="00206C9A" w:rsidRPr="002759E0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CD4DCA" w:rsidRPr="002759E0">
        <w:rPr>
          <w:rFonts w:asciiTheme="majorBidi" w:hAnsiTheme="majorBidi" w:cstheme="majorBidi" w:hint="cs"/>
          <w:sz w:val="30"/>
          <w:szCs w:val="30"/>
          <w:cs/>
        </w:rPr>
        <w:t>แห่งหนึ่งเป็นจำนวนเงิน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="00121214" w:rsidRPr="002759E0">
        <w:rPr>
          <w:rFonts w:asciiTheme="majorBidi" w:hAnsiTheme="majorBidi" w:cstheme="majorBidi"/>
          <w:sz w:val="30"/>
          <w:szCs w:val="30"/>
          <w:cs/>
        </w:rPr>
        <w:t>24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sz w:val="30"/>
          <w:szCs w:val="30"/>
        </w:rPr>
        <w:t> (</w:t>
      </w:r>
      <w:r w:rsidRPr="002759E0">
        <w:rPr>
          <w:rFonts w:asciiTheme="majorBidi" w:hAnsiTheme="majorBidi" w:cstheme="majorBidi"/>
          <w:sz w:val="30"/>
          <w:szCs w:val="30"/>
          <w:cs/>
        </w:rPr>
        <w:t>สุทธิจากค่าใช้จ่ายในการขายจำนวน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="00121214" w:rsidRPr="002759E0">
        <w:rPr>
          <w:rFonts w:asciiTheme="majorBidi" w:hAnsiTheme="majorBidi" w:cstheme="majorBidi"/>
          <w:sz w:val="30"/>
          <w:szCs w:val="30"/>
          <w:cs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="00EB155A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โดยมีวัตถุประสงค์ของการทำรายการเพื่อเสริมสภาพคล่องและใช้เป็นเงินทุนหมุนเวียนในงานโครงการต่างๆ ในสถานการณ์</w:t>
      </w:r>
      <w:r w:rsidR="00A42E5A" w:rsidRPr="002759E0">
        <w:rPr>
          <w:rFonts w:asciiTheme="majorBidi" w:hAnsiTheme="majorBidi" w:cstheme="majorBidi"/>
          <w:sz w:val="30"/>
          <w:szCs w:val="30"/>
          <w:cs/>
        </w:rPr>
        <w:t>การแพร่ระบาดของโรคติดเชื้อไวรัสโคโรนา</w:t>
      </w:r>
      <w:r w:rsidR="00C9111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2019</w:t>
      </w:r>
      <w:r w:rsidR="00A42E5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13A91" w:rsidRPr="002759E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มีขาดทุนจากการขายอสังหาริมทรัพย์เพื่อการลงทุนดังกล่าวเป็นจำนวนเงิน </w:t>
      </w:r>
      <w:r w:rsidR="00121214" w:rsidRPr="002759E0">
        <w:rPr>
          <w:rFonts w:asciiTheme="majorBidi" w:hAnsiTheme="majorBidi" w:cstheme="majorBidi"/>
          <w:sz w:val="30"/>
          <w:szCs w:val="30"/>
          <w:cs/>
        </w:rPr>
        <w:t>4</w:t>
      </w:r>
      <w:r w:rsidRPr="002759E0">
        <w:rPr>
          <w:rFonts w:asciiTheme="majorBidi" w:hAnsiTheme="majorBidi" w:cstheme="majorBidi"/>
          <w:sz w:val="30"/>
          <w:szCs w:val="30"/>
        </w:rPr>
        <w:t> 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 ซึ่งรับรู้ในงบกำไรขาดทุนทั้งจำนวน</w:t>
      </w:r>
      <w:r w:rsidR="00972DB7" w:rsidRPr="002759E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0D70D9" w14:textId="46537495" w:rsidR="00187FC5" w:rsidRPr="002759E0" w:rsidRDefault="009B118E" w:rsidP="00AA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/คิดลดกระแสเงินสดโดยใช้อัตราคิดลดที่ปรับค่าความเสี่ยง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187FC5" w:rsidRPr="002759E0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777548" w:rsidRPr="002759E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187FC5" w:rsidRPr="002759E0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</w:p>
    <w:p w14:paraId="56AEE9BB" w14:textId="77777777" w:rsidR="00A35A85" w:rsidRPr="002759E0" w:rsidRDefault="00A35A85" w:rsidP="0088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9" w:type="dxa"/>
        <w:tblInd w:w="450" w:type="dxa"/>
        <w:tblLook w:val="04A0" w:firstRow="1" w:lastRow="0" w:firstColumn="1" w:lastColumn="0" w:noHBand="0" w:noVBand="1"/>
      </w:tblPr>
      <w:tblGrid>
        <w:gridCol w:w="4320"/>
        <w:gridCol w:w="2430"/>
        <w:gridCol w:w="2809"/>
      </w:tblGrid>
      <w:tr w:rsidR="00355274" w:rsidRPr="002759E0" w14:paraId="5BE7BC34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F498DEB" w14:textId="77777777" w:rsidR="0088784C" w:rsidRPr="002759E0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เทคนิคการประเมินมูลค่า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3D621D4" w14:textId="77777777" w:rsidR="0088784C" w:rsidRPr="002759E0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ข้อมูลที่ไม่สามารถสังเกตได้         </w:t>
            </w:r>
            <w:r w:rsidR="00B22479"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</w: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ที่มีนัยสำคัญ</w:t>
            </w:r>
          </w:p>
        </w:tc>
        <w:tc>
          <w:tcPr>
            <w:tcW w:w="2809" w:type="dxa"/>
            <w:shd w:val="clear" w:color="auto" w:fill="auto"/>
            <w:vAlign w:val="bottom"/>
          </w:tcPr>
          <w:p w14:paraId="18DC7100" w14:textId="77777777" w:rsidR="0088784C" w:rsidRPr="002759E0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B570F" w:rsidRPr="002759E0" w14:paraId="29699445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42C015D" w14:textId="77777777" w:rsidR="004B570F" w:rsidRPr="002759E0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73D2AE6" w14:textId="77777777" w:rsidR="004B570F" w:rsidRPr="002759E0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0A3726D" w14:textId="77777777" w:rsidR="004B570F" w:rsidRPr="002759E0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</w:tr>
      <w:tr w:rsidR="000531CE" w:rsidRPr="002759E0" w14:paraId="78DB1CCB" w14:textId="77777777" w:rsidTr="006B7F9C">
        <w:tc>
          <w:tcPr>
            <w:tcW w:w="9559" w:type="dxa"/>
            <w:gridSpan w:val="3"/>
            <w:shd w:val="clear" w:color="auto" w:fill="auto"/>
            <w:vAlign w:val="bottom"/>
          </w:tcPr>
          <w:p w14:paraId="5269D848" w14:textId="77777777" w:rsidR="004B74D2" w:rsidRPr="002759E0" w:rsidRDefault="000531CE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ที่ดินที่ถือครองไว้โดยที่ปัจจุบันยังไม่ได้</w:t>
            </w:r>
          </w:p>
          <w:p w14:paraId="419B2B5B" w14:textId="77777777" w:rsidR="000531CE" w:rsidRPr="002759E0" w:rsidRDefault="004B74D2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</w:t>
            </w:r>
            <w:r w:rsidR="000531CE"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ระบุวัตถุประสงค์ของการใช้ในอนาคต</w:t>
            </w:r>
          </w:p>
        </w:tc>
      </w:tr>
      <w:tr w:rsidR="000531CE" w:rsidRPr="002759E0" w14:paraId="1F468BD5" w14:textId="77777777" w:rsidTr="003163B5">
        <w:tc>
          <w:tcPr>
            <w:tcW w:w="4320" w:type="dxa"/>
            <w:shd w:val="clear" w:color="auto" w:fill="auto"/>
          </w:tcPr>
          <w:p w14:paraId="08EC96AE" w14:textId="77777777" w:rsidR="000531CE" w:rsidRPr="002759E0" w:rsidRDefault="005C6B52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การเปรียบเทียบราคาตลาด</w:t>
            </w:r>
            <w:r w:rsidR="000531CE" w:rsidRPr="002759E0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</w:t>
            </w:r>
            <w:r w:rsidR="000531CE"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430" w:type="dxa"/>
            <w:shd w:val="clear" w:color="auto" w:fill="auto"/>
          </w:tcPr>
          <w:p w14:paraId="775D394B" w14:textId="77777777" w:rsidR="000531CE" w:rsidRPr="002759E0" w:rsidRDefault="000531CE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ราคาขายที่ดินบริเวณใกล้เคียง</w:t>
            </w:r>
          </w:p>
        </w:tc>
        <w:tc>
          <w:tcPr>
            <w:tcW w:w="2809" w:type="dxa"/>
            <w:shd w:val="clear" w:color="auto" w:fill="auto"/>
          </w:tcPr>
          <w:p w14:paraId="4E6BF944" w14:textId="77777777" w:rsidR="000531CE" w:rsidRPr="002759E0" w:rsidRDefault="000531CE" w:rsidP="00053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หากราคาขายที่ดินบริเวณใกล้เคียงสูงขึ้น (ลดลง)</w:t>
            </w:r>
          </w:p>
        </w:tc>
      </w:tr>
      <w:tr w:rsidR="00972DB7" w:rsidRPr="002759E0" w14:paraId="5453830E" w14:textId="77777777" w:rsidTr="00554DA1">
        <w:trPr>
          <w:trHeight w:val="252"/>
        </w:trPr>
        <w:tc>
          <w:tcPr>
            <w:tcW w:w="4320" w:type="dxa"/>
            <w:shd w:val="clear" w:color="auto" w:fill="auto"/>
            <w:vAlign w:val="bottom"/>
          </w:tcPr>
          <w:p w14:paraId="3762E54F" w14:textId="77777777" w:rsidR="00972DB7" w:rsidRPr="002759E0" w:rsidRDefault="00972DB7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803E3B6" w14:textId="77777777" w:rsidR="00972DB7" w:rsidRPr="002759E0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7843990D" w14:textId="77777777" w:rsidR="00972DB7" w:rsidRPr="002759E0" w:rsidRDefault="00972DB7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0531CE" w:rsidRPr="002759E0" w14:paraId="2BDB93F7" w14:textId="77777777" w:rsidTr="003163B5">
        <w:tc>
          <w:tcPr>
            <w:tcW w:w="4320" w:type="dxa"/>
            <w:shd w:val="clear" w:color="auto" w:fill="auto"/>
            <w:vAlign w:val="bottom"/>
          </w:tcPr>
          <w:p w14:paraId="6290431B" w14:textId="77777777" w:rsidR="000531CE" w:rsidRPr="002759E0" w:rsidRDefault="000531CE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อสังหาริมทรัพย์เพื่อค้า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36B403E" w14:textId="77777777" w:rsidR="000531CE" w:rsidRPr="002759E0" w:rsidRDefault="000531CE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48C77C5" w14:textId="77777777" w:rsidR="000531CE" w:rsidRPr="002759E0" w:rsidRDefault="000531CE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355274" w:rsidRPr="002759E0" w14:paraId="08A7C893" w14:textId="77777777" w:rsidTr="003163B5">
        <w:tc>
          <w:tcPr>
            <w:tcW w:w="4320" w:type="dxa"/>
            <w:shd w:val="clear" w:color="auto" w:fill="auto"/>
          </w:tcPr>
          <w:p w14:paraId="21C82494" w14:textId="77777777" w:rsidR="00040DC2" w:rsidRPr="002759E0" w:rsidRDefault="00040DC2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การคิดลดกระแสเงินสด</w:t>
            </w: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</w:t>
            </w:r>
            <w:r w:rsidRPr="002759E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430" w:type="dxa"/>
            <w:shd w:val="clear" w:color="auto" w:fill="auto"/>
          </w:tcPr>
          <w:p w14:paraId="162FFDF0" w14:textId="7F87B99D" w:rsidR="00040DC2" w:rsidRPr="002759E0" w:rsidRDefault="00040DC2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อัตราการเพิ่มขึ้นของค่าเช่าในตลาดที่ประมาณการไว้ร้อยละ</w:t>
            </w:r>
            <w:r w:rsidRPr="002759E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3448BF" w:rsidRPr="002759E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="006D00C9" w:rsidRPr="002759E0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ต่อการเช่า </w:t>
            </w:r>
            <w:r w:rsidR="006D00C9" w:rsidRPr="002759E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3448BF" w:rsidRPr="002759E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="006D00C9" w:rsidRPr="002759E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2759E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  <w:p w14:paraId="4A2D8E31" w14:textId="699106C9" w:rsidR="00040DC2" w:rsidRPr="002759E0" w:rsidRDefault="00040DC2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อัตราการครอบครอง</w:t>
            </w:r>
            <w:r w:rsidRPr="002759E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21731" w:rsidRPr="002759E0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ร้อยละ </w:t>
            </w:r>
            <w:r w:rsidR="006D00C9" w:rsidRPr="002759E0"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  <w:p w14:paraId="50B4DBDF" w14:textId="585E63D0" w:rsidR="00040DC2" w:rsidRPr="002759E0" w:rsidRDefault="00040DC2" w:rsidP="00FC7B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อัตราคิดลดในการประเมิน</w:t>
            </w:r>
            <w:r w:rsidR="00387A29"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ร้อยละ </w:t>
            </w:r>
            <w:r w:rsidR="006D00C9" w:rsidRPr="002759E0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88500F"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3812A1" w:rsidRPr="002759E0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="004A132A" w:rsidRPr="002759E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D00C9" w:rsidRPr="002759E0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256</w:t>
            </w:r>
            <w:r w:rsidR="00221432" w:rsidRPr="002759E0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4</w:t>
            </w:r>
            <w:r w:rsidR="004A132A" w:rsidRPr="002759E0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: </w:t>
            </w:r>
            <w:r w:rsidR="004A132A" w:rsidRPr="002759E0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ร้อยละ </w:t>
            </w:r>
            <w:r w:rsidR="006D00C9" w:rsidRPr="002759E0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9</w:t>
            </w:r>
            <w:r w:rsidR="004A132A" w:rsidRPr="002759E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09" w:type="dxa"/>
            <w:shd w:val="clear" w:color="auto" w:fill="auto"/>
          </w:tcPr>
          <w:p w14:paraId="4563CD55" w14:textId="77777777" w:rsidR="00040DC2" w:rsidRPr="002759E0" w:rsidRDefault="00040DC2" w:rsidP="003552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0C90F1F" w14:textId="77777777" w:rsidR="00C20818" w:rsidRPr="002759E0" w:rsidRDefault="00C20818" w:rsidP="00FC7B2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5C55D88C" w14:textId="77777777" w:rsidR="00C20818" w:rsidRPr="002759E0" w:rsidRDefault="00C20818" w:rsidP="00FC7B2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อัตราการครอบครองเพิ่มขึ้น (ลดลง) </w:t>
            </w:r>
          </w:p>
          <w:p w14:paraId="64616D37" w14:textId="77777777" w:rsidR="00040DC2" w:rsidRPr="002759E0" w:rsidRDefault="00C20818" w:rsidP="00FC7B2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759E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อัตราคิดลดต่ำลง (สูงขึ้น)</w:t>
            </w:r>
          </w:p>
        </w:tc>
      </w:tr>
    </w:tbl>
    <w:p w14:paraId="27C670F7" w14:textId="77777777" w:rsidR="000531CE" w:rsidRPr="002759E0" w:rsidRDefault="000531CE" w:rsidP="006B3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2E88B1A" w14:textId="77777777" w:rsidR="003163B5" w:rsidRPr="002759E0" w:rsidRDefault="003163B5" w:rsidP="006B3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Theme="majorBidi" w:hAnsiTheme="majorBidi" w:cstheme="majorBidi"/>
          <w:b/>
          <w:bCs/>
          <w:sz w:val="30"/>
          <w:szCs w:val="30"/>
        </w:rPr>
        <w:sectPr w:rsidR="003163B5" w:rsidRPr="002759E0" w:rsidSect="007F410C">
          <w:headerReference w:type="even" r:id="rId21"/>
          <w:footerReference w:type="default" r:id="rId22"/>
          <w:headerReference w:type="first" r:id="rId23"/>
          <w:pgSz w:w="11909" w:h="16834" w:code="9"/>
          <w:pgMar w:top="1152" w:right="1152" w:bottom="576" w:left="1152" w:header="720" w:footer="720" w:gutter="0"/>
          <w:cols w:space="720"/>
          <w:docGrid w:linePitch="245"/>
        </w:sectPr>
      </w:pPr>
    </w:p>
    <w:p w14:paraId="2A908265" w14:textId="77777777" w:rsidR="00D15082" w:rsidRPr="002759E0" w:rsidRDefault="00D15082" w:rsidP="00D15082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bookmarkStart w:id="6" w:name="_Hlk64283184"/>
      <w:r w:rsidRPr="002759E0">
        <w:rPr>
          <w:rFonts w:asciiTheme="majorBidi" w:hAnsiTheme="majorBidi" w:cstheme="majorBidi"/>
          <w:b/>
          <w:bCs/>
          <w:cs/>
        </w:rPr>
        <w:t xml:space="preserve">ที่ดิน อาคารและอุปกรณ์ </w:t>
      </w:r>
    </w:p>
    <w:p w14:paraId="04E7327D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Theme="majorBidi" w:hAnsiTheme="majorBidi" w:cstheme="majorBidi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65"/>
        <w:gridCol w:w="1170"/>
        <w:gridCol w:w="270"/>
        <w:gridCol w:w="1355"/>
        <w:gridCol w:w="253"/>
        <w:gridCol w:w="1207"/>
        <w:gridCol w:w="260"/>
        <w:gridCol w:w="1064"/>
        <w:gridCol w:w="236"/>
        <w:gridCol w:w="1168"/>
        <w:gridCol w:w="247"/>
        <w:gridCol w:w="1145"/>
      </w:tblGrid>
      <w:tr w:rsidR="00D15082" w:rsidRPr="002759E0" w14:paraId="314AA14F" w14:textId="77777777" w:rsidTr="00FC32AE">
        <w:tc>
          <w:tcPr>
            <w:tcW w:w="4410" w:type="dxa"/>
            <w:shd w:val="clear" w:color="auto" w:fill="auto"/>
          </w:tcPr>
          <w:p w14:paraId="3488981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773E6F8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5082" w:rsidRPr="002759E0" w14:paraId="1D4BA143" w14:textId="77777777" w:rsidTr="00FC32AE">
        <w:trPr>
          <w:trHeight w:val="110"/>
        </w:trPr>
        <w:tc>
          <w:tcPr>
            <w:tcW w:w="4410" w:type="dxa"/>
            <w:shd w:val="clear" w:color="auto" w:fill="auto"/>
          </w:tcPr>
          <w:p w14:paraId="171B1DF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8F3B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D8A26F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5C51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68059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1AC1939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3" w:type="dxa"/>
            <w:shd w:val="clear" w:color="auto" w:fill="auto"/>
          </w:tcPr>
          <w:p w14:paraId="22507AB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481BF7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009AF6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DDFE9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7C53E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AAB859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5130759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B1C71E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5082" w:rsidRPr="002759E0" w14:paraId="599554CC" w14:textId="77777777" w:rsidTr="00FC32AE">
        <w:trPr>
          <w:trHeight w:val="119"/>
        </w:trPr>
        <w:tc>
          <w:tcPr>
            <w:tcW w:w="4410" w:type="dxa"/>
            <w:shd w:val="clear" w:color="auto" w:fill="auto"/>
          </w:tcPr>
          <w:p w14:paraId="79764D1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896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F20F5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4DAE5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63FE842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6204A25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3" w:type="dxa"/>
            <w:shd w:val="clear" w:color="auto" w:fill="auto"/>
          </w:tcPr>
          <w:p w14:paraId="0FC94AF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84D407E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60" w:type="dxa"/>
          </w:tcPr>
          <w:p w14:paraId="06AFF1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6BF39F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EB19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8EA11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47" w:type="dxa"/>
            <w:shd w:val="clear" w:color="auto" w:fill="auto"/>
          </w:tcPr>
          <w:p w14:paraId="37C645D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C72578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5082" w:rsidRPr="002759E0" w14:paraId="17BB45EA" w14:textId="77777777" w:rsidTr="00FC32AE">
        <w:tc>
          <w:tcPr>
            <w:tcW w:w="4410" w:type="dxa"/>
            <w:shd w:val="clear" w:color="auto" w:fill="auto"/>
          </w:tcPr>
          <w:p w14:paraId="50E3062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EE8AC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</w:tcPr>
          <w:p w14:paraId="29E0C94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977F5E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61FDFE4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811E946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3" w:type="dxa"/>
            <w:shd w:val="clear" w:color="auto" w:fill="auto"/>
          </w:tcPr>
          <w:p w14:paraId="122F14B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339CA94" w14:textId="77777777" w:rsidR="00D15082" w:rsidRPr="002759E0" w:rsidRDefault="00D15082" w:rsidP="00FC32AE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60" w:type="dxa"/>
          </w:tcPr>
          <w:p w14:paraId="4B1D686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23B33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422485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23D606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  <w:shd w:val="clear" w:color="auto" w:fill="auto"/>
          </w:tcPr>
          <w:p w14:paraId="67A76D5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1D1A5F0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15082" w:rsidRPr="002759E0" w14:paraId="555B25C0" w14:textId="77777777" w:rsidTr="00FC32AE">
        <w:tc>
          <w:tcPr>
            <w:tcW w:w="4410" w:type="dxa"/>
            <w:shd w:val="clear" w:color="auto" w:fill="auto"/>
          </w:tcPr>
          <w:p w14:paraId="0675DD5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72B99A2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2759E0" w14:paraId="352AE43B" w14:textId="77777777" w:rsidTr="00FC32AE">
        <w:tc>
          <w:tcPr>
            <w:tcW w:w="4410" w:type="dxa"/>
            <w:shd w:val="clear" w:color="auto" w:fill="auto"/>
          </w:tcPr>
          <w:p w14:paraId="24C42C7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/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A926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5FFEDC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5111F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2B903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496DF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D0D907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C6B6A2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</w:tcPr>
          <w:p w14:paraId="6FD5882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DD6375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15A40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F41720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7CC09B8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41BAF9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15082" w:rsidRPr="002759E0" w14:paraId="224DD35D" w14:textId="77777777" w:rsidTr="00FC32AE">
        <w:tc>
          <w:tcPr>
            <w:tcW w:w="4410" w:type="dxa"/>
            <w:shd w:val="clear" w:color="auto" w:fill="auto"/>
          </w:tcPr>
          <w:p w14:paraId="498278C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F95B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65" w:type="dxa"/>
            <w:shd w:val="clear" w:color="auto" w:fill="auto"/>
          </w:tcPr>
          <w:p w14:paraId="46FECB1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234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1,233</w:t>
            </w:r>
          </w:p>
        </w:tc>
        <w:tc>
          <w:tcPr>
            <w:tcW w:w="270" w:type="dxa"/>
            <w:shd w:val="clear" w:color="auto" w:fill="auto"/>
          </w:tcPr>
          <w:p w14:paraId="3055C8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5EF196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253" w:type="dxa"/>
            <w:shd w:val="clear" w:color="auto" w:fill="auto"/>
          </w:tcPr>
          <w:p w14:paraId="20AF924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A8BE7F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260" w:type="dxa"/>
          </w:tcPr>
          <w:p w14:paraId="344FBD3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21A947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00BE568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0A1CA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47" w:type="dxa"/>
            <w:shd w:val="clear" w:color="auto" w:fill="auto"/>
          </w:tcPr>
          <w:p w14:paraId="1BF9576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79B0CF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2,752</w:t>
            </w:r>
          </w:p>
        </w:tc>
      </w:tr>
      <w:tr w:rsidR="00D15082" w:rsidRPr="002759E0" w14:paraId="738614D3" w14:textId="77777777" w:rsidTr="00FC32AE">
        <w:tc>
          <w:tcPr>
            <w:tcW w:w="4410" w:type="dxa"/>
            <w:shd w:val="clear" w:color="auto" w:fill="auto"/>
          </w:tcPr>
          <w:p w14:paraId="1EB24E3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97017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C353EB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2A1A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F07AF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0A9C31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53" w:type="dxa"/>
            <w:shd w:val="clear" w:color="auto" w:fill="auto"/>
          </w:tcPr>
          <w:p w14:paraId="7BAD810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A3C9EB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60" w:type="dxa"/>
          </w:tcPr>
          <w:p w14:paraId="12A0FDE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538C48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DD871C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392512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7F40789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76046B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D15082" w:rsidRPr="002759E0" w14:paraId="60E8F805" w14:textId="77777777" w:rsidTr="00FC32AE">
        <w:tc>
          <w:tcPr>
            <w:tcW w:w="4410" w:type="dxa"/>
            <w:shd w:val="clear" w:color="auto" w:fill="auto"/>
          </w:tcPr>
          <w:p w14:paraId="79D9D8E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35626E9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65" w:type="dxa"/>
            <w:shd w:val="clear" w:color="auto" w:fill="auto"/>
          </w:tcPr>
          <w:p w14:paraId="1C39162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14CA9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BC6B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DF30A2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D8A84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5BC4AE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391CEE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BBBC8C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2C8C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AE04A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BF5BD6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D701BD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D15082" w:rsidRPr="002759E0" w14:paraId="5F2BDAA4" w14:textId="77777777" w:rsidTr="00FC32AE">
        <w:tc>
          <w:tcPr>
            <w:tcW w:w="4410" w:type="dxa"/>
            <w:shd w:val="clear" w:color="auto" w:fill="auto"/>
          </w:tcPr>
          <w:p w14:paraId="647FCDC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16053B3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1BD2EC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B86FE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0BAA6C3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406CF7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253" w:type="dxa"/>
            <w:shd w:val="clear" w:color="auto" w:fill="auto"/>
          </w:tcPr>
          <w:p w14:paraId="34515B9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032E65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60" w:type="dxa"/>
          </w:tcPr>
          <w:p w14:paraId="2BBBDD4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12459F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4A9D020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64569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47" w:type="dxa"/>
            <w:shd w:val="clear" w:color="auto" w:fill="auto"/>
          </w:tcPr>
          <w:p w14:paraId="185B66C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581C9E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(77)</w:t>
            </w:r>
          </w:p>
        </w:tc>
      </w:tr>
      <w:tr w:rsidR="00D15082" w:rsidRPr="002759E0" w14:paraId="1DC8A169" w14:textId="77777777" w:rsidTr="00FC32AE">
        <w:tc>
          <w:tcPr>
            <w:tcW w:w="4410" w:type="dxa"/>
            <w:shd w:val="clear" w:color="auto" w:fill="auto"/>
          </w:tcPr>
          <w:p w14:paraId="306FAE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4777043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BE8C97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85586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E666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1CA58C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6ABD87D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411150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0" w:type="dxa"/>
          </w:tcPr>
          <w:p w14:paraId="1E5F8F4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309187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FCA6D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D99212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47" w:type="dxa"/>
            <w:shd w:val="clear" w:color="auto" w:fill="auto"/>
          </w:tcPr>
          <w:p w14:paraId="5699C4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425EB8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D15082" w:rsidRPr="002759E0" w14:paraId="38C3FB27" w14:textId="77777777" w:rsidTr="00FC32AE">
        <w:tc>
          <w:tcPr>
            <w:tcW w:w="4410" w:type="dxa"/>
            <w:shd w:val="clear" w:color="auto" w:fill="auto"/>
          </w:tcPr>
          <w:p w14:paraId="34E502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7C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727</w:t>
            </w:r>
          </w:p>
        </w:tc>
        <w:tc>
          <w:tcPr>
            <w:tcW w:w="265" w:type="dxa"/>
            <w:shd w:val="clear" w:color="auto" w:fill="auto"/>
          </w:tcPr>
          <w:p w14:paraId="388F05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0ACB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1,230</w:t>
            </w:r>
          </w:p>
        </w:tc>
        <w:tc>
          <w:tcPr>
            <w:tcW w:w="270" w:type="dxa"/>
            <w:shd w:val="clear" w:color="auto" w:fill="auto"/>
          </w:tcPr>
          <w:p w14:paraId="1D7E11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877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369</w:t>
            </w:r>
          </w:p>
        </w:tc>
        <w:tc>
          <w:tcPr>
            <w:tcW w:w="253" w:type="dxa"/>
            <w:shd w:val="clear" w:color="auto" w:fill="auto"/>
          </w:tcPr>
          <w:p w14:paraId="7A38FFF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D77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</w:t>
            </w:r>
          </w:p>
        </w:tc>
        <w:tc>
          <w:tcPr>
            <w:tcW w:w="260" w:type="dxa"/>
          </w:tcPr>
          <w:p w14:paraId="15B976C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D761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2A78687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C465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47" w:type="dxa"/>
            <w:shd w:val="clear" w:color="auto" w:fill="auto"/>
          </w:tcPr>
          <w:p w14:paraId="5134534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771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2,853</w:t>
            </w:r>
          </w:p>
        </w:tc>
      </w:tr>
      <w:tr w:rsidR="00D15082" w:rsidRPr="002759E0" w14:paraId="31867E2D" w14:textId="77777777" w:rsidTr="00FC32AE">
        <w:tc>
          <w:tcPr>
            <w:tcW w:w="4410" w:type="dxa"/>
            <w:shd w:val="clear" w:color="auto" w:fill="auto"/>
          </w:tcPr>
          <w:p w14:paraId="5186EC8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402D877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DB3649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76F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FB5E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357FB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53" w:type="dxa"/>
            <w:shd w:val="clear" w:color="auto" w:fill="auto"/>
          </w:tcPr>
          <w:p w14:paraId="415639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DE46B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60" w:type="dxa"/>
          </w:tcPr>
          <w:p w14:paraId="214C338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6263D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09E059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49C97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47" w:type="dxa"/>
            <w:shd w:val="clear" w:color="auto" w:fill="auto"/>
          </w:tcPr>
          <w:p w14:paraId="1EC4045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0E7A3D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D15082" w:rsidRPr="002759E0" w14:paraId="5DCA78F8" w14:textId="77777777" w:rsidTr="00FC32AE">
        <w:tc>
          <w:tcPr>
            <w:tcW w:w="4410" w:type="dxa"/>
            <w:shd w:val="clear" w:color="auto" w:fill="auto"/>
          </w:tcPr>
          <w:p w14:paraId="0FA347D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06088F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17BAD2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AE361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ECFE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E5B855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8168CE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4286C4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DCE00D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303CC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9C09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DED41A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1FBBE4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21BFFFF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15082" w:rsidRPr="002759E0" w14:paraId="3D49CA3B" w14:textId="77777777" w:rsidTr="00FC32AE">
        <w:tc>
          <w:tcPr>
            <w:tcW w:w="4410" w:type="dxa"/>
            <w:shd w:val="clear" w:color="auto" w:fill="auto"/>
          </w:tcPr>
          <w:p w14:paraId="3B8FB9A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13D31E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538A51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235FC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2D1DC35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9DA971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53" w:type="dxa"/>
            <w:shd w:val="clear" w:color="auto" w:fill="auto"/>
          </w:tcPr>
          <w:p w14:paraId="01E46FE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3A5E37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260" w:type="dxa"/>
          </w:tcPr>
          <w:p w14:paraId="7E14DB7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134901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58899CB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24F410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47" w:type="dxa"/>
            <w:shd w:val="clear" w:color="auto" w:fill="auto"/>
          </w:tcPr>
          <w:p w14:paraId="257E6F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7E7DDB0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</w:tr>
      <w:tr w:rsidR="00D15082" w:rsidRPr="002759E0" w14:paraId="5713DD0A" w14:textId="77777777" w:rsidTr="00FC32AE">
        <w:tc>
          <w:tcPr>
            <w:tcW w:w="4410" w:type="dxa"/>
            <w:shd w:val="clear" w:color="auto" w:fill="auto"/>
          </w:tcPr>
          <w:p w14:paraId="52E015F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79B7B17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71F40E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09935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7B665DF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131075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0F31FE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A1C64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6E4CF11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8CADF1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C80F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4D66B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47" w:type="dxa"/>
            <w:shd w:val="clear" w:color="auto" w:fill="auto"/>
          </w:tcPr>
          <w:p w14:paraId="436B520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736A99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D15082" w:rsidRPr="002759E0" w14:paraId="14F54484" w14:textId="77777777" w:rsidTr="00FC32AE">
        <w:tc>
          <w:tcPr>
            <w:tcW w:w="4410" w:type="dxa"/>
            <w:shd w:val="clear" w:color="auto" w:fill="auto"/>
          </w:tcPr>
          <w:p w14:paraId="3013BFC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B1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733</w:t>
            </w:r>
          </w:p>
        </w:tc>
        <w:tc>
          <w:tcPr>
            <w:tcW w:w="265" w:type="dxa"/>
            <w:shd w:val="clear" w:color="auto" w:fill="auto"/>
          </w:tcPr>
          <w:p w14:paraId="17052E2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76F3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1,230</w:t>
            </w:r>
          </w:p>
        </w:tc>
        <w:tc>
          <w:tcPr>
            <w:tcW w:w="270" w:type="dxa"/>
            <w:shd w:val="clear" w:color="auto" w:fill="auto"/>
          </w:tcPr>
          <w:p w14:paraId="4A039F4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1A78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</w:t>
            </w:r>
          </w:p>
        </w:tc>
        <w:tc>
          <w:tcPr>
            <w:tcW w:w="253" w:type="dxa"/>
            <w:shd w:val="clear" w:color="auto" w:fill="auto"/>
          </w:tcPr>
          <w:p w14:paraId="4285C0B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D7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60" w:type="dxa"/>
          </w:tcPr>
          <w:p w14:paraId="4C3900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5821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36ECD12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F7C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47" w:type="dxa"/>
            <w:shd w:val="clear" w:color="auto" w:fill="auto"/>
          </w:tcPr>
          <w:p w14:paraId="70F876C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355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2,821</w:t>
            </w:r>
          </w:p>
        </w:tc>
      </w:tr>
    </w:tbl>
    <w:p w14:paraId="205243BD" w14:textId="77777777" w:rsidR="00D15082" w:rsidRPr="002759E0" w:rsidRDefault="00D15082" w:rsidP="00D15082">
      <w:pPr>
        <w:spacing w:line="240" w:lineRule="auto"/>
        <w:rPr>
          <w:rFonts w:asciiTheme="majorBidi" w:hAnsiTheme="majorBidi" w:cstheme="majorBidi"/>
          <w:cs/>
        </w:rPr>
      </w:pPr>
    </w:p>
    <w:p w14:paraId="0EFD5D97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759E0">
        <w:rPr>
          <w:rFonts w:asciiTheme="majorBidi" w:hAnsiTheme="majorBidi" w:cstheme="majorBidi"/>
          <w:cs/>
        </w:rPr>
        <w:br w:type="page"/>
      </w: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152"/>
        <w:gridCol w:w="250"/>
        <w:gridCol w:w="1388"/>
        <w:gridCol w:w="270"/>
        <w:gridCol w:w="1215"/>
        <w:gridCol w:w="250"/>
        <w:gridCol w:w="1055"/>
        <w:gridCol w:w="254"/>
        <w:gridCol w:w="1096"/>
        <w:gridCol w:w="270"/>
        <w:gridCol w:w="1170"/>
      </w:tblGrid>
      <w:tr w:rsidR="00D15082" w:rsidRPr="002759E0" w14:paraId="0D864681" w14:textId="77777777" w:rsidTr="00FC32AE">
        <w:tc>
          <w:tcPr>
            <w:tcW w:w="4410" w:type="dxa"/>
            <w:shd w:val="clear" w:color="auto" w:fill="auto"/>
          </w:tcPr>
          <w:p w14:paraId="28FC189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9720" w:type="dxa"/>
            <w:gridSpan w:val="13"/>
            <w:shd w:val="clear" w:color="auto" w:fill="auto"/>
          </w:tcPr>
          <w:p w14:paraId="6A48FFB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D15082" w:rsidRPr="002759E0" w14:paraId="2D1C0B74" w14:textId="77777777" w:rsidTr="00FC32AE">
        <w:tc>
          <w:tcPr>
            <w:tcW w:w="4410" w:type="dxa"/>
            <w:shd w:val="clear" w:color="auto" w:fill="auto"/>
          </w:tcPr>
          <w:p w14:paraId="734B797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073D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E9119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54ABD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250423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C09619E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F2CD3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B81A6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  <w:shd w:val="clear" w:color="auto" w:fill="auto"/>
          </w:tcPr>
          <w:p w14:paraId="48D92C8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8DBB0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2E4C53F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13EA1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CB17A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56E85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5082" w:rsidRPr="002759E0" w14:paraId="27266665" w14:textId="77777777" w:rsidTr="00FC32AE">
        <w:tc>
          <w:tcPr>
            <w:tcW w:w="4410" w:type="dxa"/>
            <w:shd w:val="clear" w:color="auto" w:fill="auto"/>
          </w:tcPr>
          <w:p w14:paraId="27F01D4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A13412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575E3E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C76A36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  <w:shd w:val="clear" w:color="auto" w:fill="auto"/>
          </w:tcPr>
          <w:p w14:paraId="07424C7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57D646E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6827D9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718FB72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50" w:type="dxa"/>
            <w:shd w:val="clear" w:color="auto" w:fill="auto"/>
          </w:tcPr>
          <w:p w14:paraId="74732C5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178DCF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14C20E8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3B340B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3EC7316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BFB24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5082" w:rsidRPr="002759E0" w14:paraId="07CB1AAC" w14:textId="77777777" w:rsidTr="00FC32AE">
        <w:trPr>
          <w:trHeight w:val="252"/>
        </w:trPr>
        <w:tc>
          <w:tcPr>
            <w:tcW w:w="4410" w:type="dxa"/>
            <w:shd w:val="clear" w:color="auto" w:fill="auto"/>
          </w:tcPr>
          <w:p w14:paraId="0732F10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56810C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39A196D5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242B52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  <w:shd w:val="clear" w:color="auto" w:fill="auto"/>
          </w:tcPr>
          <w:p w14:paraId="119E964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BF7B8B9" w14:textId="77777777" w:rsidR="00D15082" w:rsidRPr="002759E0" w:rsidRDefault="00D15082" w:rsidP="00FC32AE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39765B0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C8E58B6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50" w:type="dxa"/>
            <w:shd w:val="clear" w:color="auto" w:fill="auto"/>
          </w:tcPr>
          <w:p w14:paraId="4BEDF0B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237A7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</w:tcPr>
          <w:p w14:paraId="2C1F7E8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F45F12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4940B25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07942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15082" w:rsidRPr="002759E0" w14:paraId="189C3278" w14:textId="77777777" w:rsidTr="00FC32AE">
        <w:tc>
          <w:tcPr>
            <w:tcW w:w="4410" w:type="dxa"/>
            <w:shd w:val="clear" w:color="auto" w:fill="auto"/>
          </w:tcPr>
          <w:p w14:paraId="15CAFA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</w:tcPr>
          <w:p w14:paraId="26E775B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2759E0" w14:paraId="0A70699F" w14:textId="77777777" w:rsidTr="00FC32AE">
        <w:tc>
          <w:tcPr>
            <w:tcW w:w="4410" w:type="dxa"/>
            <w:shd w:val="clear" w:color="auto" w:fill="auto"/>
          </w:tcPr>
          <w:p w14:paraId="3B48ED8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77CD15E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CE322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7107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2EF2FD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D0C4FE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62659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DFA0A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F220D5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867909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7821ADB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3F132C2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920E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43ADD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15082" w:rsidRPr="002759E0" w14:paraId="2100C145" w14:textId="77777777" w:rsidTr="00FC32AE">
        <w:trPr>
          <w:trHeight w:val="74"/>
        </w:trPr>
        <w:tc>
          <w:tcPr>
            <w:tcW w:w="4410" w:type="dxa"/>
            <w:shd w:val="clear" w:color="auto" w:fill="auto"/>
          </w:tcPr>
          <w:p w14:paraId="1590B6C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BC1BF9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0245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DF6D8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1,067</w:t>
            </w:r>
          </w:p>
        </w:tc>
        <w:tc>
          <w:tcPr>
            <w:tcW w:w="250" w:type="dxa"/>
            <w:shd w:val="clear" w:color="auto" w:fill="auto"/>
          </w:tcPr>
          <w:p w14:paraId="7579D64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1DFA2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3F1238A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913548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250" w:type="dxa"/>
            <w:shd w:val="clear" w:color="auto" w:fill="auto"/>
          </w:tcPr>
          <w:p w14:paraId="359D8E7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86E33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54" w:type="dxa"/>
            <w:shd w:val="clear" w:color="auto" w:fill="auto"/>
          </w:tcPr>
          <w:p w14:paraId="36C08D1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3F2B70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550E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E80D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1,842</w:t>
            </w:r>
          </w:p>
        </w:tc>
      </w:tr>
      <w:tr w:rsidR="00D15082" w:rsidRPr="002759E0" w14:paraId="783348BB" w14:textId="77777777" w:rsidTr="00FC32AE">
        <w:tc>
          <w:tcPr>
            <w:tcW w:w="4410" w:type="dxa"/>
            <w:shd w:val="clear" w:color="auto" w:fill="auto"/>
          </w:tcPr>
          <w:p w14:paraId="35034AC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5A57D46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BA0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DD89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16FBEBC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9903A8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D22511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8CD4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50" w:type="dxa"/>
            <w:shd w:val="clear" w:color="auto" w:fill="auto"/>
          </w:tcPr>
          <w:p w14:paraId="4DD2CEC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B52F02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27D49FF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309108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CD0B4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3667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D15082" w:rsidRPr="002759E0" w14:paraId="4CA44402" w14:textId="77777777" w:rsidTr="00FC32AE">
        <w:tc>
          <w:tcPr>
            <w:tcW w:w="4410" w:type="dxa"/>
            <w:shd w:val="clear" w:color="auto" w:fill="auto"/>
          </w:tcPr>
          <w:p w14:paraId="627A30A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04AA821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C8D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D8B1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50" w:type="dxa"/>
            <w:shd w:val="clear" w:color="auto" w:fill="auto"/>
          </w:tcPr>
          <w:p w14:paraId="312CF90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55A199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14:paraId="0C94C1D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DC7AD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250" w:type="dxa"/>
            <w:shd w:val="clear" w:color="auto" w:fill="auto"/>
          </w:tcPr>
          <w:p w14:paraId="4260827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B7AB1B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54" w:type="dxa"/>
            <w:shd w:val="clear" w:color="auto" w:fill="auto"/>
          </w:tcPr>
          <w:p w14:paraId="7D010ED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CA48D3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9D80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71AA6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</w:tr>
      <w:tr w:rsidR="00D15082" w:rsidRPr="002759E0" w14:paraId="00D905CE" w14:textId="77777777" w:rsidTr="00FC32AE">
        <w:tc>
          <w:tcPr>
            <w:tcW w:w="4410" w:type="dxa"/>
            <w:shd w:val="clear" w:color="auto" w:fill="auto"/>
          </w:tcPr>
          <w:p w14:paraId="54D1D8D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1178A15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1B23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6AF93C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line="360" w:lineRule="exact"/>
              <w:ind w:left="-30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8C4BC9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83C66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"/>
              </w:tabs>
              <w:spacing w:line="360" w:lineRule="exact"/>
              <w:ind w:left="-30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EECD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4B1511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6"/>
              </w:tabs>
              <w:spacing w:line="360" w:lineRule="exact"/>
              <w:ind w:left="-30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7FEC4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397D4E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54" w:type="dxa"/>
            <w:shd w:val="clear" w:color="auto" w:fill="auto"/>
          </w:tcPr>
          <w:p w14:paraId="42D07B5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3187A0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0DDB3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A0DA0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D15082" w:rsidRPr="002759E0" w14:paraId="433DE449" w14:textId="77777777" w:rsidTr="00FC32AE">
        <w:tc>
          <w:tcPr>
            <w:tcW w:w="4410" w:type="dxa"/>
            <w:shd w:val="clear" w:color="auto" w:fill="auto"/>
          </w:tcPr>
          <w:p w14:paraId="20C0595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076F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4F9EB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93D5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1,093</w:t>
            </w:r>
          </w:p>
        </w:tc>
        <w:tc>
          <w:tcPr>
            <w:tcW w:w="250" w:type="dxa"/>
            <w:shd w:val="clear" w:color="auto" w:fill="auto"/>
          </w:tcPr>
          <w:p w14:paraId="05032D4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C4A7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34F0A87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C2A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</w:t>
            </w:r>
          </w:p>
        </w:tc>
        <w:tc>
          <w:tcPr>
            <w:tcW w:w="250" w:type="dxa"/>
            <w:shd w:val="clear" w:color="auto" w:fill="auto"/>
          </w:tcPr>
          <w:p w14:paraId="4043D16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4AB9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54" w:type="dxa"/>
            <w:shd w:val="clear" w:color="auto" w:fill="auto"/>
          </w:tcPr>
          <w:p w14:paraId="07F6A30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BD93D1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8F39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F09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1,845</w:t>
            </w:r>
          </w:p>
        </w:tc>
      </w:tr>
      <w:tr w:rsidR="00D15082" w:rsidRPr="002759E0" w14:paraId="1253B9B0" w14:textId="77777777" w:rsidTr="00FC32AE">
        <w:tc>
          <w:tcPr>
            <w:tcW w:w="4410" w:type="dxa"/>
            <w:shd w:val="clear" w:color="auto" w:fill="auto"/>
          </w:tcPr>
          <w:p w14:paraId="386B96C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284AE2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A08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78EE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50" w:type="dxa"/>
            <w:shd w:val="clear" w:color="auto" w:fill="auto"/>
          </w:tcPr>
          <w:p w14:paraId="78F2A38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F78BAA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59C6FB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D76359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50" w:type="dxa"/>
            <w:shd w:val="clear" w:color="auto" w:fill="auto"/>
          </w:tcPr>
          <w:p w14:paraId="3AF2BC9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D39EB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021A2C3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11E226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A91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282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D15082" w:rsidRPr="002759E0" w14:paraId="46429856" w14:textId="77777777" w:rsidTr="00FC32AE">
        <w:tc>
          <w:tcPr>
            <w:tcW w:w="4410" w:type="dxa"/>
            <w:shd w:val="clear" w:color="auto" w:fill="auto"/>
          </w:tcPr>
          <w:p w14:paraId="310758A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01E1A01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86C6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F271A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50" w:type="dxa"/>
            <w:shd w:val="clear" w:color="auto" w:fill="auto"/>
          </w:tcPr>
          <w:p w14:paraId="65FFB94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E75063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0A7BF86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F6008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250" w:type="dxa"/>
            <w:shd w:val="clear" w:color="auto" w:fill="auto"/>
          </w:tcPr>
          <w:p w14:paraId="08801FB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4D073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54" w:type="dxa"/>
            <w:shd w:val="clear" w:color="auto" w:fill="auto"/>
          </w:tcPr>
          <w:p w14:paraId="441BC0F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7C6D61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F1A3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6CF01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</w:tr>
      <w:tr w:rsidR="00D15082" w:rsidRPr="002759E0" w14:paraId="5C80F0E2" w14:textId="77777777" w:rsidTr="00FC32AE">
        <w:tc>
          <w:tcPr>
            <w:tcW w:w="4410" w:type="dxa"/>
            <w:shd w:val="clear" w:color="auto" w:fill="auto"/>
          </w:tcPr>
          <w:p w14:paraId="03DB051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04601CA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36FF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706786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50" w:type="dxa"/>
            <w:shd w:val="clear" w:color="auto" w:fill="auto"/>
          </w:tcPr>
          <w:p w14:paraId="0E45E0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D3F32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47C2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9BAF11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3BF66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0BCEB7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AA2A71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CF0522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B87B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E3500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D15082" w:rsidRPr="002759E0" w14:paraId="10C7F0C2" w14:textId="77777777" w:rsidTr="00FC32AE">
        <w:tc>
          <w:tcPr>
            <w:tcW w:w="4410" w:type="dxa"/>
            <w:shd w:val="clear" w:color="auto" w:fill="auto"/>
          </w:tcPr>
          <w:p w14:paraId="59A5E2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C36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C37D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7CCE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1,118</w:t>
            </w:r>
          </w:p>
        </w:tc>
        <w:tc>
          <w:tcPr>
            <w:tcW w:w="250" w:type="dxa"/>
            <w:shd w:val="clear" w:color="auto" w:fill="auto"/>
          </w:tcPr>
          <w:p w14:paraId="491CE64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A1CC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22EE33D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9DC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381</w:t>
            </w:r>
          </w:p>
        </w:tc>
        <w:tc>
          <w:tcPr>
            <w:tcW w:w="250" w:type="dxa"/>
            <w:shd w:val="clear" w:color="auto" w:fill="auto"/>
          </w:tcPr>
          <w:p w14:paraId="5B1FFF1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9CB6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54" w:type="dxa"/>
            <w:shd w:val="clear" w:color="auto" w:fill="auto"/>
          </w:tcPr>
          <w:p w14:paraId="424C20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D8D6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636A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924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1,822</w:t>
            </w:r>
          </w:p>
        </w:tc>
      </w:tr>
    </w:tbl>
    <w:p w14:paraId="616C0E14" w14:textId="77777777" w:rsidR="00D15082" w:rsidRPr="002759E0" w:rsidRDefault="00D15082" w:rsidP="00D15082">
      <w:pPr>
        <w:rPr>
          <w:rFonts w:asciiTheme="majorBidi" w:hAnsiTheme="majorBidi" w:cstheme="majorBidi"/>
        </w:rPr>
      </w:pPr>
    </w:p>
    <w:tbl>
      <w:tblPr>
        <w:tblW w:w="1422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315"/>
        <w:gridCol w:w="1125"/>
        <w:gridCol w:w="270"/>
        <w:gridCol w:w="1350"/>
        <w:gridCol w:w="270"/>
        <w:gridCol w:w="1260"/>
        <w:gridCol w:w="315"/>
        <w:gridCol w:w="1035"/>
        <w:gridCol w:w="270"/>
        <w:gridCol w:w="1080"/>
        <w:gridCol w:w="270"/>
        <w:gridCol w:w="1170"/>
      </w:tblGrid>
      <w:tr w:rsidR="00D15082" w:rsidRPr="002759E0" w14:paraId="63888AA8" w14:textId="77777777" w:rsidTr="00FC32AE">
        <w:tc>
          <w:tcPr>
            <w:tcW w:w="4410" w:type="dxa"/>
            <w:shd w:val="clear" w:color="auto" w:fill="auto"/>
          </w:tcPr>
          <w:p w14:paraId="0964F9A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805" w:type="dxa"/>
            <w:gridSpan w:val="13"/>
            <w:shd w:val="clear" w:color="auto" w:fill="auto"/>
          </w:tcPr>
          <w:p w14:paraId="01CAFE4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15082" w:rsidRPr="002759E0" w14:paraId="3A3935DA" w14:textId="77777777" w:rsidTr="00FC32AE">
        <w:tc>
          <w:tcPr>
            <w:tcW w:w="4410" w:type="dxa"/>
            <w:shd w:val="clear" w:color="auto" w:fill="auto"/>
            <w:vAlign w:val="bottom"/>
          </w:tcPr>
          <w:p w14:paraId="083C2BB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076616C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</w:tcPr>
          <w:p w14:paraId="7284771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DA241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A78C1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B6A4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C0620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7EC36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</w:tcPr>
          <w:p w14:paraId="3D1AF3C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E05E28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D0C7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82BE5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CCC99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EE3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15082" w:rsidRPr="002759E0" w14:paraId="32CCFDF9" w14:textId="77777777" w:rsidTr="00FC32AE">
        <w:tc>
          <w:tcPr>
            <w:tcW w:w="4410" w:type="dxa"/>
            <w:shd w:val="clear" w:color="auto" w:fill="auto"/>
          </w:tcPr>
          <w:p w14:paraId="3FD3B4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636F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4A36B84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972B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36D7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45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C478B4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77CF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1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D42A6F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D10C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966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DEDC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C81B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91C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1,008</w:t>
            </w:r>
          </w:p>
        </w:tc>
      </w:tr>
      <w:tr w:rsidR="00D15082" w:rsidRPr="002759E0" w14:paraId="3253620B" w14:textId="77777777" w:rsidTr="00FC32AE">
        <w:trPr>
          <w:trHeight w:val="134"/>
        </w:trPr>
        <w:tc>
          <w:tcPr>
            <w:tcW w:w="4410" w:type="dxa"/>
            <w:shd w:val="clear" w:color="auto" w:fill="auto"/>
            <w:vAlign w:val="bottom"/>
          </w:tcPr>
          <w:p w14:paraId="7D3801F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8B11A2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</w:tcPr>
          <w:p w14:paraId="6D4542E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37D1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6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D83B78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2552E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6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EAF22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5810B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1" w:right="15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shd w:val="clear" w:color="auto" w:fill="auto"/>
          </w:tcPr>
          <w:p w14:paraId="74861AD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BF91B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B456ED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1BA47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246D3B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4E57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2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15082" w:rsidRPr="002759E0" w14:paraId="4F25F410" w14:textId="77777777" w:rsidTr="00FC32AE">
        <w:trPr>
          <w:trHeight w:val="80"/>
        </w:trPr>
        <w:tc>
          <w:tcPr>
            <w:tcW w:w="4410" w:type="dxa"/>
            <w:shd w:val="clear" w:color="auto" w:fill="auto"/>
          </w:tcPr>
          <w:p w14:paraId="43E4FDB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708E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344DB6E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46E70B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E8050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6063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137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8F4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BE07C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1" w:right="1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243DF5D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80C7BE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F9A44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21337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BFD14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CCF0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15082" w:rsidRPr="002759E0" w14:paraId="36D4F788" w14:textId="77777777" w:rsidTr="00FC32AE">
        <w:trPr>
          <w:trHeight w:val="80"/>
        </w:trPr>
        <w:tc>
          <w:tcPr>
            <w:tcW w:w="4410" w:type="dxa"/>
            <w:shd w:val="clear" w:color="auto" w:fill="auto"/>
          </w:tcPr>
          <w:p w14:paraId="7E10F9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62A1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733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4F9B6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1201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8590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9C89D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046088E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6F9A5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1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49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280F8D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60B0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289C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1C6D8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2FD3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99FD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999</w:t>
            </w:r>
          </w:p>
        </w:tc>
      </w:tr>
    </w:tbl>
    <w:p w14:paraId="2328F7BF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7"/>
        <w:rPr>
          <w:rFonts w:asciiTheme="majorBidi" w:hAnsiTheme="majorBidi" w:cstheme="majorBidi"/>
          <w:sz w:val="30"/>
          <w:szCs w:val="30"/>
        </w:rPr>
      </w:pPr>
    </w:p>
    <w:tbl>
      <w:tblPr>
        <w:tblW w:w="1446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548"/>
        <w:gridCol w:w="252"/>
        <w:gridCol w:w="1170"/>
        <w:gridCol w:w="270"/>
        <w:gridCol w:w="1170"/>
        <w:gridCol w:w="270"/>
        <w:gridCol w:w="1136"/>
        <w:gridCol w:w="270"/>
        <w:gridCol w:w="1174"/>
      </w:tblGrid>
      <w:tr w:rsidR="00D15082" w:rsidRPr="002759E0" w14:paraId="323E86F6" w14:textId="77777777" w:rsidTr="00FC32AE">
        <w:tc>
          <w:tcPr>
            <w:tcW w:w="4230" w:type="dxa"/>
            <w:shd w:val="clear" w:color="auto" w:fill="auto"/>
          </w:tcPr>
          <w:p w14:paraId="75B51DF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404BAD2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2759E0" w14:paraId="7414CAF5" w14:textId="77777777" w:rsidTr="00FC32AE">
        <w:tc>
          <w:tcPr>
            <w:tcW w:w="4230" w:type="dxa"/>
            <w:shd w:val="clear" w:color="auto" w:fill="auto"/>
          </w:tcPr>
          <w:p w14:paraId="23CC646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33D55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8C97B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42B8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27C0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B168709" w14:textId="77777777" w:rsidR="00D15082" w:rsidRPr="002759E0" w:rsidRDefault="00D15082" w:rsidP="00FC32AE">
            <w:pPr>
              <w:tabs>
                <w:tab w:val="clear" w:pos="5613"/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2" w:type="dxa"/>
            <w:shd w:val="clear" w:color="auto" w:fill="auto"/>
          </w:tcPr>
          <w:p w14:paraId="4A4718D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1EA1F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0CCF693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39D6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B9292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76D206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CC3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E8449E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082" w:rsidRPr="002759E0" w14:paraId="41287C48" w14:textId="77777777" w:rsidTr="00FC32AE">
        <w:tc>
          <w:tcPr>
            <w:tcW w:w="4230" w:type="dxa"/>
            <w:shd w:val="clear" w:color="auto" w:fill="auto"/>
          </w:tcPr>
          <w:p w14:paraId="5CBB0C3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D18E74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52A92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FC257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613F4B8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441AEFE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2" w:type="dxa"/>
            <w:shd w:val="clear" w:color="auto" w:fill="auto"/>
          </w:tcPr>
          <w:p w14:paraId="76E3398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23E5F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70" w:type="dxa"/>
            <w:shd w:val="clear" w:color="auto" w:fill="auto"/>
          </w:tcPr>
          <w:p w14:paraId="6ABF65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B98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10CD5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CA2E55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204506C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32302A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082" w:rsidRPr="002759E0" w14:paraId="3FCC63B1" w14:textId="77777777" w:rsidTr="00FC32AE">
        <w:tc>
          <w:tcPr>
            <w:tcW w:w="4230" w:type="dxa"/>
            <w:shd w:val="clear" w:color="auto" w:fill="auto"/>
          </w:tcPr>
          <w:p w14:paraId="4934ACE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DAC09D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71C099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80B44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6EC518C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A5370EB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shd w:val="clear" w:color="auto" w:fill="auto"/>
          </w:tcPr>
          <w:p w14:paraId="0E1FA1E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7C58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70" w:type="dxa"/>
            <w:shd w:val="clear" w:color="auto" w:fill="auto"/>
          </w:tcPr>
          <w:p w14:paraId="04B937F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3CF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E20FD6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2A6A70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4E61563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7360E3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082" w:rsidRPr="002759E0" w14:paraId="7861727D" w14:textId="77777777" w:rsidTr="00FC32AE">
        <w:tc>
          <w:tcPr>
            <w:tcW w:w="4230" w:type="dxa"/>
            <w:shd w:val="clear" w:color="auto" w:fill="auto"/>
          </w:tcPr>
          <w:p w14:paraId="1F1965F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2C69F82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2759E0" w14:paraId="135A2750" w14:textId="77777777" w:rsidTr="00FC32AE">
        <w:tc>
          <w:tcPr>
            <w:tcW w:w="4230" w:type="dxa"/>
            <w:shd w:val="clear" w:color="auto" w:fill="auto"/>
          </w:tcPr>
          <w:p w14:paraId="4D72177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/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A824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5908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73D2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A0CE8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B205CC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393ED3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F8C4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B555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F940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CE022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536059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82114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CDDC84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15082" w:rsidRPr="002759E0" w14:paraId="70CB19F8" w14:textId="77777777" w:rsidTr="00FC32AE">
        <w:trPr>
          <w:trHeight w:val="378"/>
        </w:trPr>
        <w:tc>
          <w:tcPr>
            <w:tcW w:w="4230" w:type="dxa"/>
            <w:shd w:val="clear" w:color="auto" w:fill="auto"/>
          </w:tcPr>
          <w:p w14:paraId="04A2ECE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67F0C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238DC4D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C6046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17A41DD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E1997F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52" w:type="dxa"/>
            <w:shd w:val="clear" w:color="auto" w:fill="auto"/>
          </w:tcPr>
          <w:p w14:paraId="06E70CC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1534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2743CA3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1858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2B5BAAC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B3C3D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6D4C1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0C52A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</w:tr>
      <w:tr w:rsidR="00D15082" w:rsidRPr="002759E0" w14:paraId="5D5803A8" w14:textId="77777777" w:rsidTr="00FC32AE">
        <w:trPr>
          <w:trHeight w:val="278"/>
        </w:trPr>
        <w:tc>
          <w:tcPr>
            <w:tcW w:w="4230" w:type="dxa"/>
            <w:shd w:val="clear" w:color="auto" w:fill="auto"/>
          </w:tcPr>
          <w:p w14:paraId="3AB0285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3097FE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DA8D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463E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A3A711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F121C3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24D1F43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2309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45F693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5585E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AFEDE0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E98E76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00" w:hanging="2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2E04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29370B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</w:tr>
      <w:tr w:rsidR="00D15082" w:rsidRPr="002759E0" w14:paraId="4C91E5EB" w14:textId="77777777" w:rsidTr="00FC32AE">
        <w:trPr>
          <w:trHeight w:val="278"/>
        </w:trPr>
        <w:tc>
          <w:tcPr>
            <w:tcW w:w="4230" w:type="dxa"/>
            <w:shd w:val="clear" w:color="auto" w:fill="auto"/>
          </w:tcPr>
          <w:p w14:paraId="149122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hint="cs"/>
                <w:sz w:val="28"/>
                <w:szCs w:val="28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EE31DC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09FADF4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55255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5BC4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69451C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310EC8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4E85E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2E1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375BC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C8450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40DA4D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9B0E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83B3B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</w:tr>
      <w:tr w:rsidR="00D15082" w:rsidRPr="002759E0" w14:paraId="024418E1" w14:textId="77777777" w:rsidTr="00FC32AE">
        <w:trPr>
          <w:trHeight w:val="278"/>
        </w:trPr>
        <w:tc>
          <w:tcPr>
            <w:tcW w:w="4230" w:type="dxa"/>
            <w:shd w:val="clear" w:color="auto" w:fill="auto"/>
          </w:tcPr>
          <w:p w14:paraId="142E470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4E66DB0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CE04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4C3A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0B1EE6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513A30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D61696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580E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F6B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9D77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435BF56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9E15B8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173A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23FBD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5082" w:rsidRPr="002759E0" w14:paraId="6286F6B0" w14:textId="77777777" w:rsidTr="00FC32AE">
        <w:trPr>
          <w:trHeight w:val="278"/>
        </w:trPr>
        <w:tc>
          <w:tcPr>
            <w:tcW w:w="4230" w:type="dxa"/>
            <w:shd w:val="clear" w:color="auto" w:fill="auto"/>
          </w:tcPr>
          <w:p w14:paraId="097B26F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92803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4C939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C6AA1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85B4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175340C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FE83D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F33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CFB24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79FE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DD3F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F79279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65F0673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2B41B4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5082" w:rsidRPr="002759E0" w14:paraId="7E03DE58" w14:textId="77777777" w:rsidTr="00FC32AE">
        <w:trPr>
          <w:trHeight w:val="278"/>
        </w:trPr>
        <w:tc>
          <w:tcPr>
            <w:tcW w:w="4230" w:type="dxa"/>
            <w:shd w:val="clear" w:color="auto" w:fill="auto"/>
          </w:tcPr>
          <w:p w14:paraId="6EB2A8D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4E17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714AF25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FD87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235FED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C930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0D42306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8326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4FC2F98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94E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9BC01C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C773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978AD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798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D15082" w:rsidRPr="002759E0" w14:paraId="73526673" w14:textId="77777777" w:rsidTr="00FC32AE">
        <w:tc>
          <w:tcPr>
            <w:tcW w:w="4230" w:type="dxa"/>
            <w:shd w:val="clear" w:color="auto" w:fill="auto"/>
          </w:tcPr>
          <w:p w14:paraId="7575DFE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61BD6E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0D72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ACE9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73F4A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07EAD2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06C560E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3261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78B4E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070A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AFCBF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1303C7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28B64A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A093C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D15082" w:rsidRPr="002759E0" w14:paraId="21B554A2" w14:textId="77777777" w:rsidTr="00FC32AE">
        <w:tc>
          <w:tcPr>
            <w:tcW w:w="4230" w:type="dxa"/>
            <w:shd w:val="clear" w:color="auto" w:fill="auto"/>
          </w:tcPr>
          <w:p w14:paraId="3B31413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6B9FA32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424C7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7CF1B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C51A39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2FDB4D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52" w:type="dxa"/>
            <w:shd w:val="clear" w:color="auto" w:fill="auto"/>
          </w:tcPr>
          <w:p w14:paraId="4A0F85E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90DB0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602FEC9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4548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3A7B28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1DB891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80D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1A568E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</w:tr>
      <w:tr w:rsidR="00D15082" w:rsidRPr="002759E0" w14:paraId="31DA9F1B" w14:textId="77777777" w:rsidTr="00FC32AE">
        <w:tc>
          <w:tcPr>
            <w:tcW w:w="4230" w:type="dxa"/>
            <w:shd w:val="clear" w:color="auto" w:fill="auto"/>
          </w:tcPr>
          <w:p w14:paraId="447C9CF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7B9ED94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2EE1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5765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4912F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A68514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F033E0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6F6A9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58C06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D9129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AB246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49FDBA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3B99E6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2FDE8D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5082" w:rsidRPr="002759E0" w14:paraId="0D1F7A73" w14:textId="77777777" w:rsidTr="00FC32AE">
        <w:tc>
          <w:tcPr>
            <w:tcW w:w="4230" w:type="dxa"/>
            <w:shd w:val="clear" w:color="auto" w:fill="auto"/>
          </w:tcPr>
          <w:p w14:paraId="2B16933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A9EF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4451387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09CD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7BBE2CA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53F8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52" w:type="dxa"/>
            <w:shd w:val="clear" w:color="auto" w:fill="auto"/>
          </w:tcPr>
          <w:p w14:paraId="2F22943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56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1B16E4B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F55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5B3DB37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9CFA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E408FE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CDD3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</w:tr>
    </w:tbl>
    <w:p w14:paraId="0BA93DBC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76B2125C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877550D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506907E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759E0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517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2"/>
        <w:gridCol w:w="1178"/>
        <w:gridCol w:w="272"/>
        <w:gridCol w:w="1550"/>
        <w:gridCol w:w="238"/>
        <w:gridCol w:w="1180"/>
        <w:gridCol w:w="260"/>
        <w:gridCol w:w="1197"/>
        <w:gridCol w:w="262"/>
        <w:gridCol w:w="1178"/>
        <w:gridCol w:w="272"/>
        <w:gridCol w:w="1168"/>
      </w:tblGrid>
      <w:tr w:rsidR="00D15082" w:rsidRPr="002759E0" w14:paraId="74ED90BD" w14:textId="77777777" w:rsidTr="00FC32AE">
        <w:tc>
          <w:tcPr>
            <w:tcW w:w="4230" w:type="dxa"/>
            <w:shd w:val="clear" w:color="auto" w:fill="auto"/>
          </w:tcPr>
          <w:p w14:paraId="67E1F12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</w:rPr>
              <w:br w:type="page"/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61EDA55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2759E0" w14:paraId="23371997" w14:textId="77777777" w:rsidTr="00FC32AE">
        <w:tc>
          <w:tcPr>
            <w:tcW w:w="4230" w:type="dxa"/>
            <w:shd w:val="clear" w:color="auto" w:fill="auto"/>
          </w:tcPr>
          <w:p w14:paraId="58D6861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E2FBB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DE9F3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902DF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73F72B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782062C4" w14:textId="77777777" w:rsidR="00D15082" w:rsidRPr="002759E0" w:rsidRDefault="00D15082" w:rsidP="00FC32AE">
            <w:pPr>
              <w:tabs>
                <w:tab w:val="clear" w:pos="5613"/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0D79F15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A2B6A7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60" w:type="dxa"/>
            <w:shd w:val="clear" w:color="auto" w:fill="auto"/>
          </w:tcPr>
          <w:p w14:paraId="0EA15B3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34EE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B338F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29CD7C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60E15A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560876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082" w:rsidRPr="002759E0" w14:paraId="472216FE" w14:textId="77777777" w:rsidTr="00FC32AE">
        <w:tc>
          <w:tcPr>
            <w:tcW w:w="4230" w:type="dxa"/>
            <w:shd w:val="clear" w:color="auto" w:fill="auto"/>
          </w:tcPr>
          <w:p w14:paraId="13DD7EE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5A8E4E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412222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6B3ECA8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2" w:type="dxa"/>
            <w:shd w:val="clear" w:color="auto" w:fill="auto"/>
          </w:tcPr>
          <w:p w14:paraId="2F8ACA5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7A8229BF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6E888E0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7BD9650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60" w:type="dxa"/>
            <w:shd w:val="clear" w:color="auto" w:fill="auto"/>
          </w:tcPr>
          <w:p w14:paraId="0F3C209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BB8D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63E099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01AE9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2" w:type="dxa"/>
            <w:shd w:val="clear" w:color="auto" w:fill="auto"/>
          </w:tcPr>
          <w:p w14:paraId="7C9358B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BBFC62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082" w:rsidRPr="002759E0" w14:paraId="1D365D05" w14:textId="77777777" w:rsidTr="00FC32AE">
        <w:tc>
          <w:tcPr>
            <w:tcW w:w="4230" w:type="dxa"/>
            <w:shd w:val="clear" w:color="auto" w:fill="auto"/>
          </w:tcPr>
          <w:p w14:paraId="01D8F10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A382D0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468" w:right="-117" w:firstLine="3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</w:tcPr>
          <w:p w14:paraId="6DDE6DA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920CB61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2" w:type="dxa"/>
            <w:shd w:val="clear" w:color="auto" w:fill="auto"/>
          </w:tcPr>
          <w:p w14:paraId="4A26EE8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529983EA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8" w:type="dxa"/>
            <w:shd w:val="clear" w:color="auto" w:fill="auto"/>
          </w:tcPr>
          <w:p w14:paraId="66667DC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4F4FA7E" w14:textId="77777777" w:rsidR="00D15082" w:rsidRPr="002759E0" w:rsidRDefault="00D15082" w:rsidP="00FC32A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60" w:type="dxa"/>
            <w:shd w:val="clear" w:color="auto" w:fill="auto"/>
          </w:tcPr>
          <w:p w14:paraId="453A5F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B6161E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2" w:type="dxa"/>
            <w:shd w:val="clear" w:color="auto" w:fill="auto"/>
          </w:tcPr>
          <w:p w14:paraId="11F531E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6896A0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shd w:val="clear" w:color="auto" w:fill="auto"/>
          </w:tcPr>
          <w:p w14:paraId="60B55DF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8E2BB4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082" w:rsidRPr="002759E0" w14:paraId="230B3BBD" w14:textId="77777777" w:rsidTr="00FC32AE">
        <w:tc>
          <w:tcPr>
            <w:tcW w:w="4230" w:type="dxa"/>
            <w:shd w:val="clear" w:color="auto" w:fill="auto"/>
          </w:tcPr>
          <w:p w14:paraId="499B495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6559046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2759E0" w14:paraId="119AF90E" w14:textId="77777777" w:rsidTr="00FC32AE">
        <w:tc>
          <w:tcPr>
            <w:tcW w:w="4230" w:type="dxa"/>
            <w:shd w:val="clear" w:color="auto" w:fill="auto"/>
          </w:tcPr>
          <w:p w14:paraId="00FF845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85172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DD5542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0A81E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26996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5D771B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31373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C1F2C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30900D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72EB6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2BD0B4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966C39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669EE0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8DDD75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15082" w:rsidRPr="002759E0" w14:paraId="7D87944C" w14:textId="77777777" w:rsidTr="00FC32AE">
        <w:trPr>
          <w:trHeight w:val="378"/>
        </w:trPr>
        <w:tc>
          <w:tcPr>
            <w:tcW w:w="4230" w:type="dxa"/>
            <w:shd w:val="clear" w:color="auto" w:fill="auto"/>
          </w:tcPr>
          <w:p w14:paraId="0151366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3A0B64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77CB53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64160B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72" w:type="dxa"/>
            <w:shd w:val="clear" w:color="auto" w:fill="auto"/>
          </w:tcPr>
          <w:p w14:paraId="0527A77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D50646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8" w:type="dxa"/>
            <w:shd w:val="clear" w:color="auto" w:fill="auto"/>
          </w:tcPr>
          <w:p w14:paraId="7028E45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BCDA3E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60" w:type="dxa"/>
            <w:shd w:val="clear" w:color="auto" w:fill="auto"/>
          </w:tcPr>
          <w:p w14:paraId="4B164A0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1220E4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14:paraId="0289EA8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FF6C36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8B37DD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EFAB3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D15082" w:rsidRPr="002759E0" w14:paraId="341364FF" w14:textId="77777777" w:rsidTr="00FC32AE">
        <w:tc>
          <w:tcPr>
            <w:tcW w:w="4230" w:type="dxa"/>
            <w:shd w:val="clear" w:color="auto" w:fill="auto"/>
          </w:tcPr>
          <w:p w14:paraId="5551207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245774F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A2FB5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5D38A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2" w:type="dxa"/>
            <w:shd w:val="clear" w:color="auto" w:fill="auto"/>
          </w:tcPr>
          <w:p w14:paraId="4A545D8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195CB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0A9D9F5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F62F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0E7C02F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68AE47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96AC90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0AEBC5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A7BB17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54F3A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D15082" w:rsidRPr="002759E0" w14:paraId="3F968EAF" w14:textId="77777777" w:rsidTr="00FC32AE">
        <w:tc>
          <w:tcPr>
            <w:tcW w:w="4230" w:type="dxa"/>
            <w:shd w:val="clear" w:color="auto" w:fill="auto"/>
          </w:tcPr>
          <w:p w14:paraId="671647B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5CC99FA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DFEACA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E32341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2" w:type="dxa"/>
            <w:shd w:val="clear" w:color="auto" w:fill="auto"/>
          </w:tcPr>
          <w:p w14:paraId="17065E9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A6835F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38" w:type="dxa"/>
            <w:shd w:val="clear" w:color="auto" w:fill="auto"/>
          </w:tcPr>
          <w:p w14:paraId="3AEA9CB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58B18D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60" w:type="dxa"/>
            <w:shd w:val="clear" w:color="auto" w:fill="auto"/>
          </w:tcPr>
          <w:p w14:paraId="544482F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61F50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0030F6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0738D4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C00D8D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78B21A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D15082" w:rsidRPr="002759E0" w14:paraId="4B1BD86F" w14:textId="77777777" w:rsidTr="00FC32AE">
        <w:tc>
          <w:tcPr>
            <w:tcW w:w="4230" w:type="dxa"/>
            <w:shd w:val="clear" w:color="auto" w:fill="auto"/>
          </w:tcPr>
          <w:p w14:paraId="0DEC9DF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744CF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DB989D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BA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72" w:type="dxa"/>
            <w:shd w:val="clear" w:color="auto" w:fill="auto"/>
          </w:tcPr>
          <w:p w14:paraId="12D38CC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CA77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38" w:type="dxa"/>
            <w:shd w:val="clear" w:color="auto" w:fill="auto"/>
          </w:tcPr>
          <w:p w14:paraId="3E40DBF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36F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60" w:type="dxa"/>
            <w:shd w:val="clear" w:color="auto" w:fill="auto"/>
          </w:tcPr>
          <w:p w14:paraId="0B27690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C8B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26C4336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FF3B42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352470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67CC19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</w:tr>
      <w:tr w:rsidR="00D15082" w:rsidRPr="002759E0" w14:paraId="102EE058" w14:textId="77777777" w:rsidTr="00FC32AE">
        <w:tc>
          <w:tcPr>
            <w:tcW w:w="4230" w:type="dxa"/>
            <w:shd w:val="clear" w:color="auto" w:fill="auto"/>
          </w:tcPr>
          <w:p w14:paraId="064AE99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02F0732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D7EF14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9FAA3D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4F6C02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DBA765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755C270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B511B0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2186579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9DA644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A45519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057828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837D7E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63793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D15082" w:rsidRPr="002759E0" w14:paraId="1630F5A9" w14:textId="77777777" w:rsidTr="00FC32AE">
        <w:tc>
          <w:tcPr>
            <w:tcW w:w="4230" w:type="dxa"/>
            <w:shd w:val="clear" w:color="auto" w:fill="auto"/>
          </w:tcPr>
          <w:p w14:paraId="7161590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3EA118D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542CC0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E9A96F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2" w:type="dxa"/>
            <w:shd w:val="clear" w:color="auto" w:fill="auto"/>
          </w:tcPr>
          <w:p w14:paraId="7B9E5AD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50F030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238" w:type="dxa"/>
            <w:shd w:val="clear" w:color="auto" w:fill="auto"/>
          </w:tcPr>
          <w:p w14:paraId="2BF3199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829F36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60" w:type="dxa"/>
            <w:shd w:val="clear" w:color="auto" w:fill="auto"/>
          </w:tcPr>
          <w:p w14:paraId="6C6C653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73561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62" w:type="dxa"/>
            <w:shd w:val="clear" w:color="auto" w:fill="auto"/>
          </w:tcPr>
          <w:p w14:paraId="04BB17F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892FD2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A06914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8FFBE3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</w:tr>
      <w:tr w:rsidR="00D15082" w:rsidRPr="002759E0" w14:paraId="52187031" w14:textId="77777777" w:rsidTr="00FC32AE">
        <w:trPr>
          <w:trHeight w:val="323"/>
        </w:trPr>
        <w:tc>
          <w:tcPr>
            <w:tcW w:w="4230" w:type="dxa"/>
            <w:shd w:val="clear" w:color="auto" w:fill="auto"/>
          </w:tcPr>
          <w:p w14:paraId="6F4D184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4B5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8BCF41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D174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72" w:type="dxa"/>
            <w:shd w:val="clear" w:color="auto" w:fill="auto"/>
          </w:tcPr>
          <w:p w14:paraId="69A3FC5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3F90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8" w:type="dxa"/>
            <w:shd w:val="clear" w:color="auto" w:fill="auto"/>
          </w:tcPr>
          <w:p w14:paraId="4046866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FAC2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60" w:type="dxa"/>
            <w:shd w:val="clear" w:color="auto" w:fill="auto"/>
          </w:tcPr>
          <w:p w14:paraId="449B787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EDC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2375E95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965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F423D4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C28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</w:tr>
      <w:tr w:rsidR="00D15082" w:rsidRPr="002759E0" w14:paraId="3780C5D4" w14:textId="77777777" w:rsidTr="00FC32AE">
        <w:trPr>
          <w:trHeight w:hRule="exact" w:val="192"/>
        </w:trPr>
        <w:tc>
          <w:tcPr>
            <w:tcW w:w="4230" w:type="dxa"/>
            <w:shd w:val="clear" w:color="auto" w:fill="auto"/>
          </w:tcPr>
          <w:p w14:paraId="0E94E0E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4638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1EBA7B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A1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2E1237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958E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17562C1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33B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27FF19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5077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BDC1FE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6BFF36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CE86E4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BDBBA2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082" w:rsidRPr="002759E0" w14:paraId="6E195E7D" w14:textId="77777777" w:rsidTr="00FC32AE">
        <w:tc>
          <w:tcPr>
            <w:tcW w:w="4230" w:type="dxa"/>
            <w:shd w:val="clear" w:color="auto" w:fill="auto"/>
          </w:tcPr>
          <w:p w14:paraId="62322C4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9D8BC7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AC1F41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BD392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F461BC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FA48B3E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7E9D3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262431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EB38ED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7C63C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40D1C5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060F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197FFA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F37E35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15082" w:rsidRPr="002759E0" w14:paraId="5444101F" w14:textId="77777777" w:rsidTr="00FC32AE">
        <w:trPr>
          <w:trHeight w:val="74"/>
        </w:trPr>
        <w:tc>
          <w:tcPr>
            <w:tcW w:w="4230" w:type="dxa"/>
            <w:shd w:val="clear" w:color="auto" w:fill="auto"/>
          </w:tcPr>
          <w:p w14:paraId="5E4AD21A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B107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163FAC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39871D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54453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DF0D980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D4E10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0C8FDF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9C2D5D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91E03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54484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655D2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B47D96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42AF17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</w:tr>
      <w:tr w:rsidR="00D15082" w:rsidRPr="002759E0" w14:paraId="23D73203" w14:textId="77777777" w:rsidTr="00FC32AE">
        <w:tc>
          <w:tcPr>
            <w:tcW w:w="4230" w:type="dxa"/>
            <w:shd w:val="clear" w:color="auto" w:fill="auto"/>
          </w:tcPr>
          <w:p w14:paraId="522B5E6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D0CFB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BE3BFC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210007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EEF833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CB498FD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5E014B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647CD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616928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00556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6DA379F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C94C6B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9879B4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81C7B5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</w:tr>
    </w:tbl>
    <w:p w14:paraId="11A66CF7" w14:textId="77777777" w:rsidR="00D15082" w:rsidRPr="002759E0" w:rsidRDefault="00D15082" w:rsidP="00D15082">
      <w:pPr>
        <w:spacing w:line="12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38AF0B55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" w:right="33"/>
        <w:rPr>
          <w:rFonts w:asciiTheme="majorBidi" w:hAnsiTheme="majorBidi" w:cstheme="majorBidi"/>
          <w:i/>
          <w:iCs/>
          <w:sz w:val="20"/>
          <w:szCs w:val="20"/>
        </w:rPr>
      </w:pPr>
    </w:p>
    <w:p w14:paraId="2E52A049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  <w:sectPr w:rsidR="00D15082" w:rsidRPr="002759E0" w:rsidSect="007F410C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2DBD348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มูลค่ายุติธรรมของที่ดิน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มูลค่ายุติธรรมของที่ดินถูกจัดลำดับชั้นการวัดมูลค่ายุติธรรมอยู่ในระดับที่ </w:t>
      </w:r>
      <w:r w:rsidRPr="002759E0">
        <w:rPr>
          <w:rFonts w:asciiTheme="majorBidi" w:hAnsiTheme="majorBidi" w:cstheme="majorBidi"/>
          <w:sz w:val="30"/>
          <w:szCs w:val="30"/>
        </w:rPr>
        <w:t>3</w:t>
      </w:r>
    </w:p>
    <w:p w14:paraId="364544ED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2962"/>
        <w:gridCol w:w="2978"/>
      </w:tblGrid>
      <w:tr w:rsidR="00D15082" w:rsidRPr="002759E0" w14:paraId="7E8EFCFD" w14:textId="77777777" w:rsidTr="00FC32AE">
        <w:tc>
          <w:tcPr>
            <w:tcW w:w="3420" w:type="dxa"/>
            <w:shd w:val="clear" w:color="auto" w:fill="auto"/>
            <w:vAlign w:val="bottom"/>
          </w:tcPr>
          <w:p w14:paraId="1A7214C9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259430F2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978" w:type="dxa"/>
            <w:shd w:val="clear" w:color="auto" w:fill="auto"/>
            <w:vAlign w:val="bottom"/>
          </w:tcPr>
          <w:p w14:paraId="41268A2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15082" w:rsidRPr="002759E0" w14:paraId="3C70F8E2" w14:textId="77777777" w:rsidTr="00FC32AE">
        <w:tc>
          <w:tcPr>
            <w:tcW w:w="3420" w:type="dxa"/>
            <w:shd w:val="clear" w:color="auto" w:fill="auto"/>
          </w:tcPr>
          <w:p w14:paraId="4E8C7BA8" w14:textId="77777777" w:rsidR="00D15082" w:rsidRPr="002759E0" w:rsidRDefault="00D15082" w:rsidP="00FC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ต้นทุนการเปลี่ยนแทนปัจจุบัน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962" w:type="dxa"/>
            <w:shd w:val="clear" w:color="auto" w:fill="auto"/>
          </w:tcPr>
          <w:p w14:paraId="7E70BEB5" w14:textId="77777777" w:rsidR="00D15082" w:rsidRPr="002759E0" w:rsidRDefault="00D15082" w:rsidP="00FC32A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ราคาขายที่ดินบริเวณใกล้เคียง</w:t>
            </w:r>
          </w:p>
          <w:p w14:paraId="46512E6C" w14:textId="77777777" w:rsidR="00D15082" w:rsidRPr="002759E0" w:rsidRDefault="00D15082" w:rsidP="00FC32A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8" w:type="dxa"/>
            <w:shd w:val="clear" w:color="auto" w:fill="auto"/>
          </w:tcPr>
          <w:p w14:paraId="336ECB10" w14:textId="77777777" w:rsidR="00D15082" w:rsidRPr="002759E0" w:rsidRDefault="00D15082" w:rsidP="00FC3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หากราคาขายที่ดินบริเวณใกล้เคียงสูงขึ้น (ลดลง) </w:t>
            </w:r>
          </w:p>
        </w:tc>
      </w:tr>
    </w:tbl>
    <w:p w14:paraId="5508C84C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FD4DC9F" w14:textId="77777777" w:rsidR="00D15082" w:rsidRPr="002759E0" w:rsidRDefault="00D15082" w:rsidP="00D15082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สัญญาเช่า</w:t>
      </w:r>
    </w:p>
    <w:p w14:paraId="2420C13D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7A21635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03AA8F3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39"/>
        <w:gridCol w:w="239"/>
        <w:gridCol w:w="1142"/>
        <w:gridCol w:w="236"/>
        <w:gridCol w:w="982"/>
        <w:gridCol w:w="237"/>
        <w:gridCol w:w="1155"/>
      </w:tblGrid>
      <w:tr w:rsidR="00D15082" w:rsidRPr="002759E0" w14:paraId="7267A15C" w14:textId="77777777" w:rsidTr="008B10E1">
        <w:tc>
          <w:tcPr>
            <w:tcW w:w="4230" w:type="dxa"/>
          </w:tcPr>
          <w:p w14:paraId="257046E0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F5BB59F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538215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0AB239FF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082" w:rsidRPr="002759E0" w14:paraId="65F13419" w14:textId="77777777" w:rsidTr="008B10E1">
        <w:tc>
          <w:tcPr>
            <w:tcW w:w="4230" w:type="dxa"/>
          </w:tcPr>
          <w:p w14:paraId="0CA62955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9" w:type="dxa"/>
          </w:tcPr>
          <w:p w14:paraId="5D8C4C5D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6A5A653F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28EB1D7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ED5660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82" w:type="dxa"/>
          </w:tcPr>
          <w:p w14:paraId="3BB8A6B6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35E0717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7E6E3B98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15082" w:rsidRPr="002759E0" w14:paraId="4B2DF593" w14:textId="77777777" w:rsidTr="008B10E1">
        <w:tc>
          <w:tcPr>
            <w:tcW w:w="4230" w:type="dxa"/>
          </w:tcPr>
          <w:p w14:paraId="716882EA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173310F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5082" w:rsidRPr="002759E0" w14:paraId="4E18A7DE" w14:textId="77777777" w:rsidTr="008B10E1">
        <w:trPr>
          <w:trHeight w:val="362"/>
        </w:trPr>
        <w:tc>
          <w:tcPr>
            <w:tcW w:w="4230" w:type="dxa"/>
          </w:tcPr>
          <w:p w14:paraId="3D32DC2C" w14:textId="77777777" w:rsidR="00D15082" w:rsidRPr="002759E0" w:rsidRDefault="00D15082" w:rsidP="008B10E1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9" w:type="dxa"/>
            <w:shd w:val="clear" w:color="auto" w:fill="auto"/>
          </w:tcPr>
          <w:p w14:paraId="633560AB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1CA746A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EE0B664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C1D06E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7F65C4FA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E42B3C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5FF827B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5082" w:rsidRPr="002759E0" w14:paraId="6A69D3D0" w14:textId="77777777" w:rsidTr="008B10E1">
        <w:tc>
          <w:tcPr>
            <w:tcW w:w="4230" w:type="dxa"/>
          </w:tcPr>
          <w:p w14:paraId="22ECCA50" w14:textId="77777777" w:rsidR="00D15082" w:rsidRPr="002759E0" w:rsidRDefault="00D15082" w:rsidP="008B10E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139" w:type="dxa"/>
            <w:shd w:val="clear" w:color="auto" w:fill="auto"/>
          </w:tcPr>
          <w:p w14:paraId="711A30A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14:paraId="14C995D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4854546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</w:tcPr>
          <w:p w14:paraId="57BF59CE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62E529B2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37" w:type="dxa"/>
          </w:tcPr>
          <w:p w14:paraId="0C7D872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6B6B5D0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D15082" w:rsidRPr="002759E0" w14:paraId="46EE5611" w14:textId="77777777" w:rsidTr="008B10E1">
        <w:tc>
          <w:tcPr>
            <w:tcW w:w="4230" w:type="dxa"/>
          </w:tcPr>
          <w:p w14:paraId="78EFB7F0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39" w:type="dxa"/>
            <w:shd w:val="clear" w:color="auto" w:fill="auto"/>
          </w:tcPr>
          <w:p w14:paraId="1F70692D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14:paraId="367FA7E8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A5950D6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2F7F0E9D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386073F4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67"/>
                <w:tab w:val="decimal" w:pos="949"/>
              </w:tabs>
              <w:spacing w:line="240" w:lineRule="atLeast"/>
              <w:ind w:left="-108" w:right="-1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74D2617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15BB2104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67"/>
                <w:tab w:val="decimal" w:pos="949"/>
              </w:tabs>
              <w:spacing w:line="240" w:lineRule="atLeast"/>
              <w:ind w:left="-108" w:right="-1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5082" w:rsidRPr="002759E0" w14:paraId="1B2F22E8" w14:textId="77777777" w:rsidTr="008B10E1">
        <w:tc>
          <w:tcPr>
            <w:tcW w:w="4230" w:type="dxa"/>
          </w:tcPr>
          <w:p w14:paraId="4068AC2F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9" w:type="dxa"/>
            <w:shd w:val="clear" w:color="auto" w:fill="auto"/>
          </w:tcPr>
          <w:p w14:paraId="0AA2510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9" w:type="dxa"/>
            <w:shd w:val="clear" w:color="auto" w:fill="auto"/>
          </w:tcPr>
          <w:p w14:paraId="100B5E1A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F25B5C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04BB8530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28F13983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7" w:type="dxa"/>
          </w:tcPr>
          <w:p w14:paraId="49381D7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8CF7E5B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D15082" w:rsidRPr="002759E0" w14:paraId="6CDAE028" w14:textId="77777777" w:rsidTr="008B10E1">
        <w:tc>
          <w:tcPr>
            <w:tcW w:w="4230" w:type="dxa"/>
          </w:tcPr>
          <w:p w14:paraId="7A5ADA72" w14:textId="77777777" w:rsidR="00D15082" w:rsidRPr="002759E0" w:rsidRDefault="00D15082" w:rsidP="008B10E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B4226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35A573A9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2FBA7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36" w:type="dxa"/>
          </w:tcPr>
          <w:p w14:paraId="358D06AB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E458F2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37" w:type="dxa"/>
          </w:tcPr>
          <w:p w14:paraId="4D91E4D8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105214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</w:t>
            </w:r>
          </w:p>
        </w:tc>
      </w:tr>
    </w:tbl>
    <w:p w14:paraId="23D65B70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717EA9BB" w14:textId="77777777" w:rsidR="00D15082" w:rsidRPr="002759E0" w:rsidRDefault="00D15082" w:rsidP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42672B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2759E0">
        <w:rPr>
          <w:rFonts w:asciiTheme="majorBidi" w:hAnsiTheme="majorBidi" w:cstheme="majorBidi"/>
          <w:sz w:val="30"/>
          <w:szCs w:val="30"/>
        </w:rPr>
        <w:t xml:space="preserve">2565 </w:t>
      </w: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2759E0">
        <w:rPr>
          <w:rFonts w:asciiTheme="majorBidi" w:hAnsiTheme="majorBidi" w:cstheme="majorBidi"/>
          <w:sz w:val="30"/>
          <w:szCs w:val="30"/>
        </w:rPr>
        <w:t xml:space="preserve"> 62 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759E0">
        <w:rPr>
          <w:rFonts w:asciiTheme="majorBidi" w:hAnsiTheme="majorBidi" w:cstheme="majorBidi"/>
          <w:sz w:val="30"/>
          <w:szCs w:val="30"/>
        </w:rPr>
        <w:t xml:space="preserve"> 23 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2759E0">
        <w:rPr>
          <w:rFonts w:asciiTheme="majorBidi" w:hAnsiTheme="majorBidi" w:hint="cs"/>
          <w:sz w:val="30"/>
          <w:szCs w:val="30"/>
          <w:cs/>
        </w:rPr>
        <w:t>สุทธิจากการใช้สิทธิเลือกต่อสัญญาและการแก้ไขสัญญา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2564: 27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20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57C9664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255E4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กลุ่มบริษัท/บริษัทเช่าสินทรัพย์เป็นระยะเวลา </w:t>
      </w:r>
      <w:r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2759E0">
        <w:rPr>
          <w:rFonts w:asciiTheme="majorBidi" w:hAnsiTheme="majorBidi" w:cstheme="majorBidi"/>
          <w:sz w:val="30"/>
          <w:szCs w:val="30"/>
        </w:rPr>
        <w:t>4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นและรายปี</w:t>
      </w:r>
      <w:r w:rsidRPr="002759E0">
        <w:rPr>
          <w:rFonts w:asciiTheme="majorBidi" w:hAnsiTheme="majorBidi" w:cstheme="majorBidi"/>
          <w:sz w:val="30"/>
          <w:szCs w:val="30"/>
          <w:cs/>
        </w:rPr>
        <w:t>ตามอัตราที่ระบุไว้ในสัญญา</w:t>
      </w:r>
    </w:p>
    <w:p w14:paraId="09C5E452" w14:textId="77777777" w:rsidR="00D15082" w:rsidRPr="002759E0" w:rsidRDefault="00D15082" w:rsidP="00D1508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D4E520" w14:textId="77777777" w:rsidR="00D15082" w:rsidRPr="002759E0" w:rsidRDefault="00D15082" w:rsidP="00D15082">
      <w:pPr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D66AD1B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BAC4B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2759E0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/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DD77A9" w14:textId="77777777" w:rsidR="00D15082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4135"/>
        <w:gridCol w:w="1080"/>
        <w:gridCol w:w="270"/>
        <w:gridCol w:w="1086"/>
        <w:gridCol w:w="270"/>
        <w:gridCol w:w="1080"/>
        <w:gridCol w:w="270"/>
        <w:gridCol w:w="1080"/>
      </w:tblGrid>
      <w:tr w:rsidR="00D15082" w:rsidRPr="002759E0" w14:paraId="2041A09E" w14:textId="77777777" w:rsidTr="008B10E1">
        <w:tc>
          <w:tcPr>
            <w:tcW w:w="4135" w:type="dxa"/>
          </w:tcPr>
          <w:p w14:paraId="2C447400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5922E32A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1A0D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33549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082" w:rsidRPr="002759E0" w14:paraId="42362B0C" w14:textId="77777777" w:rsidTr="008B10E1">
        <w:tc>
          <w:tcPr>
            <w:tcW w:w="4135" w:type="dxa"/>
          </w:tcPr>
          <w:p w14:paraId="10BB8CDE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17CE5C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A544B41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D7E06A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C9409C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0957C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3396C8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C3D3D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15082" w:rsidRPr="002759E0" w14:paraId="46CCE98D" w14:textId="77777777" w:rsidTr="008B10E1">
        <w:tc>
          <w:tcPr>
            <w:tcW w:w="4135" w:type="dxa"/>
          </w:tcPr>
          <w:p w14:paraId="331E35B0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28FE81F9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5082" w:rsidRPr="002759E0" w14:paraId="15F7EC0D" w14:textId="77777777" w:rsidTr="008B10E1">
        <w:tc>
          <w:tcPr>
            <w:tcW w:w="4135" w:type="dxa"/>
          </w:tcPr>
          <w:p w14:paraId="3E2893A0" w14:textId="77777777" w:rsidR="00D15082" w:rsidRPr="002759E0" w:rsidRDefault="00D15082" w:rsidP="008B10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5B42CF4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D5F96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B8DA41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9C481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4815A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B3102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01D7B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5082" w:rsidRPr="002759E0" w14:paraId="351F199F" w14:textId="77777777" w:rsidTr="008B10E1">
        <w:tc>
          <w:tcPr>
            <w:tcW w:w="4135" w:type="dxa"/>
          </w:tcPr>
          <w:p w14:paraId="63276591" w14:textId="77777777" w:rsidR="00D15082" w:rsidRPr="002759E0" w:rsidRDefault="00D15082" w:rsidP="008B10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79706A60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DEAFF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31D17DE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299AAE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FE8F0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83653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8E0A7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5082" w:rsidRPr="002759E0" w14:paraId="1328796B" w14:textId="77777777" w:rsidTr="008B10E1">
        <w:tc>
          <w:tcPr>
            <w:tcW w:w="4135" w:type="dxa"/>
          </w:tcPr>
          <w:p w14:paraId="0526B006" w14:textId="77777777" w:rsidR="00D15082" w:rsidRPr="002759E0" w:rsidRDefault="00D15082" w:rsidP="008B10E1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80" w:type="dxa"/>
          </w:tcPr>
          <w:p w14:paraId="383B7FB1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</w:tcPr>
          <w:p w14:paraId="5D9E74E7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F7A653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11B480E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264C7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0A102F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C251B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D15082" w:rsidRPr="002759E0" w14:paraId="070AF907" w14:textId="77777777" w:rsidTr="008B10E1">
        <w:tc>
          <w:tcPr>
            <w:tcW w:w="4135" w:type="dxa"/>
          </w:tcPr>
          <w:p w14:paraId="12C6B40C" w14:textId="77777777" w:rsidR="00D15082" w:rsidRPr="002759E0" w:rsidRDefault="00D15082" w:rsidP="008B10E1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BF5F05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51264D1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B281B7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4271084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152EB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6FFB3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C594F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5082" w:rsidRPr="002759E0" w14:paraId="63D595AA" w14:textId="77777777" w:rsidTr="008B10E1">
        <w:tc>
          <w:tcPr>
            <w:tcW w:w="4135" w:type="dxa"/>
          </w:tcPr>
          <w:p w14:paraId="4B004667" w14:textId="77777777" w:rsidR="00D15082" w:rsidRPr="002759E0" w:rsidRDefault="00D15082" w:rsidP="008B10E1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499B47C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77ADD56E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2E1DBBD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0DB7C864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F58ED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C53699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5C7F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D15082" w:rsidRPr="002759E0" w14:paraId="1D2AC82A" w14:textId="77777777" w:rsidTr="008B10E1">
        <w:tc>
          <w:tcPr>
            <w:tcW w:w="4135" w:type="dxa"/>
          </w:tcPr>
          <w:p w14:paraId="13DB7E6A" w14:textId="77777777" w:rsidR="00D15082" w:rsidRPr="002759E0" w:rsidRDefault="00D15082" w:rsidP="008B10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68D724F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</w:tcPr>
          <w:p w14:paraId="5B673DAE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B61527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3E5643F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97F65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6190F6B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71E2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D15082" w:rsidRPr="002759E0" w14:paraId="5AED0D2D" w14:textId="77777777" w:rsidTr="008B10E1">
        <w:tc>
          <w:tcPr>
            <w:tcW w:w="4135" w:type="dxa"/>
          </w:tcPr>
          <w:p w14:paraId="0D4DBDAA" w14:textId="77777777" w:rsidR="00D15082" w:rsidRPr="002759E0" w:rsidRDefault="00D15082" w:rsidP="008B10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และสินทรัพย์ที่มีมูลค่าต่ำ</w:t>
            </w:r>
          </w:p>
        </w:tc>
        <w:tc>
          <w:tcPr>
            <w:tcW w:w="1080" w:type="dxa"/>
          </w:tcPr>
          <w:p w14:paraId="7A71E464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30</w:t>
            </w:r>
          </w:p>
        </w:tc>
        <w:tc>
          <w:tcPr>
            <w:tcW w:w="270" w:type="dxa"/>
          </w:tcPr>
          <w:p w14:paraId="7E53D506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203B64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93610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3CFEA44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059E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  <w:t>3</w:t>
            </w:r>
          </w:p>
        </w:tc>
        <w:tc>
          <w:tcPr>
            <w:tcW w:w="270" w:type="dxa"/>
          </w:tcPr>
          <w:p w14:paraId="12B602A2" w14:textId="77777777" w:rsidR="00D15082" w:rsidRPr="002759E0" w:rsidRDefault="00D15082" w:rsidP="008B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FC329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EF296" w14:textId="77777777" w:rsidR="00D15082" w:rsidRPr="002759E0" w:rsidRDefault="00D15082" w:rsidP="008B10E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531F6963" w14:textId="77777777" w:rsidR="00D15082" w:rsidRPr="002759E0" w:rsidRDefault="00D15082" w:rsidP="00D15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33211F9A" w14:textId="6E7F3E78" w:rsidR="00CF4EDF" w:rsidRPr="002759E0" w:rsidRDefault="00D15082" w:rsidP="00D15082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2759E0">
        <w:rPr>
          <w:rFonts w:asciiTheme="majorBidi" w:hAnsiTheme="majorBidi" w:cstheme="majorBidi"/>
          <w:sz w:val="30"/>
          <w:szCs w:val="30"/>
        </w:rPr>
        <w:t xml:space="preserve">2565 </w:t>
      </w:r>
      <w:r w:rsidRPr="002759E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128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71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(2564: 124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72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bookmarkEnd w:id="6"/>
    </w:p>
    <w:p w14:paraId="3AFECC84" w14:textId="77777777" w:rsidR="00D15082" w:rsidRPr="002759E0" w:rsidRDefault="00D1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59E0">
        <w:rPr>
          <w:rFonts w:asciiTheme="majorBidi" w:hAnsiTheme="majorBidi" w:cstheme="majorBidi"/>
          <w:b/>
          <w:bCs/>
          <w:cs/>
        </w:rPr>
        <w:br w:type="page"/>
      </w:r>
    </w:p>
    <w:p w14:paraId="1F3DB2E0" w14:textId="1330321A" w:rsidR="006B3EA8" w:rsidRPr="002759E0" w:rsidRDefault="006B3EA8" w:rsidP="00DF17F6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1D040ABA" w14:textId="77777777" w:rsidR="00D642BB" w:rsidRPr="002759E0" w:rsidRDefault="00D642BB" w:rsidP="00E357CD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tbl>
      <w:tblPr>
        <w:tblW w:w="930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978"/>
        <w:gridCol w:w="1179"/>
        <w:gridCol w:w="271"/>
        <w:gridCol w:w="1088"/>
        <w:gridCol w:w="256"/>
        <w:gridCol w:w="1099"/>
        <w:gridCol w:w="273"/>
        <w:gridCol w:w="1162"/>
      </w:tblGrid>
      <w:tr w:rsidR="00EE0072" w:rsidRPr="002759E0" w14:paraId="5CAFB4FE" w14:textId="77777777" w:rsidTr="0056241E">
        <w:trPr>
          <w:trHeight w:val="587"/>
          <w:tblHeader/>
        </w:trPr>
        <w:tc>
          <w:tcPr>
            <w:tcW w:w="3978" w:type="dxa"/>
            <w:shd w:val="clear" w:color="auto" w:fill="auto"/>
          </w:tcPr>
          <w:p w14:paraId="3F1C42C2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93" w:type="dxa"/>
            <w:gridSpan w:val="5"/>
            <w:shd w:val="clear" w:color="auto" w:fill="auto"/>
          </w:tcPr>
          <w:p w14:paraId="3A39E75E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6DC149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F9CF9F1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42D6606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072" w:rsidRPr="002759E0" w14:paraId="0480DE13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BBF52AF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5D3D851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1" w:type="dxa"/>
            <w:shd w:val="clear" w:color="auto" w:fill="auto"/>
          </w:tcPr>
          <w:p w14:paraId="3B1E85F9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D06868A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E6410E2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FE88324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5FC0281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FF8BD3E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</w:tr>
      <w:tr w:rsidR="00EE0072" w:rsidRPr="002759E0" w14:paraId="477476CB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ED43DC4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F527142" w14:textId="77777777" w:rsidR="00EE0072" w:rsidRPr="002759E0" w:rsidRDefault="00430D9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ซอฟต์</w:t>
            </w:r>
            <w:r w:rsidR="00EE0072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  <w:tc>
          <w:tcPr>
            <w:tcW w:w="271" w:type="dxa"/>
            <w:shd w:val="clear" w:color="auto" w:fill="auto"/>
          </w:tcPr>
          <w:p w14:paraId="68CF976A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EF09E50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FF656F9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738EA8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434BB24" w14:textId="77777777" w:rsidR="00EE0072" w:rsidRPr="002759E0" w:rsidRDefault="00EE0072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5FC346F" w14:textId="77777777" w:rsidR="00EE0072" w:rsidRPr="002759E0" w:rsidRDefault="00430D9B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ซอฟต์</w:t>
            </w:r>
            <w:r w:rsidR="00EE0072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</w:tr>
      <w:tr w:rsidR="00602289" w:rsidRPr="002759E0" w14:paraId="13A370D6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9FE15DF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399FAD6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71" w:type="dxa"/>
            <w:shd w:val="clear" w:color="auto" w:fill="auto"/>
          </w:tcPr>
          <w:p w14:paraId="453889A8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505C86D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6" w:type="dxa"/>
            <w:shd w:val="clear" w:color="auto" w:fill="auto"/>
          </w:tcPr>
          <w:p w14:paraId="69E6C1A1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49F3AFE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</w:tcPr>
          <w:p w14:paraId="7BA705A0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8FC5C8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</w:tr>
      <w:tr w:rsidR="00602289" w:rsidRPr="002759E0" w14:paraId="1ED6292D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002C79CB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8" w:type="dxa"/>
            <w:gridSpan w:val="7"/>
            <w:shd w:val="clear" w:color="auto" w:fill="auto"/>
          </w:tcPr>
          <w:p w14:paraId="45490F20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02289" w:rsidRPr="002759E0" w14:paraId="42AF6622" w14:textId="77777777" w:rsidTr="0056241E">
        <w:tc>
          <w:tcPr>
            <w:tcW w:w="3978" w:type="dxa"/>
            <w:shd w:val="clear" w:color="auto" w:fill="auto"/>
          </w:tcPr>
          <w:p w14:paraId="18F67074" w14:textId="77777777" w:rsidR="00602289" w:rsidRPr="002759E0" w:rsidRDefault="00602289" w:rsidP="00BB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9" w:type="dxa"/>
            <w:shd w:val="clear" w:color="auto" w:fill="auto"/>
          </w:tcPr>
          <w:p w14:paraId="4144C218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5D6F627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ADEB12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51FCE29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034AC59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FC4A7AC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616D6A" w14:textId="77777777" w:rsidR="00602289" w:rsidRPr="002759E0" w:rsidRDefault="00602289" w:rsidP="0056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56" w:rsidRPr="002759E0" w14:paraId="374DC3A0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5DEDEC09" w14:textId="00FB989D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9" w:type="dxa"/>
            <w:shd w:val="clear" w:color="auto" w:fill="auto"/>
          </w:tcPr>
          <w:p w14:paraId="0B84EC44" w14:textId="2AB27E0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1" w:type="dxa"/>
            <w:shd w:val="clear" w:color="auto" w:fill="auto"/>
          </w:tcPr>
          <w:p w14:paraId="05689BC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92C3E04" w14:textId="137D4C2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56" w:type="dxa"/>
            <w:shd w:val="clear" w:color="auto" w:fill="auto"/>
          </w:tcPr>
          <w:p w14:paraId="5153DF7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9AFD08A" w14:textId="0E3809C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73" w:type="dxa"/>
            <w:shd w:val="clear" w:color="auto" w:fill="auto"/>
          </w:tcPr>
          <w:p w14:paraId="08DFF37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28C9C1D" w14:textId="1A4BF09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721156" w:rsidRPr="002759E0" w14:paraId="2D0A7292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3D56A8B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40935B48" w14:textId="2866AF8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71" w:type="dxa"/>
            <w:shd w:val="clear" w:color="auto" w:fill="auto"/>
          </w:tcPr>
          <w:p w14:paraId="7021BB1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9132457" w14:textId="602F483B" w:rsidR="00721156" w:rsidRPr="002759E0" w:rsidRDefault="006D00C9" w:rsidP="0051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4E66066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B118839" w14:textId="74542A3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73" w:type="dxa"/>
            <w:shd w:val="clear" w:color="auto" w:fill="auto"/>
          </w:tcPr>
          <w:p w14:paraId="2AA3B98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10C961" w14:textId="5EC4882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21156" w:rsidRPr="002759E0" w14:paraId="720ED8FF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04DA06D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3B44F145" w14:textId="4FEABF93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EE8C06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291AB0" w14:textId="397820BA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F1966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2487D2" w14:textId="34CB2111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C7B744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728C4B2" w14:textId="3F508868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1156" w:rsidRPr="002759E0" w14:paraId="4033630B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3EA7A40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04D527A" w14:textId="3D5FD61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7161DE4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299EA7E" w14:textId="68954C7A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5C5B85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D3ECAC3" w14:textId="180F0F8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2CF561C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B5A979" w14:textId="2E1FD060" w:rsidR="00721156" w:rsidRPr="002759E0" w:rsidRDefault="00721156" w:rsidP="001F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1156" w:rsidRPr="002759E0" w14:paraId="70D765C9" w14:textId="77777777" w:rsidTr="0056241E">
        <w:tc>
          <w:tcPr>
            <w:tcW w:w="3978" w:type="dxa"/>
            <w:shd w:val="clear" w:color="auto" w:fill="auto"/>
          </w:tcPr>
          <w:p w14:paraId="0E6B7FE8" w14:textId="40398EA4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D1691C4" w14:textId="11DCAA7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71" w:type="dxa"/>
            <w:shd w:val="clear" w:color="auto" w:fill="auto"/>
          </w:tcPr>
          <w:p w14:paraId="75E2E5A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C91A651" w14:textId="4BEE5AB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shd w:val="clear" w:color="auto" w:fill="auto"/>
          </w:tcPr>
          <w:p w14:paraId="1AA6392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75EAA0AB" w14:textId="174EEC7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3" w:type="dxa"/>
            <w:shd w:val="clear" w:color="auto" w:fill="auto"/>
          </w:tcPr>
          <w:p w14:paraId="4522BFB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12202EF" w14:textId="6118467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</w:tr>
      <w:tr w:rsidR="00721156" w:rsidRPr="002759E0" w14:paraId="436EEB1B" w14:textId="77777777" w:rsidTr="0056241E">
        <w:tc>
          <w:tcPr>
            <w:tcW w:w="3978" w:type="dxa"/>
            <w:shd w:val="clear" w:color="auto" w:fill="auto"/>
          </w:tcPr>
          <w:p w14:paraId="1268BD7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573A4CC9" w14:textId="16259868" w:rsidR="00721156" w:rsidRPr="002759E0" w:rsidRDefault="009512C7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72A095D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5A0EBEA" w14:textId="72CC440D" w:rsidR="00721156" w:rsidRPr="002759E0" w:rsidRDefault="0046783C" w:rsidP="0088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9873A4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3D2F668" w14:textId="0F6923D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3F43B3F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35D0AAA" w14:textId="7DED275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21156" w:rsidRPr="002759E0" w14:paraId="2084AFB8" w14:textId="77777777" w:rsidTr="0056241E">
        <w:tc>
          <w:tcPr>
            <w:tcW w:w="3978" w:type="dxa"/>
            <w:shd w:val="clear" w:color="auto" w:fill="auto"/>
          </w:tcPr>
          <w:p w14:paraId="113E525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1EEA6E50" w14:textId="01FFFAC2" w:rsidR="00721156" w:rsidRPr="002759E0" w:rsidRDefault="009512C7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2296B33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A6597F4" w14:textId="215B9B77" w:rsidR="00721156" w:rsidRPr="002759E0" w:rsidRDefault="0046783C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68318B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E593E91" w14:textId="3FC1C1F9" w:rsidR="00721156" w:rsidRPr="002759E0" w:rsidRDefault="0046783C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0C1F8C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7285D3" w14:textId="0509045E" w:rsidR="00721156" w:rsidRPr="002759E0" w:rsidRDefault="001755AD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1156" w:rsidRPr="002759E0" w14:paraId="6D67848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030D" w14:textId="03651BF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D9C0" w14:textId="0843700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64E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D18F" w14:textId="7C662538" w:rsidR="00721156" w:rsidRPr="002759E0" w:rsidRDefault="006D00C9" w:rsidP="007D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F4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4002B" w14:textId="64205BC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6AE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E094C" w14:textId="6A5EC48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</w:tr>
      <w:tr w:rsidR="00721156" w:rsidRPr="002759E0" w14:paraId="0BBE6FE1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92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C3D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54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4254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75B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1F4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E88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CD9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594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56" w:rsidRPr="002759E0" w14:paraId="2BB8502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CD0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3C0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676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2D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64A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A9B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E6B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8DD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56" w:rsidRPr="002759E0" w14:paraId="094B41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0870" w14:textId="51F5AD0C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9ED5" w14:textId="4FB9083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2BA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143D" w14:textId="7757DCF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4F3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4EA" w14:textId="283E08D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2BA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A94A" w14:textId="19987C7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721156" w:rsidRPr="002759E0" w14:paraId="7B7B41DE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0E8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956E" w14:textId="0F91908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9D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2D9" w14:textId="0D6B125F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225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8DEB" w14:textId="0D0AAAE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50A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002C" w14:textId="763F21C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21156" w:rsidRPr="002759E0" w14:paraId="334AF753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8B0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A0DD3" w14:textId="30E6433E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0F8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E5B08" w14:textId="7B83A225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0E5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B734" w14:textId="1C40F626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4E6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EEA2F" w14:textId="579D5D91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1156" w:rsidRPr="002759E0" w14:paraId="461BBC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F481" w14:textId="05BEF745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6F266" w14:textId="058A13B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FE5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3D7F5" w14:textId="5186AD2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7EE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09CBC" w14:textId="5F07E85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C31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D5D28" w14:textId="311D3D7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</w:tr>
      <w:tr w:rsidR="00721156" w:rsidRPr="002759E0" w14:paraId="03A52AEA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DC2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D389" w14:textId="2441CE7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0E2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0C6" w14:textId="3C56B6FB" w:rsidR="00721156" w:rsidRPr="002759E0" w:rsidRDefault="0086468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174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575A7" w14:textId="270E4AD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5B5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D480" w14:textId="22EC66C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21156" w:rsidRPr="002759E0" w14:paraId="41B4F57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028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3B93" w14:textId="78EC1AAE" w:rsidR="00721156" w:rsidRPr="002759E0" w:rsidRDefault="0086468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441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8125" w14:textId="65B68EF4" w:rsidR="00721156" w:rsidRPr="002759E0" w:rsidRDefault="0086468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514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7C0B" w14:textId="683DAD16" w:rsidR="00721156" w:rsidRPr="002759E0" w:rsidRDefault="007E07B7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596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D973" w14:textId="4B26921C" w:rsidR="00721156" w:rsidRPr="002759E0" w:rsidRDefault="00AE6BC4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1156" w:rsidRPr="002759E0" w14:paraId="378B84C2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A4E51" w14:textId="7657DF8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6314" w14:textId="530C7F8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AE1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76832" w14:textId="4806044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516B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52813" w14:textId="67C372B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203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3CA7A" w14:textId="446C8F1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</w:tr>
      <w:tr w:rsidR="00721156" w:rsidRPr="002759E0" w14:paraId="2B2C58A8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E98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E53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5A1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4DF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EC1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91B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EA8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EB8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21156" w:rsidRPr="002759E0" w14:paraId="7CDCE4F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DFA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D89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D08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C96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4AE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B17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1B9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39C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56" w:rsidRPr="002759E0" w14:paraId="3C92CE7F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28E" w14:textId="655CF5DD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38C5" w14:textId="592A5CD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A67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3FAF" w14:textId="5A2B020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A3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2CF" w14:textId="5004ABB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C13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6D" w14:textId="01DF7EF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</w:tr>
      <w:tr w:rsidR="00721156" w:rsidRPr="002759E0" w14:paraId="0630B2B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A863" w14:textId="39F71391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DE64" w14:textId="31656BD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88E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F94E" w14:textId="7C6C363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1B0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82E9" w14:textId="1EA3519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FF8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0EAE9" w14:textId="672728F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</w:tbl>
    <w:p w14:paraId="154476DD" w14:textId="77777777" w:rsidR="0053790B" w:rsidRPr="002759E0" w:rsidRDefault="00B50120" w:rsidP="009E3C7E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br w:type="page"/>
      </w:r>
      <w:bookmarkStart w:id="7" w:name="_Hlk95664593"/>
      <w:r w:rsidR="0053790B" w:rsidRPr="002759E0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  <w:bookmarkEnd w:id="7"/>
    </w:p>
    <w:p w14:paraId="7E90BD18" w14:textId="77777777" w:rsidR="008352E8" w:rsidRPr="002759E0" w:rsidRDefault="008352E8" w:rsidP="00F52ED7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tbl>
      <w:tblPr>
        <w:tblW w:w="9836" w:type="dxa"/>
        <w:tblInd w:w="450" w:type="dxa"/>
        <w:tblLook w:val="04A0" w:firstRow="1" w:lastRow="0" w:firstColumn="1" w:lastColumn="0" w:noHBand="0" w:noVBand="1"/>
      </w:tblPr>
      <w:tblGrid>
        <w:gridCol w:w="1869"/>
        <w:gridCol w:w="807"/>
        <w:gridCol w:w="1076"/>
        <w:gridCol w:w="235"/>
        <w:gridCol w:w="1029"/>
        <w:gridCol w:w="231"/>
        <w:gridCol w:w="906"/>
        <w:gridCol w:w="230"/>
        <w:gridCol w:w="1022"/>
        <w:gridCol w:w="242"/>
        <w:gridCol w:w="1050"/>
        <w:gridCol w:w="230"/>
        <w:gridCol w:w="909"/>
      </w:tblGrid>
      <w:tr w:rsidR="008352E8" w:rsidRPr="002759E0" w14:paraId="68E10193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11B3467F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25A42485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160" w:type="dxa"/>
            <w:gridSpan w:val="11"/>
            <w:shd w:val="clear" w:color="auto" w:fill="auto"/>
          </w:tcPr>
          <w:p w14:paraId="2519C681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52E8" w:rsidRPr="002759E0" w14:paraId="1F4D5DEA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1B0665E2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5F7F3DC8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7" w:type="dxa"/>
            <w:gridSpan w:val="5"/>
            <w:shd w:val="clear" w:color="auto" w:fill="auto"/>
          </w:tcPr>
          <w:p w14:paraId="2F7201B7" w14:textId="4394F01C" w:rsidR="008352E8" w:rsidRPr="002759E0" w:rsidRDefault="006D00C9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0" w:type="dxa"/>
            <w:shd w:val="clear" w:color="auto" w:fill="auto"/>
          </w:tcPr>
          <w:p w14:paraId="43B89E13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3" w:type="dxa"/>
            <w:gridSpan w:val="5"/>
            <w:shd w:val="clear" w:color="auto" w:fill="auto"/>
          </w:tcPr>
          <w:p w14:paraId="1C951B84" w14:textId="0CBCB58D" w:rsidR="008352E8" w:rsidRPr="002759E0" w:rsidRDefault="006D00C9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67DAE" w:rsidRPr="002759E0" w14:paraId="754238B4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76188E01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70CBED1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F01148B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7DF050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5790269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E5E2559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CBB1CE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0D7109F3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976826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F834E78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B665B89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D2800B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68707C7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352E8" w:rsidRPr="002759E0" w14:paraId="1E4A1419" w14:textId="77777777" w:rsidTr="00F6205A">
        <w:trPr>
          <w:tblHeader/>
        </w:trPr>
        <w:tc>
          <w:tcPr>
            <w:tcW w:w="1869" w:type="dxa"/>
            <w:shd w:val="clear" w:color="auto" w:fill="auto"/>
          </w:tcPr>
          <w:p w14:paraId="08864250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21AAA05A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60" w:type="dxa"/>
            <w:gridSpan w:val="11"/>
            <w:shd w:val="clear" w:color="auto" w:fill="auto"/>
            <w:vAlign w:val="bottom"/>
          </w:tcPr>
          <w:p w14:paraId="29D65365" w14:textId="77777777" w:rsidR="008352E8" w:rsidRPr="002759E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21156" w:rsidRPr="002759E0" w14:paraId="1156496F" w14:textId="77777777" w:rsidTr="00F6205A">
        <w:tc>
          <w:tcPr>
            <w:tcW w:w="1869" w:type="dxa"/>
            <w:shd w:val="clear" w:color="auto" w:fill="auto"/>
          </w:tcPr>
          <w:p w14:paraId="1AF1C4B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807" w:type="dxa"/>
            <w:shd w:val="clear" w:color="auto" w:fill="auto"/>
          </w:tcPr>
          <w:p w14:paraId="4814A52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B11A37C" w14:textId="3E7B25BA" w:rsidR="00721156" w:rsidRPr="002759E0" w:rsidRDefault="004C683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B9BAB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63CE32F" w14:textId="5A5DE61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E460B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5EE967" w14:textId="166E505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2CF29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63E426" w14:textId="384568F2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E34565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E19EA6" w14:textId="5B96A81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902C2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F9E86B" w14:textId="34661DC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  <w:tr w:rsidR="00721156" w:rsidRPr="002759E0" w14:paraId="69F7A09B" w14:textId="77777777" w:rsidTr="00F6205A">
        <w:tc>
          <w:tcPr>
            <w:tcW w:w="1869" w:type="dxa"/>
            <w:shd w:val="clear" w:color="auto" w:fill="auto"/>
          </w:tcPr>
          <w:p w14:paraId="364BE4C4" w14:textId="77777777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18940AF2" w14:textId="77777777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274B44B" w14:textId="3DF44A7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2355492" w14:textId="7123E33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FA4F2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7BAEA5A" w14:textId="5F91F78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8BD431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FC4366E" w14:textId="7516DAA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68E8B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4B46448" w14:textId="46D4DAC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781A0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58AC8AB" w14:textId="63D0A6F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1156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841315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0DF188" w14:textId="2CC3C9B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</w:p>
        </w:tc>
      </w:tr>
      <w:tr w:rsidR="00721156" w:rsidRPr="002759E0" w14:paraId="46B79B7A" w14:textId="77777777" w:rsidTr="00F6205A">
        <w:tc>
          <w:tcPr>
            <w:tcW w:w="1869" w:type="dxa"/>
            <w:shd w:val="clear" w:color="auto" w:fill="auto"/>
          </w:tcPr>
          <w:p w14:paraId="5BD94EF8" w14:textId="77777777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807" w:type="dxa"/>
            <w:shd w:val="clear" w:color="auto" w:fill="auto"/>
          </w:tcPr>
          <w:p w14:paraId="3AB7792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BB0A192" w14:textId="529693F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3318E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D5059D2" w14:textId="61CA26B7" w:rsidR="00721156" w:rsidRPr="002759E0" w:rsidRDefault="004C683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E92B4B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D2AB741" w14:textId="2F3C9F4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AC500F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C3FBF2" w14:textId="587E282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A54D6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798389F" w14:textId="6D4D836E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C1068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9233511" w14:textId="33C40C3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721156" w:rsidRPr="002759E0" w14:paraId="785BD67E" w14:textId="77777777" w:rsidTr="00F6205A">
        <w:tc>
          <w:tcPr>
            <w:tcW w:w="1869" w:type="dxa"/>
            <w:shd w:val="clear" w:color="auto" w:fill="auto"/>
          </w:tcPr>
          <w:p w14:paraId="0CD46A0B" w14:textId="77777777" w:rsidR="00721156" w:rsidRPr="002759E0" w:rsidRDefault="00721156" w:rsidP="007211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เงินกู้ยืมระยะสั้นจากบุคคลหรือกิจการที่เกี่ยวข้องกัน 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BF4EFDA" w14:textId="4B78A39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EA25F75" w14:textId="0FB058EE" w:rsidR="00721156" w:rsidRPr="002759E0" w:rsidRDefault="004C683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34B62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3C441E" w14:textId="40046FE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0DFFD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21D1693" w14:textId="5462DD3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F7F11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2E8406B" w14:textId="430D539D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2FC0C8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799813" w14:textId="69460B6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5CBD32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76FD56F" w14:textId="63AE813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</w:t>
            </w:r>
          </w:p>
        </w:tc>
      </w:tr>
      <w:tr w:rsidR="00721156" w:rsidRPr="002759E0" w14:paraId="3459FA7C" w14:textId="77777777" w:rsidTr="00F6205A">
        <w:tc>
          <w:tcPr>
            <w:tcW w:w="1869" w:type="dxa"/>
            <w:shd w:val="clear" w:color="auto" w:fill="auto"/>
          </w:tcPr>
          <w:p w14:paraId="76409170" w14:textId="77777777" w:rsidR="00721156" w:rsidRPr="002759E0" w:rsidRDefault="00721156" w:rsidP="007211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61864A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0DA5B53" w14:textId="7B5051D0" w:rsidR="00721156" w:rsidRPr="002759E0" w:rsidRDefault="004C683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3EE2DE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3640450" w14:textId="0D4C9DD3" w:rsidR="00721156" w:rsidRPr="002759E0" w:rsidRDefault="00866968" w:rsidP="00866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F061B2C" w14:textId="77777777" w:rsidR="00721156" w:rsidRPr="002759E0" w:rsidRDefault="00721156" w:rsidP="00866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84D43F9" w14:textId="03A9FEBA" w:rsidR="00721156" w:rsidRPr="002759E0" w:rsidRDefault="00866968" w:rsidP="00866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7356AE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75298F4" w14:textId="6B42FEDA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6C2803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BE7574" w14:textId="672A5FE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BACE66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3105356" w14:textId="1096257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</w:t>
            </w:r>
          </w:p>
        </w:tc>
      </w:tr>
      <w:tr w:rsidR="00721156" w:rsidRPr="002759E0" w14:paraId="703E7257" w14:textId="77777777" w:rsidTr="00F6205A">
        <w:tc>
          <w:tcPr>
            <w:tcW w:w="1869" w:type="dxa"/>
            <w:shd w:val="clear" w:color="auto" w:fill="auto"/>
          </w:tcPr>
          <w:p w14:paraId="7AEB44A1" w14:textId="77777777" w:rsidR="00721156" w:rsidRPr="002759E0" w:rsidRDefault="00721156" w:rsidP="007211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EB4CFAC" w14:textId="35A407A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98FC4A3" w14:textId="535F90F9" w:rsidR="00721156" w:rsidRPr="002759E0" w:rsidRDefault="004C683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B77822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2C9AD79" w14:textId="04BEBD8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10CC7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5815622" w14:textId="461E1DE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DD2532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8CDFD3B" w14:textId="389326B2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787B1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1776E6" w14:textId="1DA2BA8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D39495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9BE9A9F" w14:textId="036AEF1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721156" w:rsidRPr="002759E0" w14:paraId="214C1123" w14:textId="77777777" w:rsidTr="00A13FA4">
        <w:tc>
          <w:tcPr>
            <w:tcW w:w="1869" w:type="dxa"/>
            <w:shd w:val="clear" w:color="auto" w:fill="auto"/>
          </w:tcPr>
          <w:p w14:paraId="2E21943E" w14:textId="77777777" w:rsidR="00721156" w:rsidRPr="002759E0" w:rsidRDefault="00721156" w:rsidP="0072115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7" w:type="dxa"/>
            <w:shd w:val="clear" w:color="auto" w:fill="auto"/>
          </w:tcPr>
          <w:p w14:paraId="5940DDB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886DBD3" w14:textId="0DC6E306" w:rsidR="00721156" w:rsidRPr="002759E0" w:rsidRDefault="00212ABF" w:rsidP="001D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8ABEA6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4CF09F" w14:textId="1B246434" w:rsidR="00721156" w:rsidRPr="002759E0" w:rsidRDefault="00212ABF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0B7F73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C944264" w14:textId="71FFDAE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EC3B36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4C604F5" w14:textId="249BFAF3" w:rsidR="00721156" w:rsidRPr="002759E0" w:rsidRDefault="000E7EA6" w:rsidP="000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BB8E79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9A9693" w14:textId="37DED128" w:rsidR="00721156" w:rsidRPr="002759E0" w:rsidRDefault="000E7EA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88F811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458E4BD" w14:textId="1B2EFD4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</w:tr>
      <w:tr w:rsidR="00721156" w:rsidRPr="002759E0" w14:paraId="08634FD4" w14:textId="77777777" w:rsidTr="00F6205A">
        <w:tc>
          <w:tcPr>
            <w:tcW w:w="1869" w:type="dxa"/>
            <w:shd w:val="clear" w:color="auto" w:fill="auto"/>
          </w:tcPr>
          <w:p w14:paraId="26B576BB" w14:textId="77777777" w:rsidR="00721156" w:rsidRPr="002759E0" w:rsidRDefault="00721156" w:rsidP="007211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  <w:shd w:val="clear" w:color="auto" w:fill="auto"/>
          </w:tcPr>
          <w:p w14:paraId="08045B6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8B8FB" w14:textId="500AF32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FFD2EE0" w14:textId="1FE1DC3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EFC425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E899392" w14:textId="1F3B07B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6968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EEEF9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F6ABD30" w14:textId="4FC6F18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66968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CE8B6E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6BD74F1" w14:textId="1374E85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3BFDD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870FF4" w14:textId="25F69C6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1156" w:rsidRPr="002759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57BE97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DB874BD" w14:textId="3E68CEE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</w:tr>
      <w:tr w:rsidR="00721156" w:rsidRPr="002759E0" w14:paraId="03DFD7E0" w14:textId="77777777" w:rsidTr="00F6205A">
        <w:tc>
          <w:tcPr>
            <w:tcW w:w="1869" w:type="dxa"/>
            <w:shd w:val="clear" w:color="auto" w:fill="auto"/>
          </w:tcPr>
          <w:p w14:paraId="64FA3155" w14:textId="77777777" w:rsidR="00721156" w:rsidRPr="002759E0" w:rsidRDefault="00721156" w:rsidP="0072115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43885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2D2FC46" w14:textId="55CBD55C" w:rsidR="00721156" w:rsidRPr="002759E0" w:rsidRDefault="004C683E" w:rsidP="00C7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24F4F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BD60138" w14:textId="38F9545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BF98D4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FAC9ACE" w14:textId="20B13FB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BBBA06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805B23C" w14:textId="3782AA88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939CA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EECD33" w14:textId="2BBD5DB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E42FF7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B4F14DA" w14:textId="0CD1868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721156" w:rsidRPr="002759E0" w14:paraId="68176512" w14:textId="77777777" w:rsidTr="00F6205A">
        <w:tc>
          <w:tcPr>
            <w:tcW w:w="1869" w:type="dxa"/>
            <w:shd w:val="clear" w:color="auto" w:fill="auto"/>
          </w:tcPr>
          <w:p w14:paraId="07D9B753" w14:textId="77777777" w:rsidR="00721156" w:rsidRPr="002759E0" w:rsidRDefault="00721156" w:rsidP="007211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</w:t>
            </w:r>
          </w:p>
          <w:p w14:paraId="465AAF69" w14:textId="77777777" w:rsidR="00721156" w:rsidRPr="002759E0" w:rsidRDefault="00721156" w:rsidP="007211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ภาระดอกเบี้ย</w:t>
            </w:r>
          </w:p>
        </w:tc>
        <w:tc>
          <w:tcPr>
            <w:tcW w:w="807" w:type="dxa"/>
            <w:shd w:val="clear" w:color="auto" w:fill="auto"/>
          </w:tcPr>
          <w:p w14:paraId="20083B3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39DCA" w14:textId="1182437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12ABF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F594A2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F09CC" w14:textId="488362D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E561B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2ABF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7971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C7892" w14:textId="4A703A6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E561B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D8A2E6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27265" w14:textId="19E4D7F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98B4BC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70F3F" w14:textId="22EED88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E40CAB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CA3DE" w14:textId="02047EB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</w:tbl>
    <w:p w14:paraId="648D532E" w14:textId="77777777" w:rsidR="006C65F7" w:rsidRPr="002759E0" w:rsidRDefault="006C65F7" w:rsidP="003076D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759E0">
        <w:rPr>
          <w:rFonts w:asciiTheme="majorBidi" w:hAnsiTheme="majorBidi" w:cstheme="majorBidi"/>
        </w:rPr>
        <w:br w:type="page"/>
      </w:r>
    </w:p>
    <w:tbl>
      <w:tblPr>
        <w:tblW w:w="9810" w:type="dxa"/>
        <w:tblInd w:w="450" w:type="dxa"/>
        <w:tblLook w:val="04A0" w:firstRow="1" w:lastRow="0" w:firstColumn="1" w:lastColumn="0" w:noHBand="0" w:noVBand="1"/>
      </w:tblPr>
      <w:tblGrid>
        <w:gridCol w:w="1817"/>
        <w:gridCol w:w="768"/>
        <w:gridCol w:w="1075"/>
        <w:gridCol w:w="231"/>
        <w:gridCol w:w="1030"/>
        <w:gridCol w:w="231"/>
        <w:gridCol w:w="1006"/>
        <w:gridCol w:w="235"/>
        <w:gridCol w:w="1023"/>
        <w:gridCol w:w="241"/>
        <w:gridCol w:w="1051"/>
        <w:gridCol w:w="230"/>
        <w:gridCol w:w="872"/>
      </w:tblGrid>
      <w:tr w:rsidR="00967DAE" w:rsidRPr="002759E0" w14:paraId="08CA4245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1CBCFE47" w14:textId="77777777" w:rsidR="00967DAE" w:rsidRPr="002759E0" w:rsidRDefault="006C65F7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768" w:type="dxa"/>
            <w:shd w:val="clear" w:color="auto" w:fill="auto"/>
          </w:tcPr>
          <w:p w14:paraId="1973B938" w14:textId="77777777" w:rsidR="00967DAE" w:rsidRPr="002759E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225" w:type="dxa"/>
            <w:gridSpan w:val="11"/>
            <w:shd w:val="clear" w:color="auto" w:fill="auto"/>
          </w:tcPr>
          <w:p w14:paraId="07956181" w14:textId="77777777" w:rsidR="00967DAE" w:rsidRPr="002759E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7DAE" w:rsidRPr="002759E0" w14:paraId="03CAB76A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525D1194" w14:textId="77777777" w:rsidR="00967DAE" w:rsidRPr="002759E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</w:tcPr>
          <w:p w14:paraId="577843AA" w14:textId="77777777" w:rsidR="00967DAE" w:rsidRPr="002759E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3" w:type="dxa"/>
            <w:gridSpan w:val="5"/>
            <w:shd w:val="clear" w:color="auto" w:fill="auto"/>
          </w:tcPr>
          <w:p w14:paraId="3BC8B5FD" w14:textId="379AC763" w:rsidR="00967DAE" w:rsidRPr="002759E0" w:rsidRDefault="006D00C9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1DFA6D99" w14:textId="77777777" w:rsidR="00967DAE" w:rsidRPr="002759E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7" w:type="dxa"/>
            <w:gridSpan w:val="5"/>
            <w:shd w:val="clear" w:color="auto" w:fill="auto"/>
          </w:tcPr>
          <w:p w14:paraId="2B4B5363" w14:textId="74A8B965" w:rsidR="00967DAE" w:rsidRPr="002759E0" w:rsidRDefault="006D00C9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11880" w:rsidRPr="002759E0" w14:paraId="6458F14C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12EB04B3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D1FFA6D" w14:textId="69DAC71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ED718AA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CDA0F46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48897EB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738E1A6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C355786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56B8EB1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4DDC10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80041C2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CE77156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5F3E37C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86ACD75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1880" w:rsidRPr="002759E0" w14:paraId="3A3648A8" w14:textId="77777777" w:rsidTr="007D0366">
        <w:trPr>
          <w:tblHeader/>
        </w:trPr>
        <w:tc>
          <w:tcPr>
            <w:tcW w:w="1817" w:type="dxa"/>
            <w:shd w:val="clear" w:color="auto" w:fill="auto"/>
          </w:tcPr>
          <w:p w14:paraId="432DCAC0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</w:tcPr>
          <w:p w14:paraId="4EC7EEEE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5" w:type="dxa"/>
            <w:gridSpan w:val="11"/>
            <w:shd w:val="clear" w:color="auto" w:fill="auto"/>
            <w:vAlign w:val="bottom"/>
          </w:tcPr>
          <w:p w14:paraId="67260FBA" w14:textId="77777777" w:rsidR="00611880" w:rsidRPr="002759E0" w:rsidRDefault="00611880" w:rsidP="0061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21156" w:rsidRPr="002759E0" w14:paraId="74889144" w14:textId="77777777" w:rsidTr="007D0366">
        <w:tc>
          <w:tcPr>
            <w:tcW w:w="1817" w:type="dxa"/>
            <w:shd w:val="clear" w:color="auto" w:fill="auto"/>
          </w:tcPr>
          <w:p w14:paraId="4F8E390F" w14:textId="77777777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1E2FE119" w14:textId="77777777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68" w:type="dxa"/>
            <w:shd w:val="clear" w:color="auto" w:fill="auto"/>
          </w:tcPr>
          <w:p w14:paraId="2DDB3E1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EE9F988" w14:textId="11F7E8B2" w:rsidR="00721156" w:rsidRPr="002759E0" w:rsidRDefault="0031739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116B5F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F4EA8BA" w14:textId="2CBBEEC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ABE10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E4BFB4" w14:textId="352399D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9B476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90E897E" w14:textId="1829BD9D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BD692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678212F" w14:textId="372B084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703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99DF97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C773713" w14:textId="54E256B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721156" w:rsidRPr="002759E0" w14:paraId="08E172F8" w14:textId="77777777" w:rsidTr="007D0366">
        <w:tc>
          <w:tcPr>
            <w:tcW w:w="1817" w:type="dxa"/>
            <w:shd w:val="clear" w:color="auto" w:fill="auto"/>
          </w:tcPr>
          <w:p w14:paraId="3639D4D7" w14:textId="77777777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หนี้สินจากการทำ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768" w:type="dxa"/>
            <w:shd w:val="clear" w:color="auto" w:fill="auto"/>
          </w:tcPr>
          <w:p w14:paraId="63A70EC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AEDC301" w14:textId="2A922DF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5EBC6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36DA5DD" w14:textId="4F98266C" w:rsidR="00721156" w:rsidRPr="002759E0" w:rsidRDefault="0031739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080D3D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4BE707" w14:textId="49D3815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EABE0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B89CFA4" w14:textId="4C1D6D5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344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EF950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350E33" w14:textId="41BDB490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86EA08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71056DF" w14:textId="09A3573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</w:tr>
      <w:tr w:rsidR="00721156" w:rsidRPr="002759E0" w14:paraId="74513BB7" w14:textId="77777777" w:rsidTr="007D0366">
        <w:tc>
          <w:tcPr>
            <w:tcW w:w="1817" w:type="dxa"/>
            <w:shd w:val="clear" w:color="auto" w:fill="auto"/>
          </w:tcPr>
          <w:p w14:paraId="77300041" w14:textId="5812FC88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68" w:type="dxa"/>
            <w:shd w:val="clear" w:color="auto" w:fill="auto"/>
          </w:tcPr>
          <w:p w14:paraId="0786B6A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618D916" w14:textId="2C7A0D64" w:rsidR="00721156" w:rsidRPr="002759E0" w:rsidRDefault="0079600E" w:rsidP="0079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24D0D5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1058F1C" w14:textId="1CB661E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9600E" w:rsidRPr="002759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D4FEA1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D4EBD8" w14:textId="1B362B4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C6895B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452616" w14:textId="26266361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D2FD3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4853E3" w14:textId="1E5EFD2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241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4C6F47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F9C901B" w14:textId="7DEA76E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</w:tr>
      <w:tr w:rsidR="00721156" w:rsidRPr="002759E0" w14:paraId="08DDC914" w14:textId="77777777" w:rsidTr="007D0366">
        <w:tc>
          <w:tcPr>
            <w:tcW w:w="1817" w:type="dxa"/>
            <w:shd w:val="clear" w:color="auto" w:fill="auto"/>
          </w:tcPr>
          <w:p w14:paraId="08D6BB09" w14:textId="0B0D8E54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68" w:type="dxa"/>
            <w:shd w:val="clear" w:color="auto" w:fill="auto"/>
          </w:tcPr>
          <w:p w14:paraId="011BDF4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0D20842" w14:textId="40810AA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93AA77" w14:textId="5E21AC87" w:rsidR="00721156" w:rsidRPr="002759E0" w:rsidRDefault="0031739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FFF4C9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29B031" w14:textId="45A394B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592D4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29EE5B" w14:textId="39B6079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A9E76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2206703" w14:textId="1DE7C4EF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1CC83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B38BB12" w14:textId="4A17BDE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</w:rPr>
              <w:t>327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A6D6F0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348BF40" w14:textId="4628DD7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</w:tr>
      <w:tr w:rsidR="00721156" w:rsidRPr="002759E0" w14:paraId="2953FAA6" w14:textId="77777777" w:rsidTr="000428CD">
        <w:tc>
          <w:tcPr>
            <w:tcW w:w="1817" w:type="dxa"/>
            <w:shd w:val="clear" w:color="auto" w:fill="auto"/>
          </w:tcPr>
          <w:p w14:paraId="28040221" w14:textId="4680E014" w:rsidR="00721156" w:rsidRPr="002759E0" w:rsidRDefault="00721156" w:rsidP="0072115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3CD2689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F03DA1F" w14:textId="6CE6AF02" w:rsidR="00721156" w:rsidRPr="002759E0" w:rsidRDefault="0031739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1D3D2F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65149BD" w14:textId="61AC9AD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6A2B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31E1DA7" w14:textId="3DB246C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564663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B1F797" w14:textId="0E81B108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742AC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0991239" w14:textId="25AD306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B5CBB9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7F959A78" w14:textId="5029445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721156" w:rsidRPr="002759E0" w14:paraId="2282CB00" w14:textId="77777777" w:rsidTr="007D0366">
        <w:tc>
          <w:tcPr>
            <w:tcW w:w="1817" w:type="dxa"/>
            <w:shd w:val="clear" w:color="auto" w:fill="auto"/>
          </w:tcPr>
          <w:p w14:paraId="0B40F3CB" w14:textId="77777777" w:rsidR="00721156" w:rsidRPr="002759E0" w:rsidRDefault="00721156" w:rsidP="007211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</w:t>
            </w:r>
          </w:p>
          <w:p w14:paraId="55D569BE" w14:textId="77777777" w:rsidR="00721156" w:rsidRPr="002759E0" w:rsidRDefault="00721156" w:rsidP="00721156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ภาระดอกเบี้ย</w:t>
            </w:r>
          </w:p>
        </w:tc>
        <w:tc>
          <w:tcPr>
            <w:tcW w:w="768" w:type="dxa"/>
            <w:shd w:val="clear" w:color="auto" w:fill="auto"/>
          </w:tcPr>
          <w:p w14:paraId="7746844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E557D" w14:textId="0338B51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79600E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3327C3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3C94" w14:textId="7C848D8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17393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79600E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981BC6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49B14" w14:textId="3B074F6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17393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5DFD7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1CF11" w14:textId="3A2F984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019D4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BD8C1" w14:textId="66B90A9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0B738C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A343D" w14:textId="7931549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</w:tbl>
    <w:p w14:paraId="0EB27361" w14:textId="77777777" w:rsidR="0053790B" w:rsidRPr="002759E0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F011013" w14:textId="77777777" w:rsidR="0053790B" w:rsidRPr="002759E0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และบุคคลหรือกิจการที่เกี่ยวข้องกัน</w:t>
      </w:r>
    </w:p>
    <w:p w14:paraId="16D29FD1" w14:textId="77777777" w:rsidR="0053790B" w:rsidRPr="002759E0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949D298" w14:textId="45D0D714" w:rsidR="008802ED" w:rsidRPr="002759E0" w:rsidRDefault="008802E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เงินเบิกเกินบัญชีธนาคารมีอัตราดอกเบี้ยลอยตัว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B50120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0E0B4B" w:rsidRPr="002759E0">
        <w:rPr>
          <w:rFonts w:asciiTheme="majorBidi" w:hAnsiTheme="majorBidi" w:cstheme="majorBidi"/>
          <w:sz w:val="30"/>
          <w:szCs w:val="30"/>
          <w:cs/>
        </w:rPr>
        <w:t>อยู่ระหว่าง</w:t>
      </w:r>
      <w:r w:rsidRPr="002759E0">
        <w:rPr>
          <w:rFonts w:asciiTheme="majorBidi" w:hAnsiTheme="majorBidi" w:cstheme="majorBidi"/>
          <w:sz w:val="30"/>
          <w:szCs w:val="30"/>
          <w:cs/>
        </w:rPr>
        <w:t>ร้</w:t>
      </w:r>
      <w:r w:rsidR="00737756" w:rsidRPr="002759E0">
        <w:rPr>
          <w:rFonts w:asciiTheme="majorBidi" w:hAnsiTheme="majorBidi" w:cstheme="majorBidi"/>
          <w:sz w:val="30"/>
          <w:szCs w:val="30"/>
          <w:cs/>
        </w:rPr>
        <w:t>อยละ</w:t>
      </w:r>
      <w:r w:rsidR="00CA130D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="00317393"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95</w:t>
      </w:r>
      <w:r w:rsidR="000E0B4B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0E0B4B" w:rsidRPr="002759E0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6</w:t>
      </w:r>
      <w:r w:rsidR="00317393"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15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1B3BDD" w:rsidRPr="002759E0">
        <w:rPr>
          <w:rFonts w:asciiTheme="majorBidi" w:hAnsiTheme="majorBidi" w:cstheme="majorBidi"/>
          <w:sz w:val="30"/>
          <w:szCs w:val="30"/>
          <w:cs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076DC" w:rsidRPr="002759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95</w:t>
      </w:r>
      <w:r w:rsidR="000E0B4B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E0B4B"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1020D781" w14:textId="77777777" w:rsidR="008802ED" w:rsidRPr="002759E0" w:rsidRDefault="008802E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6F831E0" w14:textId="3C23E23C" w:rsidR="00202E1B" w:rsidRPr="002759E0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8802ED" w:rsidRPr="002759E0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9424BF" w:rsidRPr="002759E0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จากสถาบันการเงินส่วนใหญ่เป็นเงินกู้ยืมสำหรับงานโครงการ  </w:t>
      </w:r>
      <w:r w:rsidRPr="002759E0">
        <w:rPr>
          <w:rFonts w:asciiTheme="majorBidi" w:hAnsiTheme="majorBidi" w:cstheme="majorBidi"/>
          <w:sz w:val="30"/>
          <w:szCs w:val="30"/>
          <w:cs/>
        </w:rPr>
        <w:t>มีอัตราดอกเบี้ยลอยตัว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424BF" w:rsidRPr="002759E0">
        <w:rPr>
          <w:rFonts w:asciiTheme="majorBidi" w:hAnsiTheme="majorBidi" w:cstheme="majorBidi"/>
          <w:sz w:val="30"/>
          <w:szCs w:val="30"/>
        </w:rPr>
        <w:br/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อยู่ระหว่างร้อยละ</w:t>
      </w:r>
      <w:r w:rsidR="00F60D78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</w:t>
      </w:r>
      <w:r w:rsidR="00F60D78" w:rsidRPr="002759E0">
        <w:rPr>
          <w:rFonts w:asciiTheme="majorBidi" w:hAnsiTheme="majorBidi" w:cstheme="majorBidi"/>
          <w:sz w:val="30"/>
          <w:szCs w:val="30"/>
        </w:rPr>
        <w:t>.</w:t>
      </w:r>
      <w:r w:rsidR="0079600E" w:rsidRPr="002759E0">
        <w:rPr>
          <w:rFonts w:asciiTheme="majorBidi" w:hAnsiTheme="majorBidi" w:cstheme="majorBidi"/>
          <w:sz w:val="30"/>
          <w:szCs w:val="30"/>
        </w:rPr>
        <w:t>7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B63D0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4</w:t>
      </w:r>
      <w:r w:rsidR="00F60D78"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15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076DC" w:rsidRPr="002759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93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076DC" w:rsidRPr="002759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63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0A9E3931" w14:textId="77777777" w:rsidR="00202E1B" w:rsidRPr="002759E0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304C5F8" w14:textId="3FBD589C" w:rsidR="00202E1B" w:rsidRPr="002759E0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ตามเงื่อนไขของสัญญาเงินกู้ยืม</w:t>
      </w:r>
      <w:r w:rsidR="00224E93" w:rsidRPr="002759E0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6727C8" w:rsidRPr="002759E0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>บางฉบับ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1B4445" w:rsidRPr="002759E0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บางส่วนให้กับ</w:t>
      </w:r>
      <w:r w:rsidR="002908E4" w:rsidRPr="002759E0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</w:p>
    <w:p w14:paraId="192BABA4" w14:textId="77777777" w:rsidR="00202E1B" w:rsidRPr="002759E0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B645F76" w14:textId="537630B7" w:rsidR="0053790B" w:rsidRPr="002759E0" w:rsidRDefault="00202E1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ตามเงื่อนไขของสัญญาเกี่ยวกับการทำทรัสต์รีซีทส์ 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บริษัทนำเข้าสินค้าที่สั่งเข้ามาภายใต้การใช้เครดิตของธนาคาร ดังนั้น 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บริษัทดังกล่าวจึงต้องมีภาระผูกพันต่อ</w:t>
      </w:r>
      <w:r w:rsidR="002908E4" w:rsidRPr="002759E0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>สำหรับสินค้าดังกล่าวทั้งที่</w:t>
      </w:r>
      <w:r w:rsidR="002908E4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>คงเหลืออยู่หรือขายไป</w:t>
      </w:r>
    </w:p>
    <w:p w14:paraId="7837BC03" w14:textId="3942AD19" w:rsidR="00CA7D1D" w:rsidRPr="002759E0" w:rsidRDefault="00CA7D1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93E9D7E" w14:textId="50FEA113" w:rsidR="0053790B" w:rsidRPr="002759E0" w:rsidRDefault="0081782C" w:rsidP="00BE26ED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bookmarkStart w:id="8" w:name="_Hlk95664586"/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</w:t>
      </w:r>
      <w:r w:rsidR="0053790B"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bookmarkEnd w:id="8"/>
    <w:p w14:paraId="122C9809" w14:textId="77777777" w:rsidR="0053790B" w:rsidRPr="002759E0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53D139A8" w14:textId="062258AA" w:rsidR="0053790B" w:rsidRPr="002759E0" w:rsidRDefault="009E53D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030FEA" w:rsidRPr="002759E0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961188" w:rsidRPr="002759E0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030FEA" w:rsidRPr="002759E0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3790B" w:rsidRPr="002759E0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4</w:t>
      </w:r>
      <w:r w:rsidR="00E34C99" w:rsidRPr="002759E0">
        <w:rPr>
          <w:rFonts w:asciiTheme="majorBidi" w:hAnsiTheme="majorBidi" w:cstheme="majorBidi"/>
          <w:sz w:val="30"/>
          <w:szCs w:val="30"/>
        </w:rPr>
        <w:t>.</w:t>
      </w:r>
      <w:r w:rsidR="002E78A1" w:rsidRPr="002759E0">
        <w:rPr>
          <w:rFonts w:asciiTheme="majorBidi" w:hAnsiTheme="majorBidi" w:cstheme="majorBidi"/>
          <w:sz w:val="30"/>
          <w:szCs w:val="30"/>
        </w:rPr>
        <w:t>25</w:t>
      </w:r>
      <w:r w:rsidR="00E34C9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2F6200" w:rsidRPr="002759E0">
        <w:rPr>
          <w:rFonts w:asciiTheme="majorBidi" w:hAnsiTheme="majorBidi" w:cstheme="majorBidi"/>
          <w:sz w:val="30"/>
          <w:szCs w:val="30"/>
          <w:cs/>
        </w:rPr>
        <w:t>ถึง</w:t>
      </w:r>
      <w:r w:rsidR="0053790B" w:rsidRPr="002759E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4</w:t>
      </w:r>
      <w:r w:rsidR="00436B77"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85</w:t>
      </w:r>
      <w:r w:rsidR="00CA130D"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790B" w:rsidRPr="002759E0">
        <w:rPr>
          <w:rFonts w:asciiTheme="majorBidi" w:hAnsiTheme="majorBidi" w:cstheme="majorBidi"/>
          <w:sz w:val="30"/>
          <w:szCs w:val="30"/>
          <w:cs/>
        </w:rPr>
        <w:t>ต่อปี</w:t>
      </w:r>
      <w:r w:rsidR="002F6200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BF51AF" w:rsidRPr="002759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BF51AF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F51AF"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263B6" w:rsidRPr="002759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82</w:t>
      </w:r>
      <w:r w:rsidR="000263B6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1AF"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263B6" w:rsidRPr="002759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78</w:t>
      </w:r>
      <w:r w:rsidR="000263B6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1AF" w:rsidRPr="002759E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BF51AF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0FEB" w:rsidRPr="002759E0">
        <w:rPr>
          <w:rFonts w:asciiTheme="majorBidi" w:hAnsiTheme="majorBidi" w:cstheme="majorBidi"/>
          <w:sz w:val="30"/>
          <w:szCs w:val="30"/>
          <w:cs/>
        </w:rPr>
        <w:t>และมีระยะเวลาผ่อนชำระคืนเป็นงวด</w:t>
      </w:r>
      <w:r w:rsidR="0053790B" w:rsidRPr="002759E0">
        <w:rPr>
          <w:rFonts w:asciiTheme="majorBidi" w:hAnsiTheme="majorBidi" w:cstheme="majorBidi"/>
          <w:sz w:val="30"/>
          <w:szCs w:val="30"/>
          <w:cs/>
        </w:rPr>
        <w:t>ๆ จนถึงเดือน</w:t>
      </w:r>
      <w:r w:rsidR="002E78A1" w:rsidRPr="002759E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46D98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</w:t>
      </w:r>
      <w:r w:rsidR="00517EDD" w:rsidRPr="002759E0">
        <w:rPr>
          <w:rFonts w:asciiTheme="majorBidi" w:hAnsiTheme="majorBidi" w:cstheme="majorBidi" w:hint="cs"/>
          <w:sz w:val="30"/>
          <w:szCs w:val="30"/>
          <w:cs/>
        </w:rPr>
        <w:t>72</w:t>
      </w:r>
    </w:p>
    <w:p w14:paraId="69B05205" w14:textId="77777777" w:rsidR="0053790B" w:rsidRPr="002759E0" w:rsidRDefault="0053790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ภายใต้ข้อกำหนดของสัญญาเงินกู้ระยะยาว</w:t>
      </w:r>
      <w:r w:rsidR="00227147" w:rsidRPr="002759E0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>ดังกล่าวบางฉบับ</w:t>
      </w:r>
      <w:r w:rsidR="0040780C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บริษัทต้องปฏ</w:t>
      </w:r>
      <w:r w:rsidR="00B10FEB" w:rsidRPr="002759E0">
        <w:rPr>
          <w:rFonts w:asciiTheme="majorBidi" w:hAnsiTheme="majorBidi" w:cstheme="majorBidi"/>
          <w:sz w:val="30"/>
          <w:szCs w:val="30"/>
          <w:cs/>
        </w:rPr>
        <w:t>ิบัติตามเงื่อนไขและข้อกำหนดต่าง</w:t>
      </w:r>
      <w:r w:rsidRPr="002759E0">
        <w:rPr>
          <w:rFonts w:asciiTheme="majorBidi" w:hAnsiTheme="majorBidi" w:cstheme="majorBidi"/>
          <w:sz w:val="30"/>
          <w:szCs w:val="30"/>
          <w:cs/>
        </w:rPr>
        <w:t>ๆ ที่ระบุไว้ เ</w:t>
      </w:r>
      <w:r w:rsidR="00360767" w:rsidRPr="002759E0">
        <w:rPr>
          <w:rFonts w:asciiTheme="majorBidi" w:hAnsiTheme="majorBidi" w:cstheme="majorBidi"/>
          <w:sz w:val="30"/>
          <w:szCs w:val="30"/>
          <w:cs/>
        </w:rPr>
        <w:t>ช่น การรักษาอัตราส่วนทางการเงิน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2C476D53" w14:textId="77777777" w:rsidR="00880A82" w:rsidRPr="002759E0" w:rsidRDefault="00880A82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39C505" w14:textId="666A0216" w:rsidR="00BE2855" w:rsidRPr="002759E0" w:rsidRDefault="00BE2855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95664468"/>
      <w:r w:rsidRPr="002759E0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023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2563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2563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2566</w:t>
      </w:r>
      <w:r w:rsidR="00B372B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B372BA" w:rsidRPr="002759E0">
        <w:rPr>
          <w:rFonts w:asciiTheme="majorBidi" w:hAnsiTheme="majorBidi" w:cstheme="majorBidi"/>
          <w:sz w:val="30"/>
          <w:szCs w:val="30"/>
          <w:cs/>
        </w:rPr>
        <w:t>ตามสัญญาปรับปรุงโครงสร้างเงินกู้ยืมกับสถาบันการเงิน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482FAE" w14:textId="77777777" w:rsidR="00953B2B" w:rsidRPr="002759E0" w:rsidRDefault="00953B2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8BA3A0" w14:textId="3CA8652D" w:rsidR="001D174A" w:rsidRPr="002759E0" w:rsidRDefault="00953B2B" w:rsidP="001D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6D00C9" w:rsidRPr="002759E0">
        <w:rPr>
          <w:rFonts w:asciiTheme="majorBidi" w:hAnsiTheme="majorBidi" w:cstheme="majorBidi"/>
          <w:sz w:val="30"/>
          <w:szCs w:val="30"/>
        </w:rPr>
        <w:t>8</w:t>
      </w:r>
      <w:r w:rsidRPr="002759E0">
        <w:rPr>
          <w:rFonts w:asciiTheme="majorBidi" w:hAnsiTheme="majorBidi" w:cstheme="majorBidi"/>
          <w:sz w:val="30"/>
          <w:szCs w:val="30"/>
        </w:rPr>
        <w:t xml:space="preserve">) </w:t>
      </w:r>
      <w:r w:rsidRPr="002759E0">
        <w:rPr>
          <w:rFonts w:asciiTheme="majorBidi" w:hAnsiTheme="majorBidi" w:cstheme="majorBidi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</w:t>
      </w:r>
      <w:r w:rsidR="0081782C" w:rsidRPr="002759E0">
        <w:rPr>
          <w:rFonts w:asciiTheme="majorBidi" w:hAnsiTheme="majorBidi" w:cstheme="majorBidi"/>
          <w:sz w:val="30"/>
          <w:szCs w:val="30"/>
          <w:cs/>
        </w:rPr>
        <w:t>ดังกล่าวข้างต้น</w:t>
      </w:r>
      <w:r w:rsidRPr="002759E0">
        <w:rPr>
          <w:rFonts w:asciiTheme="majorBidi" w:hAnsiTheme="majorBidi" w:cstheme="majorBidi"/>
          <w:sz w:val="30"/>
          <w:szCs w:val="30"/>
          <w:cs/>
        </w:rPr>
        <w:t>ผิดนัดตั้งแต่งวดเดือน</w:t>
      </w:r>
      <w:r w:rsidRPr="002759E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พฤษภาคม </w:t>
      </w:r>
      <w:r w:rsidR="006D00C9" w:rsidRPr="002759E0">
        <w:rPr>
          <w:rFonts w:asciiTheme="majorBidi" w:hAnsiTheme="majorBidi" w:cstheme="majorBidi"/>
          <w:color w:val="000000"/>
          <w:spacing w:val="-2"/>
          <w:sz w:val="30"/>
          <w:szCs w:val="30"/>
        </w:rPr>
        <w:t>2563</w:t>
      </w:r>
      <w:r w:rsidRPr="002759E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ส่งผลให้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ณ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="001D174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 xml:space="preserve"> สถาบันการเงินมีสิทธิให้บริษัทย่อยชำระคืนเงินกู้ระยะยาวดังกล่าวทั้งหมดตามกำหนดชำระคืนเดิม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กลุ่มบริษัทจึงได้จัดประเภทเงินกู้ยืมระยะยาวของบริษัทย่อยดังกล่าวจำนวน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186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เป็นส่วนหนึ่งของหนี้สินหมุนเวียน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ณ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="001D174A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ในงบการเงินรวม</w:t>
      </w:r>
      <w:r w:rsidR="001D174A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cstheme="majorBidi" w:hint="cs"/>
          <w:sz w:val="30"/>
          <w:szCs w:val="30"/>
          <w:cs/>
        </w:rPr>
        <w:t>อย่างไรก็ตาม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ข้างต้น</w:t>
      </w:r>
    </w:p>
    <w:p w14:paraId="1F10EFD8" w14:textId="77777777" w:rsidR="001D174A" w:rsidRPr="002759E0" w:rsidRDefault="001D174A" w:rsidP="001D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9D80A" w14:textId="17F12599" w:rsidR="00953B2B" w:rsidRPr="002759E0" w:rsidRDefault="001D174A" w:rsidP="001D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 w:hint="cs"/>
          <w:sz w:val="30"/>
          <w:szCs w:val="30"/>
          <w:cs/>
        </w:rPr>
        <w:t>ในเดือน</w:t>
      </w:r>
      <w:r w:rsidR="00AE7751" w:rsidRPr="002759E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</w:t>
      </w:r>
      <w:r w:rsidR="00AE7751" w:rsidRPr="002759E0">
        <w:rPr>
          <w:rFonts w:asciiTheme="majorBidi" w:hAnsiTheme="majorBidi" w:hint="cs"/>
          <w:sz w:val="30"/>
          <w:szCs w:val="30"/>
          <w:cs/>
        </w:rPr>
        <w:t>ได้</w:t>
      </w:r>
      <w:r w:rsidR="005A72C2" w:rsidRPr="002759E0">
        <w:rPr>
          <w:rFonts w:asciiTheme="majorBidi" w:hAnsiTheme="majorBidi" w:hint="cs"/>
          <w:sz w:val="30"/>
          <w:szCs w:val="30"/>
          <w:cs/>
        </w:rPr>
        <w:t>เบิก</w:t>
      </w:r>
      <w:r w:rsidR="00AE7751" w:rsidRPr="002759E0">
        <w:rPr>
          <w:rFonts w:asciiTheme="majorBidi" w:hAnsiTheme="majorBidi" w:hint="cs"/>
          <w:sz w:val="30"/>
          <w:szCs w:val="30"/>
          <w:cs/>
        </w:rPr>
        <w:t>เงิน</w:t>
      </w:r>
      <w:r w:rsidR="005A72C2" w:rsidRPr="002759E0">
        <w:rPr>
          <w:rFonts w:asciiTheme="majorBidi" w:hAnsiTheme="majorBidi" w:hint="cs"/>
          <w:sz w:val="30"/>
          <w:szCs w:val="30"/>
          <w:cs/>
        </w:rPr>
        <w:t>กู้ยืม</w:t>
      </w:r>
      <w:r w:rsidRPr="002759E0">
        <w:rPr>
          <w:rFonts w:asciiTheme="majorBidi" w:hAnsiTheme="majorBidi" w:hint="cs"/>
          <w:sz w:val="30"/>
          <w:szCs w:val="30"/>
          <w:cs/>
        </w:rPr>
        <w:t>ระยะยาวแบบไม่มีหลักประกันกับสถาบันการเงินแห่งหนึ่งเป็นจำนวนเงิน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700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ล้านบาท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โดยมีวัตถุประสงค์เพื่อชำระคืนหุ้นกู้ระยะยาวที่ถึงกำหนดชำระ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เงินกู้ยืมระยะยาวดังกล่าวมีระยะเวลา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7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ปี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bookmarkStart w:id="10" w:name="_Hlk127724254"/>
      <w:r w:rsidR="00EA1B04" w:rsidRPr="002759E0">
        <w:rPr>
          <w:rFonts w:asciiTheme="majorBidi" w:hAnsiTheme="majorBidi" w:hint="cs"/>
          <w:sz w:val="30"/>
          <w:szCs w:val="30"/>
          <w:cs/>
        </w:rPr>
        <w:t xml:space="preserve">จนถึงปี </w:t>
      </w:r>
      <w:r w:rsidR="00EA1B04" w:rsidRPr="002759E0">
        <w:rPr>
          <w:rFonts w:asciiTheme="majorBidi" w:hAnsiTheme="majorBidi"/>
          <w:sz w:val="30"/>
          <w:szCs w:val="30"/>
        </w:rPr>
        <w:t xml:space="preserve">2572 </w:t>
      </w:r>
      <w:r w:rsidRPr="002759E0">
        <w:rPr>
          <w:rFonts w:asciiTheme="majorBidi" w:hAnsiTheme="majorBidi" w:hint="cs"/>
          <w:sz w:val="30"/>
          <w:szCs w:val="30"/>
          <w:cs/>
        </w:rPr>
        <w:t>และมีกำหนดชำระ</w:t>
      </w:r>
      <w:r w:rsidR="00977E4E" w:rsidRPr="002759E0">
        <w:rPr>
          <w:rFonts w:asciiTheme="majorBidi" w:hAnsiTheme="majorBidi" w:hint="cs"/>
          <w:sz w:val="30"/>
          <w:szCs w:val="30"/>
          <w:cs/>
        </w:rPr>
        <w:t>คืน</w:t>
      </w:r>
      <w:r w:rsidR="00EA1B04" w:rsidRPr="002759E0">
        <w:rPr>
          <w:rFonts w:asciiTheme="majorBidi" w:hAnsiTheme="majorBidi" w:hint="cs"/>
          <w:sz w:val="30"/>
          <w:szCs w:val="30"/>
          <w:cs/>
        </w:rPr>
        <w:t>เงินต้น</w:t>
      </w:r>
      <w:r w:rsidR="00D33564" w:rsidRPr="002759E0">
        <w:rPr>
          <w:rFonts w:asciiTheme="majorBidi" w:hAnsiTheme="majorBidi" w:hint="cs"/>
          <w:sz w:val="30"/>
          <w:szCs w:val="30"/>
          <w:cs/>
        </w:rPr>
        <w:t>ทุกๆ</w:t>
      </w:r>
      <w:r w:rsidR="00D33564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D33564" w:rsidRPr="002759E0">
        <w:rPr>
          <w:rFonts w:asciiTheme="majorBidi" w:hAnsiTheme="majorBidi" w:hint="cs"/>
          <w:sz w:val="30"/>
          <w:szCs w:val="30"/>
          <w:cs/>
        </w:rPr>
        <w:t>หกเดือนในเดือนมิถุนายนและเดือนธันวาคมของทุกปี</w:t>
      </w:r>
      <w:r w:rsidR="001541B6" w:rsidRPr="002759E0">
        <w:rPr>
          <w:rFonts w:asciiTheme="majorBidi" w:hAnsiTheme="majorBidi" w:hint="cs"/>
          <w:sz w:val="30"/>
          <w:szCs w:val="30"/>
          <w:cs/>
        </w:rPr>
        <w:t xml:space="preserve"> </w:t>
      </w:r>
      <w:r w:rsidR="00EA1B04" w:rsidRPr="002759E0">
        <w:rPr>
          <w:rFonts w:asciiTheme="majorBidi" w:hAnsiTheme="majorBidi" w:hint="cs"/>
          <w:sz w:val="30"/>
          <w:szCs w:val="30"/>
          <w:cs/>
        </w:rPr>
        <w:t>โดย</w:t>
      </w:r>
      <w:r w:rsidR="001541B6" w:rsidRPr="002759E0">
        <w:rPr>
          <w:rFonts w:asciiTheme="majorBidi" w:hAnsiTheme="majorBidi" w:cstheme="majorBidi"/>
          <w:sz w:val="30"/>
          <w:szCs w:val="30"/>
          <w:cs/>
        </w:rPr>
        <w:t>มีอัตราดอกเบี้ยลอยตัว</w:t>
      </w:r>
      <w:r w:rsidR="00EB19D1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EB19D1" w:rsidRPr="002759E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B19D1" w:rsidRPr="002759E0">
        <w:rPr>
          <w:rFonts w:asciiTheme="majorBidi" w:hAnsiTheme="majorBidi" w:cstheme="majorBidi"/>
          <w:sz w:val="30"/>
          <w:szCs w:val="30"/>
        </w:rPr>
        <w:t xml:space="preserve">31 </w:t>
      </w:r>
      <w:r w:rsidR="00EB19D1" w:rsidRPr="002759E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B19D1" w:rsidRPr="002759E0">
        <w:rPr>
          <w:rFonts w:asciiTheme="majorBidi" w:hAnsiTheme="majorBidi" w:cstheme="majorBidi"/>
          <w:sz w:val="30"/>
          <w:szCs w:val="30"/>
        </w:rPr>
        <w:t xml:space="preserve">2565 </w:t>
      </w:r>
      <w:r w:rsidR="001541B6" w:rsidRPr="002759E0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CA0CF8" w:rsidRPr="002759E0">
        <w:rPr>
          <w:rFonts w:asciiTheme="majorBidi" w:hAnsiTheme="majorBidi"/>
          <w:sz w:val="30"/>
          <w:szCs w:val="30"/>
        </w:rPr>
        <w:t>4.8</w:t>
      </w:r>
      <w:r w:rsidR="001541B6" w:rsidRPr="002759E0">
        <w:rPr>
          <w:rFonts w:asciiTheme="majorBidi" w:hAnsiTheme="majorBidi"/>
          <w:sz w:val="30"/>
          <w:szCs w:val="30"/>
        </w:rPr>
        <w:t xml:space="preserve">5 </w:t>
      </w:r>
      <w:r w:rsidR="001541B6" w:rsidRPr="002759E0">
        <w:rPr>
          <w:rFonts w:asciiTheme="majorBidi" w:hAnsiTheme="majorBidi" w:hint="cs"/>
          <w:sz w:val="30"/>
          <w:szCs w:val="30"/>
          <w:cs/>
        </w:rPr>
        <w:t xml:space="preserve">ต่อปี </w:t>
      </w:r>
      <w:r w:rsidR="00EA1B04" w:rsidRPr="002759E0">
        <w:rPr>
          <w:rFonts w:asciiTheme="majorBidi" w:hAnsiTheme="majorBidi" w:hint="cs"/>
          <w:sz w:val="30"/>
          <w:szCs w:val="30"/>
          <w:cs/>
        </w:rPr>
        <w:t>มีกำหนดชำระ</w:t>
      </w:r>
      <w:r w:rsidR="00EB19D1" w:rsidRPr="002759E0">
        <w:rPr>
          <w:rFonts w:asciiTheme="majorBidi" w:hAnsiTheme="majorBidi" w:hint="cs"/>
          <w:sz w:val="30"/>
          <w:szCs w:val="30"/>
          <w:cs/>
        </w:rPr>
        <w:t>ดอกเบี้ย</w:t>
      </w:r>
      <w:r w:rsidR="00EA1B04" w:rsidRPr="002759E0">
        <w:rPr>
          <w:rFonts w:asciiTheme="majorBidi" w:hAnsiTheme="majorBidi" w:hint="cs"/>
          <w:sz w:val="30"/>
          <w:szCs w:val="30"/>
          <w:cs/>
        </w:rPr>
        <w:t>ทุกเดือน</w:t>
      </w:r>
    </w:p>
    <w:bookmarkEnd w:id="9"/>
    <w:bookmarkEnd w:id="10"/>
    <w:p w14:paraId="5FC1C975" w14:textId="77777777" w:rsidR="00953B2B" w:rsidRPr="002759E0" w:rsidRDefault="00953B2B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5A6579" w14:textId="77777777" w:rsidR="007807F7" w:rsidRPr="002759E0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2EF38FE0" w14:textId="77777777" w:rsidR="007807F7" w:rsidRPr="002759E0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E351B3" w14:textId="26C9F0C7" w:rsidR="007807F7" w:rsidRPr="002759E0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2558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บริษัทได้ออกจำหน่ายหุ้นกู้ระยะยาวจำนวนเงิน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46B2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E7BA3" w:rsidRPr="002759E0">
        <w:rPr>
          <w:rFonts w:asciiTheme="majorBidi" w:hAnsiTheme="majorBidi" w:cstheme="majorBidi"/>
          <w:sz w:val="30"/>
          <w:szCs w:val="30"/>
          <w:cs/>
        </w:rPr>
        <w:t>โดย</w:t>
      </w:r>
      <w:r w:rsidR="006346B2" w:rsidRPr="002759E0">
        <w:rPr>
          <w:rFonts w:asciiTheme="majorBidi" w:hAnsiTheme="majorBidi" w:cstheme="majorBidi"/>
          <w:sz w:val="30"/>
          <w:szCs w:val="30"/>
          <w:cs/>
        </w:rPr>
        <w:t>มีวัตถุประสงค์เพื่อ</w:t>
      </w:r>
      <w:r w:rsidR="00FE7BA3" w:rsidRPr="002759E0">
        <w:rPr>
          <w:rFonts w:asciiTheme="majorBidi" w:hAnsiTheme="majorBidi" w:cstheme="majorBidi"/>
          <w:sz w:val="30"/>
          <w:szCs w:val="30"/>
          <w:cs/>
        </w:rPr>
        <w:t>ชำระคืนเงินกู้ยืมระยะยาวกับสถาบันการเงิน</w:t>
      </w:r>
      <w:r w:rsidR="00BA2DB0" w:rsidRPr="002759E0">
        <w:rPr>
          <w:rFonts w:asciiTheme="majorBidi" w:hAnsiTheme="majorBidi" w:cstheme="majorBidi"/>
          <w:sz w:val="30"/>
          <w:szCs w:val="30"/>
          <w:cs/>
        </w:rPr>
        <w:t>และใช้เป็นเงินทุนหมุนเวียนของบริษัท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FE7BA3" w:rsidRPr="002759E0">
        <w:rPr>
          <w:rFonts w:asciiTheme="majorBidi" w:hAnsiTheme="majorBidi" w:cstheme="majorBidi"/>
          <w:sz w:val="30"/>
          <w:szCs w:val="30"/>
          <w:cs/>
        </w:rPr>
        <w:t>และ</w:t>
      </w:r>
      <w:r w:rsidR="00ED6C36" w:rsidRPr="002759E0">
        <w:rPr>
          <w:rFonts w:asciiTheme="majorBidi" w:hAnsiTheme="majorBidi" w:cstheme="majorBidi"/>
          <w:sz w:val="30"/>
          <w:szCs w:val="30"/>
          <w:cs/>
        </w:rPr>
        <w:t>มีสถาบันการเงินแห่งหนึ่งเป็นผู้ค้ำประกันบางส่วน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หุ้นกู้ระยะยาวดังกล่าวแบ่งเป็นสองชุดโดยมีรายละเอียดดังนี้</w:t>
      </w:r>
    </w:p>
    <w:p w14:paraId="3BC22B40" w14:textId="77777777" w:rsidR="00B372BA" w:rsidRPr="002759E0" w:rsidRDefault="00B372BA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020D52" w14:textId="1F73F3E6" w:rsidR="007807F7" w:rsidRPr="002759E0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(ก)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  <w:t xml:space="preserve">หุ้นกู้ชุดที่หนึ่งมีจำนวน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300</w:t>
      </w:r>
      <w:r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  <w:cs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F3466D" w:rsidRPr="002759E0">
        <w:rPr>
          <w:rFonts w:asciiTheme="majorBidi" w:hAnsiTheme="majorBidi" w:cstheme="majorBidi" w:hint="cs"/>
          <w:sz w:val="30"/>
          <w:szCs w:val="30"/>
          <w:cs/>
        </w:rPr>
        <w:t xml:space="preserve"> มูลค่า</w:t>
      </w:r>
      <w:r w:rsidR="00366CEE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300</w:t>
      </w:r>
      <w:r w:rsidR="00366CEE" w:rsidRPr="002759E0">
        <w:rPr>
          <w:rFonts w:asciiTheme="majorBidi" w:hAnsiTheme="majorBidi" w:cstheme="majorBidi"/>
          <w:sz w:val="30"/>
          <w:szCs w:val="30"/>
          <w:cs/>
        </w:rPr>
        <w:t xml:space="preserve"> ล้านบาท ได้ครบกำหนดไถ่ถอนในเดือน 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2563</w:t>
      </w:r>
    </w:p>
    <w:p w14:paraId="5C4FDBFA" w14:textId="5A76022F" w:rsidR="007807F7" w:rsidRPr="002759E0" w:rsidRDefault="007807F7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(ข)</w:t>
      </w:r>
      <w:r w:rsidRPr="002759E0">
        <w:rPr>
          <w:rFonts w:asciiTheme="majorBidi" w:hAnsiTheme="majorBidi" w:cstheme="majorBidi"/>
          <w:sz w:val="30"/>
          <w:szCs w:val="30"/>
          <w:cs/>
        </w:rPr>
        <w:tab/>
        <w:t xml:space="preserve">หุ้นกู้ชุดที่สองมีจำนวน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700</w:t>
      </w:r>
      <w:r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="00DE2DFE"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F3466D" w:rsidRPr="002759E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1A0802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700</w:t>
      </w:r>
      <w:r w:rsidR="001A0802" w:rsidRPr="002759E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1D174A" w:rsidRPr="002759E0">
        <w:rPr>
          <w:rFonts w:asciiTheme="majorBidi" w:hAnsiTheme="majorBidi" w:hint="cs"/>
          <w:sz w:val="30"/>
          <w:szCs w:val="30"/>
          <w:cs/>
        </w:rPr>
        <w:t>ได้ครบกำหนดไถ่ถอนในเดือน</w:t>
      </w:r>
      <w:r w:rsidR="001D174A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1D174A" w:rsidRPr="002759E0">
        <w:rPr>
          <w:rFonts w:asciiTheme="majorBidi" w:hAnsiTheme="majorBidi" w:hint="cs"/>
          <w:sz w:val="30"/>
          <w:szCs w:val="30"/>
          <w:cs/>
        </w:rPr>
        <w:t>ธันวาคม</w:t>
      </w:r>
      <w:r w:rsidR="001D174A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</w:t>
      </w:r>
      <w:r w:rsidR="006D00C9" w:rsidRPr="002759E0">
        <w:rPr>
          <w:rFonts w:asciiTheme="majorBidi" w:hAnsiTheme="majorBidi" w:hint="cs"/>
          <w:sz w:val="30"/>
          <w:szCs w:val="30"/>
        </w:rPr>
        <w:t>5</w:t>
      </w:r>
    </w:p>
    <w:p w14:paraId="70C133DE" w14:textId="77777777" w:rsidR="00F3466D" w:rsidRPr="002759E0" w:rsidRDefault="00F3466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/>
        </w:rPr>
      </w:pPr>
    </w:p>
    <w:p w14:paraId="2D1BCB15" w14:textId="0307E185" w:rsidR="00F3466D" w:rsidRPr="002759E0" w:rsidRDefault="00F3466D" w:rsidP="00B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/>
          <w:sz w:val="30"/>
          <w:szCs w:val="30"/>
        </w:rPr>
        <w:t>31</w:t>
      </w:r>
      <w:r w:rsidRPr="002759E0">
        <w:rPr>
          <w:rFonts w:asciiTheme="majorBidi" w:hAnsiTheme="majorBidi"/>
          <w:sz w:val="30"/>
          <w:szCs w:val="30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Pr="002759E0">
        <w:rPr>
          <w:rFonts w:asciiTheme="majorBidi" w:hAnsiTheme="majorBidi"/>
          <w:sz w:val="30"/>
          <w:szCs w:val="30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หุ้นกู้ชุดนี้ ชำระครบแล้วทั้งจำนวน</w:t>
      </w:r>
    </w:p>
    <w:p w14:paraId="7EB6EC8B" w14:textId="65292BF3" w:rsidR="007807F7" w:rsidRPr="002759E0" w:rsidRDefault="001D174A" w:rsidP="001D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บริษัทได้ออกจำหน่ายหุ้นกู้ระยะยาวจำนวนเงิน </w:t>
      </w:r>
      <w:r w:rsidR="006D00C9" w:rsidRPr="002759E0">
        <w:rPr>
          <w:rFonts w:asciiTheme="majorBidi" w:hAnsiTheme="majorBidi" w:cstheme="majorBidi"/>
          <w:sz w:val="30"/>
          <w:szCs w:val="30"/>
        </w:rPr>
        <w:t>300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D00C9" w:rsidRPr="002759E0">
        <w:rPr>
          <w:rFonts w:asciiTheme="majorBidi" w:hAnsiTheme="majorBidi" w:cstheme="majorBidi"/>
          <w:sz w:val="30"/>
          <w:szCs w:val="30"/>
        </w:rPr>
        <w:t>300</w:t>
      </w:r>
      <w:r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หน่วย</w:t>
      </w:r>
      <w:r w:rsidR="00373654" w:rsidRPr="002759E0">
        <w:rPr>
          <w:rFonts w:asciiTheme="majorBidi" w:hAnsiTheme="majorBidi" w:cstheme="majorBidi"/>
          <w:sz w:val="30"/>
          <w:szCs w:val="30"/>
        </w:rPr>
        <w:br/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มูลค่าที่ตราไว้หน่วยละ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000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บาท</w:t>
      </w:r>
      <w:r w:rsidRPr="002759E0">
        <w:rPr>
          <w:rFonts w:asciiTheme="majorBidi" w:hAnsiTheme="majorBidi" w:cstheme="majorBidi"/>
          <w:sz w:val="30"/>
          <w:szCs w:val="30"/>
        </w:rPr>
        <w:t>)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โดยมีวัตถุประสงค์เพื่อชำระคืนเงินกู้ยืมระยะยาวกับสถาบันการเงิน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หุ้นกู้มี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กำหนดชำระคืนในเดือนกันยายน </w:t>
      </w:r>
      <w:r w:rsidR="006D00C9" w:rsidRPr="002759E0">
        <w:rPr>
          <w:rFonts w:asciiTheme="majorBidi" w:hAnsiTheme="majorBidi" w:cstheme="majorBidi"/>
          <w:sz w:val="30"/>
          <w:szCs w:val="30"/>
        </w:rPr>
        <w:t>2568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4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ต่อปี กำหนดชำระดอกเบี้ยทุกๆ หกเดือนในเดือนมีนาคมและเดือนกันยายนของทุกปี</w:t>
      </w:r>
    </w:p>
    <w:p w14:paraId="48054054" w14:textId="77777777" w:rsidR="001A0802" w:rsidRPr="002759E0" w:rsidRDefault="001A0802" w:rsidP="001D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F012E9" w14:textId="595F8591" w:rsidR="001435D9" w:rsidRPr="002759E0" w:rsidRDefault="007807F7" w:rsidP="00A3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ภายใต้ข้อกำหนดของหุ้นกู้ดังกล่าว บริษัทต้องปฏิบัติตามเงื</w:t>
      </w:r>
      <w:r w:rsidR="00B31F5D" w:rsidRPr="002759E0">
        <w:rPr>
          <w:rFonts w:asciiTheme="majorBidi" w:hAnsiTheme="majorBidi" w:cstheme="majorBidi"/>
          <w:sz w:val="30"/>
          <w:szCs w:val="30"/>
          <w:cs/>
        </w:rPr>
        <w:t>่อนไขและข้อกำหนดต่าง</w:t>
      </w:r>
      <w:r w:rsidRPr="002759E0">
        <w:rPr>
          <w:rFonts w:asciiTheme="majorBidi" w:hAnsiTheme="majorBidi" w:cstheme="majorBidi"/>
          <w:sz w:val="30"/>
          <w:szCs w:val="30"/>
          <w:cs/>
        </w:rPr>
        <w:t>ๆ ที่ระบุไว้ เช่น การรักษาอัตราส่วนทางการเงิน  เป็นต้น</w:t>
      </w:r>
    </w:p>
    <w:p w14:paraId="426197D8" w14:textId="77777777" w:rsidR="00ED3C20" w:rsidRPr="002759E0" w:rsidRDefault="00ED3C20" w:rsidP="00BE26ED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49"/>
        <w:gridCol w:w="367"/>
        <w:gridCol w:w="1352"/>
      </w:tblGrid>
      <w:tr w:rsidR="008B55CE" w:rsidRPr="002759E0" w14:paraId="12CA61DC" w14:textId="77777777" w:rsidTr="008B55CE">
        <w:trPr>
          <w:trHeight w:val="269"/>
        </w:trPr>
        <w:tc>
          <w:tcPr>
            <w:tcW w:w="6138" w:type="dxa"/>
            <w:shd w:val="clear" w:color="auto" w:fill="auto"/>
          </w:tcPr>
          <w:p w14:paraId="2A124485" w14:textId="77777777" w:rsidR="008B55CE" w:rsidRPr="002759E0" w:rsidRDefault="008B55CE" w:rsidP="00F5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3068" w:type="dxa"/>
            <w:gridSpan w:val="3"/>
            <w:shd w:val="clear" w:color="auto" w:fill="auto"/>
          </w:tcPr>
          <w:p w14:paraId="19DB6DEC" w14:textId="77777777" w:rsidR="008B55CE" w:rsidRPr="002759E0" w:rsidRDefault="008B55CE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55CE" w:rsidRPr="002759E0" w14:paraId="61576917" w14:textId="77777777" w:rsidTr="008B55CE">
        <w:trPr>
          <w:trHeight w:val="276"/>
        </w:trPr>
        <w:tc>
          <w:tcPr>
            <w:tcW w:w="6138" w:type="dxa"/>
            <w:shd w:val="clear" w:color="auto" w:fill="auto"/>
          </w:tcPr>
          <w:p w14:paraId="7918EB3E" w14:textId="25833ADF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349" w:type="dxa"/>
            <w:shd w:val="clear" w:color="auto" w:fill="auto"/>
          </w:tcPr>
          <w:p w14:paraId="4C059DD0" w14:textId="2F934468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367" w:type="dxa"/>
            <w:shd w:val="clear" w:color="auto" w:fill="auto"/>
          </w:tcPr>
          <w:p w14:paraId="0E840ACF" w14:textId="77777777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A9F5D4B" w14:textId="7B268F2F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8B55CE" w:rsidRPr="002759E0" w14:paraId="749EE85A" w14:textId="77777777" w:rsidTr="008B55CE">
        <w:trPr>
          <w:trHeight w:val="257"/>
        </w:trPr>
        <w:tc>
          <w:tcPr>
            <w:tcW w:w="6138" w:type="dxa"/>
            <w:shd w:val="clear" w:color="auto" w:fill="auto"/>
          </w:tcPr>
          <w:p w14:paraId="5EB06F48" w14:textId="77777777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068" w:type="dxa"/>
            <w:gridSpan w:val="3"/>
            <w:shd w:val="clear" w:color="auto" w:fill="auto"/>
          </w:tcPr>
          <w:p w14:paraId="08867E06" w14:textId="6A2AB28C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55CE" w:rsidRPr="002759E0" w14:paraId="756081A8" w14:textId="77777777" w:rsidTr="008B55CE">
        <w:trPr>
          <w:trHeight w:val="50"/>
        </w:trPr>
        <w:tc>
          <w:tcPr>
            <w:tcW w:w="6138" w:type="dxa"/>
          </w:tcPr>
          <w:p w14:paraId="4A0FF4B6" w14:textId="77777777" w:rsidR="008B55CE" w:rsidRPr="002759E0" w:rsidRDefault="008B55CE" w:rsidP="007211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349" w:type="dxa"/>
            <w:shd w:val="clear" w:color="auto" w:fill="auto"/>
          </w:tcPr>
          <w:p w14:paraId="612BC3CE" w14:textId="37A173B6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367" w:type="dxa"/>
          </w:tcPr>
          <w:p w14:paraId="67039FEF" w14:textId="77777777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1B7575" w14:textId="0B68B168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8B55CE" w:rsidRPr="002759E0" w14:paraId="008A6B1F" w14:textId="77777777" w:rsidTr="008B55CE">
        <w:trPr>
          <w:trHeight w:val="50"/>
        </w:trPr>
        <w:tc>
          <w:tcPr>
            <w:tcW w:w="6138" w:type="dxa"/>
          </w:tcPr>
          <w:p w14:paraId="2109D161" w14:textId="18277960" w:rsidR="008B55CE" w:rsidRPr="002759E0" w:rsidRDefault="008B55CE" w:rsidP="007211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349" w:type="dxa"/>
            <w:shd w:val="clear" w:color="auto" w:fill="auto"/>
          </w:tcPr>
          <w:p w14:paraId="10B2407F" w14:textId="308165A2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367" w:type="dxa"/>
          </w:tcPr>
          <w:p w14:paraId="2160FBD7" w14:textId="77777777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AA2752" w14:textId="74194A68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8B55CE" w:rsidRPr="002759E0" w14:paraId="3806BCC4" w14:textId="77777777" w:rsidTr="008B55CE">
        <w:trPr>
          <w:trHeight w:val="50"/>
        </w:trPr>
        <w:tc>
          <w:tcPr>
            <w:tcW w:w="6138" w:type="dxa"/>
          </w:tcPr>
          <w:p w14:paraId="593C2AEC" w14:textId="3D68098E" w:rsidR="008B55CE" w:rsidRPr="002759E0" w:rsidRDefault="008B55CE" w:rsidP="007211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4479572" w14:textId="4D983D21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67" w:type="dxa"/>
          </w:tcPr>
          <w:p w14:paraId="793D296D" w14:textId="77777777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A6B33E8" w14:textId="14D05088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B55CE" w:rsidRPr="002759E0" w14:paraId="0B405CAD" w14:textId="77777777" w:rsidTr="008B55CE">
        <w:trPr>
          <w:trHeight w:val="263"/>
        </w:trPr>
        <w:tc>
          <w:tcPr>
            <w:tcW w:w="6138" w:type="dxa"/>
          </w:tcPr>
          <w:p w14:paraId="75848AF5" w14:textId="77777777" w:rsidR="008B55CE" w:rsidRPr="002759E0" w:rsidRDefault="008B55CE" w:rsidP="00721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DE73" w14:textId="328A5B1C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367" w:type="dxa"/>
          </w:tcPr>
          <w:p w14:paraId="7309CEF2" w14:textId="77777777" w:rsidR="008B55CE" w:rsidRPr="002759E0" w:rsidRDefault="008B55CE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A550CC7" w14:textId="7560B186" w:rsidR="008B55CE" w:rsidRPr="002759E0" w:rsidRDefault="008B55CE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3F30067B" w14:textId="77777777" w:rsidR="00705A51" w:rsidRPr="002759E0" w:rsidRDefault="00705A51" w:rsidP="00290E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D202113" w14:textId="77777777" w:rsidR="001D174A" w:rsidRPr="002759E0" w:rsidRDefault="001D174A" w:rsidP="001D174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 xml:space="preserve">*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บริษัทย่อยแห่งหนึ่งได้ทำสัญญาโอนสิทธิเรียกร้องตามสัญญาประนีประนอมยอมความให้กับสถาบันการเงิน</w:t>
      </w:r>
    </w:p>
    <w:p w14:paraId="24A18303" w14:textId="77777777" w:rsidR="001D174A" w:rsidRPr="002759E0" w:rsidRDefault="001D174A" w:rsidP="001D174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</w:rPr>
      </w:pPr>
    </w:p>
    <w:p w14:paraId="632BCAE7" w14:textId="77777777" w:rsidR="001D174A" w:rsidRPr="002759E0" w:rsidRDefault="001D174A" w:rsidP="001D174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 xml:space="preserve">**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2213DE54" w14:textId="77777777" w:rsidR="001D174A" w:rsidRPr="002759E0" w:rsidRDefault="001D174A" w:rsidP="001D174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32E427" w14:textId="4C9173A0" w:rsidR="00BE26ED" w:rsidRPr="002759E0" w:rsidRDefault="001D174A" w:rsidP="001D174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 xml:space="preserve">***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5DB328" w14:textId="77777777" w:rsidR="00BE26ED" w:rsidRPr="002759E0" w:rsidRDefault="00BE26ED" w:rsidP="0092360B">
      <w:pPr>
        <w:jc w:val="thaiDistribute"/>
        <w:rPr>
          <w:rFonts w:asciiTheme="majorBidi" w:hAnsiTheme="majorBidi" w:cstheme="majorBidi"/>
          <w:spacing w:val="-4"/>
          <w:sz w:val="20"/>
          <w:szCs w:val="20"/>
          <w:lang w:eastAsia="zh-CN"/>
        </w:rPr>
      </w:pPr>
    </w:p>
    <w:p w14:paraId="77057AB1" w14:textId="044F2C45" w:rsidR="00444DCE" w:rsidRPr="002759E0" w:rsidRDefault="00633878" w:rsidP="00977E4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zh-CN"/>
        </w:rPr>
      </w:pPr>
      <w:r w:rsidRPr="002759E0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มีข้อจำกัดบางประการเกี่ยวกับการชำระหนี้เงินกู้ยืมจากบริษัทในกลุ่ม การดำรงอัตราส่วนทางการเงิน การดำรงสัดส่วนการถือหุ้นของบริษัทใหญ่ และอื่นๆ</w:t>
      </w:r>
    </w:p>
    <w:p w14:paraId="0E489CD2" w14:textId="77777777" w:rsidR="00977E4E" w:rsidRPr="002759E0" w:rsidRDefault="00977E4E" w:rsidP="00977E4E">
      <w:pPr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lang w:eastAsia="zh-CN"/>
        </w:rPr>
      </w:pPr>
    </w:p>
    <w:p w14:paraId="57539EED" w14:textId="77777777" w:rsidR="00C249FC" w:rsidRPr="002759E0" w:rsidRDefault="00C249FC" w:rsidP="00753DEC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เจ้าหนี้การค้า</w:t>
      </w:r>
    </w:p>
    <w:p w14:paraId="3E04C4C3" w14:textId="77777777" w:rsidR="00753DEC" w:rsidRPr="002759E0" w:rsidRDefault="00753DEC" w:rsidP="007A5FD3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77" w:type="dxa"/>
        <w:tblLook w:val="01E0" w:firstRow="1" w:lastRow="1" w:firstColumn="1" w:lastColumn="1" w:noHBand="0" w:noVBand="0"/>
      </w:tblPr>
      <w:tblGrid>
        <w:gridCol w:w="3420"/>
        <w:gridCol w:w="900"/>
        <w:gridCol w:w="1019"/>
        <w:gridCol w:w="269"/>
        <w:gridCol w:w="984"/>
        <w:gridCol w:w="269"/>
        <w:gridCol w:w="969"/>
        <w:gridCol w:w="269"/>
        <w:gridCol w:w="1081"/>
      </w:tblGrid>
      <w:tr w:rsidR="00880A82" w:rsidRPr="002759E0" w14:paraId="6F116C74" w14:textId="77777777" w:rsidTr="00DE2DFE">
        <w:tc>
          <w:tcPr>
            <w:tcW w:w="3420" w:type="dxa"/>
            <w:shd w:val="clear" w:color="auto" w:fill="auto"/>
          </w:tcPr>
          <w:p w14:paraId="57FD3E70" w14:textId="77777777" w:rsidR="00880A82" w:rsidRPr="002759E0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51211C" w14:textId="77777777" w:rsidR="00880A82" w:rsidRPr="002759E0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28700185" w14:textId="77777777" w:rsidR="00880A82" w:rsidRPr="002759E0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6BF716B1" w14:textId="77777777" w:rsidR="00880A82" w:rsidRPr="002759E0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12E7A2B" w14:textId="77777777" w:rsidR="00880A82" w:rsidRPr="002759E0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156" w:rsidRPr="002759E0" w14:paraId="7E18BD3B" w14:textId="77777777" w:rsidTr="00DE2DFE">
        <w:tc>
          <w:tcPr>
            <w:tcW w:w="3420" w:type="dxa"/>
            <w:shd w:val="clear" w:color="auto" w:fill="auto"/>
          </w:tcPr>
          <w:p w14:paraId="0A7A9E1F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10D392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9" w:type="dxa"/>
            <w:shd w:val="clear" w:color="auto" w:fill="auto"/>
          </w:tcPr>
          <w:p w14:paraId="29914662" w14:textId="2609A07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4545D5D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2AB5AA" w14:textId="5AEDB20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3887F29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271FDF8" w14:textId="143B9DF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7A28E3A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B1EE89" w14:textId="5ED015F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3240CB1A" w14:textId="77777777" w:rsidTr="00DE2DFE">
        <w:tc>
          <w:tcPr>
            <w:tcW w:w="3420" w:type="dxa"/>
            <w:shd w:val="clear" w:color="auto" w:fill="auto"/>
          </w:tcPr>
          <w:p w14:paraId="16207ADF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668FE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1C6CA0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2759E0" w14:paraId="31E065FC" w14:textId="77777777" w:rsidTr="00DE2DFE">
        <w:tc>
          <w:tcPr>
            <w:tcW w:w="3420" w:type="dxa"/>
            <w:shd w:val="clear" w:color="auto" w:fill="auto"/>
          </w:tcPr>
          <w:p w14:paraId="7ABC818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CC122A2" w14:textId="461E020D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85A6291" w14:textId="7397BFD6" w:rsidR="00721156" w:rsidRPr="002759E0" w:rsidRDefault="00850830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353</w:t>
            </w:r>
          </w:p>
        </w:tc>
        <w:tc>
          <w:tcPr>
            <w:tcW w:w="269" w:type="dxa"/>
            <w:shd w:val="clear" w:color="auto" w:fill="auto"/>
          </w:tcPr>
          <w:p w14:paraId="0E84139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F15E0D" w14:textId="0D6B4276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69" w:type="dxa"/>
            <w:shd w:val="clear" w:color="auto" w:fill="auto"/>
          </w:tcPr>
          <w:p w14:paraId="75B207C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E0CB89" w14:textId="7D14A163" w:rsidR="00721156" w:rsidRPr="002759E0" w:rsidRDefault="00BB0AC5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68</w:t>
            </w:r>
          </w:p>
        </w:tc>
        <w:tc>
          <w:tcPr>
            <w:tcW w:w="269" w:type="dxa"/>
            <w:shd w:val="clear" w:color="auto" w:fill="auto"/>
          </w:tcPr>
          <w:p w14:paraId="4FED1EC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6C3D572" w14:textId="684C4499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721156" w:rsidRPr="002759E0" w14:paraId="0BFAFF43" w14:textId="77777777" w:rsidTr="00DE2DFE">
        <w:tc>
          <w:tcPr>
            <w:tcW w:w="3420" w:type="dxa"/>
            <w:shd w:val="clear" w:color="auto" w:fill="auto"/>
          </w:tcPr>
          <w:p w14:paraId="08B539C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shd w:val="clear" w:color="auto" w:fill="auto"/>
          </w:tcPr>
          <w:p w14:paraId="2B768134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6FAB" w14:textId="7AF95EE1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A1EC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269" w:type="dxa"/>
            <w:shd w:val="clear" w:color="auto" w:fill="auto"/>
          </w:tcPr>
          <w:p w14:paraId="5B93F3C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81F" w14:textId="3B949747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69" w:type="dxa"/>
            <w:shd w:val="clear" w:color="auto" w:fill="auto"/>
          </w:tcPr>
          <w:p w14:paraId="37393B4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1F55" w14:textId="77E6D3B8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69" w:type="dxa"/>
            <w:shd w:val="clear" w:color="auto" w:fill="auto"/>
          </w:tcPr>
          <w:p w14:paraId="71F5B6E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95A6" w14:textId="6C8EA69E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721156" w:rsidRPr="002759E0" w14:paraId="680CAD85" w14:textId="77777777" w:rsidTr="00DE2DFE">
        <w:tc>
          <w:tcPr>
            <w:tcW w:w="3420" w:type="dxa"/>
            <w:shd w:val="clear" w:color="auto" w:fill="auto"/>
          </w:tcPr>
          <w:p w14:paraId="371F6DD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BC62D18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CD6F3" w14:textId="75D6B4D2" w:rsidR="00721156" w:rsidRPr="002759E0" w:rsidRDefault="006751CA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</w:t>
            </w:r>
            <w:r w:rsidR="00797FF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269" w:type="dxa"/>
            <w:shd w:val="clear" w:color="auto" w:fill="auto"/>
          </w:tcPr>
          <w:p w14:paraId="438EEAF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8D288" w14:textId="4C68DAA9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69" w:type="dxa"/>
            <w:shd w:val="clear" w:color="auto" w:fill="auto"/>
          </w:tcPr>
          <w:p w14:paraId="05118C3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CE789" w14:textId="1E916A10" w:rsidR="00721156" w:rsidRPr="002759E0" w:rsidRDefault="006751CA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69" w:type="dxa"/>
            <w:shd w:val="clear" w:color="auto" w:fill="auto"/>
          </w:tcPr>
          <w:p w14:paraId="748B262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30B1" w14:textId="3208F4F4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</w:tr>
    </w:tbl>
    <w:p w14:paraId="795773A6" w14:textId="77777777" w:rsidR="00C249FC" w:rsidRPr="002759E0" w:rsidRDefault="00582915" w:rsidP="00753DEC">
      <w:pPr>
        <w:pStyle w:val="Style1"/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เจ้าหนี้</w:t>
      </w:r>
      <w:r w:rsidR="00C249FC" w:rsidRPr="002759E0">
        <w:rPr>
          <w:rFonts w:asciiTheme="majorBidi" w:hAnsiTheme="majorBidi" w:cstheme="majorBidi"/>
          <w:b/>
          <w:bCs/>
          <w:cs/>
        </w:rPr>
        <w:t>อื่น</w:t>
      </w:r>
    </w:p>
    <w:p w14:paraId="2AFCAEA0" w14:textId="77777777" w:rsidR="00753DEC" w:rsidRPr="002759E0" w:rsidRDefault="00753DEC" w:rsidP="007A5FD3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149C6" w:rsidRPr="002759E0" w14:paraId="02A2D86E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3AC40BC3" w14:textId="77777777" w:rsidR="007149C6" w:rsidRPr="002759E0" w:rsidRDefault="007149C6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04174D" w14:textId="77777777" w:rsidR="007149C6" w:rsidRPr="002759E0" w:rsidRDefault="007149C6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FEA82F" w14:textId="77777777" w:rsidR="007149C6" w:rsidRPr="002759E0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D86EA4B" w14:textId="77777777" w:rsidR="007149C6" w:rsidRPr="002759E0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7BD70334" w14:textId="77777777" w:rsidR="007149C6" w:rsidRPr="002759E0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156" w:rsidRPr="002759E0" w14:paraId="67083680" w14:textId="77777777" w:rsidTr="006451EE">
        <w:trPr>
          <w:trHeight w:val="74"/>
          <w:tblHeader/>
        </w:trPr>
        <w:tc>
          <w:tcPr>
            <w:tcW w:w="3420" w:type="dxa"/>
            <w:shd w:val="clear" w:color="auto" w:fill="auto"/>
          </w:tcPr>
          <w:p w14:paraId="3C55B539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162D91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50DEE6B2" w14:textId="2EE77DF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12451E6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ABD978" w14:textId="7581F59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BC27CB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37C4E3" w14:textId="44D0541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9890B3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7EF84C" w14:textId="544CA28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16E7E344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411FC3DC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A9B652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BC45B1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2759E0" w14:paraId="1D6DCE68" w14:textId="77777777" w:rsidTr="00D730DD">
        <w:tc>
          <w:tcPr>
            <w:tcW w:w="3420" w:type="dxa"/>
            <w:shd w:val="clear" w:color="auto" w:fill="auto"/>
          </w:tcPr>
          <w:p w14:paraId="590673F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14:paraId="679C3A93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003CC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1EA69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EAB877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3887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882CC2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29BFE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4E2CF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21156" w:rsidRPr="002759E0" w14:paraId="34F7D930" w14:textId="77777777" w:rsidTr="00D730DD">
        <w:tc>
          <w:tcPr>
            <w:tcW w:w="3420" w:type="dxa"/>
            <w:shd w:val="clear" w:color="auto" w:fill="auto"/>
          </w:tcPr>
          <w:p w14:paraId="18942FE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14:paraId="07FE1BF1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2A56C" w14:textId="1E234FDE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625</w:t>
            </w:r>
          </w:p>
        </w:tc>
        <w:tc>
          <w:tcPr>
            <w:tcW w:w="262" w:type="dxa"/>
            <w:shd w:val="clear" w:color="auto" w:fill="auto"/>
          </w:tcPr>
          <w:p w14:paraId="4110F4E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90257F" w14:textId="435B2999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2" w:type="dxa"/>
            <w:shd w:val="clear" w:color="auto" w:fill="auto"/>
          </w:tcPr>
          <w:p w14:paraId="2EFB625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F857FA" w14:textId="17FEC53B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5E5410B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36433" w14:textId="69A951DD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721156" w:rsidRPr="002759E0" w14:paraId="737356E8" w14:textId="77777777" w:rsidTr="00D730DD">
        <w:tc>
          <w:tcPr>
            <w:tcW w:w="3420" w:type="dxa"/>
            <w:shd w:val="clear" w:color="auto" w:fill="auto"/>
          </w:tcPr>
          <w:p w14:paraId="2353C60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5FE1C2BA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849E3" w14:textId="198A9C5E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62" w:type="dxa"/>
            <w:shd w:val="clear" w:color="auto" w:fill="auto"/>
          </w:tcPr>
          <w:p w14:paraId="3A376E0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8486A9" w14:textId="38D25D77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262F013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4EBD0C" w14:textId="0F573B8B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BB7714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20E82" w14:textId="6F99402D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BD5AA9" w:rsidRPr="002759E0" w14:paraId="1A46217F" w14:textId="77777777" w:rsidTr="00D87D89">
        <w:tc>
          <w:tcPr>
            <w:tcW w:w="3420" w:type="dxa"/>
            <w:shd w:val="clear" w:color="auto" w:fill="auto"/>
          </w:tcPr>
          <w:p w14:paraId="22FEB2B4" w14:textId="4E017F94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  <w:shd w:val="clear" w:color="auto" w:fill="auto"/>
          </w:tcPr>
          <w:p w14:paraId="201A7357" w14:textId="62C79C62" w:rsidR="00BD5AA9" w:rsidRPr="002759E0" w:rsidRDefault="006D00C9" w:rsidP="00BD5AA9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31C7A32D" w14:textId="06952ECC" w:rsidR="00BD5AA9" w:rsidRPr="002759E0" w:rsidRDefault="006D00C9" w:rsidP="00BD5A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52CBD5A1" w14:textId="77777777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CF6AFC" w14:textId="373201AE" w:rsidR="00BD5AA9" w:rsidRPr="002759E0" w:rsidRDefault="006D00C9" w:rsidP="00BD5A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62" w:type="dxa"/>
            <w:shd w:val="clear" w:color="auto" w:fill="auto"/>
          </w:tcPr>
          <w:p w14:paraId="60483C28" w14:textId="77777777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38B90D" w14:textId="7F9E2974" w:rsidR="00BD5AA9" w:rsidRPr="002759E0" w:rsidRDefault="00BD5AA9" w:rsidP="00BD5A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11FFE7D" w14:textId="77777777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2E849" w14:textId="079D8ABE" w:rsidR="00BD5AA9" w:rsidRPr="002759E0" w:rsidRDefault="006D00C9" w:rsidP="00BD5A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BD5AA9" w:rsidRPr="002759E0" w14:paraId="5214982D" w14:textId="77777777" w:rsidTr="00112C41">
        <w:tc>
          <w:tcPr>
            <w:tcW w:w="3420" w:type="dxa"/>
            <w:shd w:val="clear" w:color="auto" w:fill="auto"/>
          </w:tcPr>
          <w:p w14:paraId="0F7FCB0C" w14:textId="6FC6E742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349D50E5" w14:textId="77777777" w:rsidR="00BD5AA9" w:rsidRPr="002759E0" w:rsidRDefault="00BD5AA9" w:rsidP="00BD5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352A40" w14:textId="5896550C" w:rsidR="00BD5AA9" w:rsidRPr="002759E0" w:rsidRDefault="006D00C9" w:rsidP="00BD5A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62" w:type="dxa"/>
            <w:shd w:val="clear" w:color="auto" w:fill="auto"/>
          </w:tcPr>
          <w:p w14:paraId="1CA2908D" w14:textId="77777777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9026A6" w14:textId="43817047" w:rsidR="00BD5AA9" w:rsidRPr="002759E0" w:rsidRDefault="006D00C9" w:rsidP="00BD5A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6C277556" w14:textId="77777777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CD4593" w14:textId="75096FAA" w:rsidR="00BD5AA9" w:rsidRPr="002759E0" w:rsidRDefault="00BD5AA9" w:rsidP="00BD5AA9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2F072" w14:textId="77777777" w:rsidR="00BD5AA9" w:rsidRPr="002759E0" w:rsidRDefault="00BD5AA9" w:rsidP="00BD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2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BFF094D" w14:textId="060DB18A" w:rsidR="00BD5AA9" w:rsidRPr="002759E0" w:rsidRDefault="00BD5AA9" w:rsidP="00BD5AA9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21156" w:rsidRPr="002759E0" w14:paraId="461B49D7" w14:textId="77777777" w:rsidTr="00D87D89">
        <w:tc>
          <w:tcPr>
            <w:tcW w:w="3420" w:type="dxa"/>
            <w:shd w:val="clear" w:color="auto" w:fill="auto"/>
          </w:tcPr>
          <w:p w14:paraId="702AC084" w14:textId="37468B53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900" w:type="dxa"/>
            <w:shd w:val="clear" w:color="auto" w:fill="auto"/>
          </w:tcPr>
          <w:p w14:paraId="33288DB4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D0EEB5" w14:textId="0F335589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2" w:type="dxa"/>
            <w:shd w:val="clear" w:color="auto" w:fill="auto"/>
          </w:tcPr>
          <w:p w14:paraId="2B62781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A4BD46" w14:textId="3EF64B2E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14:paraId="79FE20D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3F90A2" w14:textId="66CA07E3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29C624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420CE" w14:textId="641B0623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721156" w:rsidRPr="002759E0" w14:paraId="012E1B82" w14:textId="77777777" w:rsidTr="00160E76">
        <w:tc>
          <w:tcPr>
            <w:tcW w:w="3420" w:type="dxa"/>
            <w:shd w:val="clear" w:color="auto" w:fill="auto"/>
          </w:tcPr>
          <w:p w14:paraId="504699F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14:paraId="3F8C6A39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3E4FA" w14:textId="190B3E5B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4403FD3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173D17" w14:textId="502031F0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2" w:type="dxa"/>
            <w:shd w:val="clear" w:color="auto" w:fill="auto"/>
          </w:tcPr>
          <w:p w14:paraId="5E8F881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64303F" w14:textId="676CA4D7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9BB79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E88AC" w14:textId="41BF2C6F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721156" w:rsidRPr="002759E0" w14:paraId="7260D548" w14:textId="77777777" w:rsidTr="00D87D89">
        <w:tc>
          <w:tcPr>
            <w:tcW w:w="3420" w:type="dxa"/>
            <w:shd w:val="clear" w:color="auto" w:fill="auto"/>
          </w:tcPr>
          <w:p w14:paraId="2BD3A20C" w14:textId="0B8EA7AB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shd w:val="clear" w:color="auto" w:fill="auto"/>
          </w:tcPr>
          <w:p w14:paraId="70FC80CC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5F52B" w14:textId="153B6381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0DFB2B3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4D5F5" w14:textId="19CF4552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6F810C1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CFF4" w14:textId="204ED0AE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0E8D2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9A58D" w14:textId="6AF7BE3D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21156" w:rsidRPr="002759E0" w14:paraId="1F772969" w14:textId="77777777" w:rsidTr="00820DA1">
        <w:tc>
          <w:tcPr>
            <w:tcW w:w="3420" w:type="dxa"/>
            <w:shd w:val="clear" w:color="auto" w:fill="auto"/>
          </w:tcPr>
          <w:p w14:paraId="07E3264E" w14:textId="3E23907B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04132DD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9086C" w14:textId="6FF098D3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9D378F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9D378F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1CD503A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A1781" w14:textId="272CA449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14:paraId="3F6470A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37B43" w14:textId="346D7A62" w:rsidR="00721156" w:rsidRPr="002759E0" w:rsidRDefault="001A7F1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36DC67B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E864" w14:textId="60C37101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</w:tr>
    </w:tbl>
    <w:p w14:paraId="28AE0B63" w14:textId="2ED6EB8F" w:rsidR="00DD6E20" w:rsidRPr="002759E0" w:rsidRDefault="00DD6E20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21156" w:rsidRPr="002759E0" w14:paraId="6F4CDE11" w14:textId="77777777" w:rsidTr="00B21532">
        <w:tc>
          <w:tcPr>
            <w:tcW w:w="3420" w:type="dxa"/>
            <w:shd w:val="clear" w:color="auto" w:fill="auto"/>
          </w:tcPr>
          <w:p w14:paraId="6C5DA1D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5F173A14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C0449" w14:textId="277B8E96" w:rsidR="00721156" w:rsidRPr="002759E0" w:rsidRDefault="009D378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1,094</w:t>
            </w:r>
          </w:p>
        </w:tc>
        <w:tc>
          <w:tcPr>
            <w:tcW w:w="262" w:type="dxa"/>
            <w:shd w:val="clear" w:color="auto" w:fill="auto"/>
          </w:tcPr>
          <w:p w14:paraId="62DD110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E30F56" w14:textId="777CC1A0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62" w:type="dxa"/>
            <w:shd w:val="clear" w:color="auto" w:fill="auto"/>
          </w:tcPr>
          <w:p w14:paraId="02D02F4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B1C8BA" w14:textId="3268E843" w:rsidR="00721156" w:rsidRPr="002759E0" w:rsidRDefault="009D378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4A6E419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638C7" w14:textId="7254B70A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</w:tr>
      <w:tr w:rsidR="00721156" w:rsidRPr="002759E0" w14:paraId="1DE75437" w14:textId="77777777" w:rsidTr="00B21532">
        <w:tc>
          <w:tcPr>
            <w:tcW w:w="3420" w:type="dxa"/>
            <w:shd w:val="clear" w:color="auto" w:fill="auto"/>
          </w:tcPr>
          <w:p w14:paraId="72F01FB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0FDDC32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51181" w14:textId="5CB30DE8" w:rsidR="00721156" w:rsidRPr="002759E0" w:rsidRDefault="009D378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45AD433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FDB" w14:textId="6CD30D8B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14:paraId="1CB96B2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05021F7" w14:textId="7DA32A4D" w:rsidR="00721156" w:rsidRPr="002759E0" w:rsidRDefault="009D378F" w:rsidP="001F4D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3CB0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1DF7A" w14:textId="09A41B13" w:rsidR="00721156" w:rsidRPr="002759E0" w:rsidRDefault="00721156" w:rsidP="0072115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21156" w:rsidRPr="002759E0" w14:paraId="0883D444" w14:textId="77777777" w:rsidTr="00B21532">
        <w:tc>
          <w:tcPr>
            <w:tcW w:w="3420" w:type="dxa"/>
            <w:shd w:val="clear" w:color="auto" w:fill="auto"/>
          </w:tcPr>
          <w:p w14:paraId="4E96966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215A247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F26A2" w14:textId="4D82977C" w:rsidR="00721156" w:rsidRPr="002759E0" w:rsidRDefault="009D378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1,110</w:t>
            </w:r>
          </w:p>
        </w:tc>
        <w:tc>
          <w:tcPr>
            <w:tcW w:w="262" w:type="dxa"/>
            <w:shd w:val="clear" w:color="auto" w:fill="auto"/>
          </w:tcPr>
          <w:p w14:paraId="6179C81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E8795" w14:textId="0B18A0E9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2115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14:paraId="1AA4157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7D111" w14:textId="045A1361" w:rsidR="00721156" w:rsidRPr="002759E0" w:rsidRDefault="009D378F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297C4F6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F9856" w14:textId="6C5575F4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</w:tr>
    </w:tbl>
    <w:p w14:paraId="06179064" w14:textId="2840C001" w:rsidR="00723695" w:rsidRPr="002759E0" w:rsidRDefault="00723695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12A8D3" w14:textId="01E384EB" w:rsidR="00444DCE" w:rsidRPr="002759E0" w:rsidRDefault="00444DCE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6ECBD1" w14:textId="058DDD5C" w:rsidR="00444DCE" w:rsidRPr="002759E0" w:rsidRDefault="00444DCE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71C107" w14:textId="77777777" w:rsidR="00444DCE" w:rsidRPr="002759E0" w:rsidRDefault="00444DCE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38FF4A" w14:textId="77777777" w:rsidR="00977E4E" w:rsidRPr="002759E0" w:rsidRDefault="00977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59E0">
        <w:rPr>
          <w:rFonts w:asciiTheme="majorBidi" w:hAnsiTheme="majorBidi" w:cstheme="majorBidi"/>
          <w:b/>
          <w:bCs/>
          <w:cs/>
        </w:rPr>
        <w:br w:type="page"/>
      </w:r>
    </w:p>
    <w:p w14:paraId="37F7A3DD" w14:textId="312D3AE4" w:rsidR="007E6D21" w:rsidRPr="002759E0" w:rsidRDefault="007E6D21" w:rsidP="00BE112A">
      <w:pPr>
        <w:pStyle w:val="Style1"/>
        <w:tabs>
          <w:tab w:val="clear" w:pos="518"/>
        </w:tabs>
        <w:spacing w:line="240" w:lineRule="auto"/>
        <w:ind w:left="547" w:hanging="547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ประมาณการหนี้สินผลขาดทุนของงานโครงการ</w:t>
      </w:r>
    </w:p>
    <w:p w14:paraId="32563964" w14:textId="77777777" w:rsidR="007E6D21" w:rsidRPr="002759E0" w:rsidRDefault="007E6D21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cs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1008"/>
        <w:gridCol w:w="270"/>
        <w:gridCol w:w="981"/>
        <w:gridCol w:w="270"/>
        <w:gridCol w:w="972"/>
        <w:gridCol w:w="236"/>
        <w:gridCol w:w="1015"/>
      </w:tblGrid>
      <w:tr w:rsidR="009558B2" w:rsidRPr="002759E0" w14:paraId="76427787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30E47E95" w14:textId="77777777" w:rsidR="009558B2" w:rsidRPr="002759E0" w:rsidRDefault="009558B2" w:rsidP="00005CF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8D805" w14:textId="77777777" w:rsidR="009558B2" w:rsidRPr="002759E0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E41301" w14:textId="77777777" w:rsidR="009558B2" w:rsidRPr="002759E0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B9E960" w14:textId="77777777" w:rsidR="009558B2" w:rsidRPr="002759E0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283AE3D0" w14:textId="77777777" w:rsidR="009558B2" w:rsidRPr="002759E0" w:rsidRDefault="009558B2" w:rsidP="00005C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156" w:rsidRPr="002759E0" w14:paraId="6E21AFCF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6EF0757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861EE" w14:textId="1B8454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31A461" w14:textId="6EDFA76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47BEA9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0E28188" w14:textId="199AAD7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C903BD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4545D48" w14:textId="085656B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38B532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30190EE" w14:textId="52BCD1E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30F4E44C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1D627EA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A0BC9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shd w:val="clear" w:color="auto" w:fill="auto"/>
          </w:tcPr>
          <w:p w14:paraId="3F6F6EA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2759E0" w14:paraId="50C78528" w14:textId="77777777" w:rsidTr="000263B6">
        <w:tc>
          <w:tcPr>
            <w:tcW w:w="3510" w:type="dxa"/>
            <w:shd w:val="clear" w:color="auto" w:fill="auto"/>
          </w:tcPr>
          <w:p w14:paraId="3DE6F31A" w14:textId="2BB874BF" w:rsidR="00721156" w:rsidRPr="002759E0" w:rsidRDefault="00721156" w:rsidP="00721156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0090ED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68AA172" w14:textId="7BAE16BC" w:rsidR="00721156" w:rsidRPr="002759E0" w:rsidRDefault="00377886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1F6088B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56A1A24" w14:textId="26CDF97B" w:rsidR="00721156" w:rsidRPr="002759E0" w:rsidRDefault="006D00C9" w:rsidP="0072115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6279B75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27C2DEB" w14:textId="06E26561" w:rsidR="00721156" w:rsidRPr="002759E0" w:rsidRDefault="00523325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20FA86F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61939B4" w14:textId="572D1F48" w:rsidR="00721156" w:rsidRPr="002759E0" w:rsidRDefault="006D00C9" w:rsidP="0072115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721156" w:rsidRPr="002759E0" w14:paraId="3439C227" w14:textId="77777777" w:rsidTr="000263B6">
        <w:tc>
          <w:tcPr>
            <w:tcW w:w="3510" w:type="dxa"/>
            <w:shd w:val="clear" w:color="auto" w:fill="auto"/>
          </w:tcPr>
          <w:p w14:paraId="114C3669" w14:textId="77777777" w:rsidR="00721156" w:rsidRPr="002759E0" w:rsidRDefault="00721156" w:rsidP="00721156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900" w:type="dxa"/>
          </w:tcPr>
          <w:p w14:paraId="33D01CA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1E92470" w14:textId="5E2ECD9B" w:rsidR="00721156" w:rsidRPr="002759E0" w:rsidRDefault="006D00C9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7827C5B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8D9B077" w14:textId="66BC11E1" w:rsidR="00721156" w:rsidRPr="002759E0" w:rsidRDefault="006D00C9" w:rsidP="0072115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42537FC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1858BD46" w14:textId="49A1A9E9" w:rsidR="00721156" w:rsidRPr="002759E0" w:rsidRDefault="006D00C9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36" w:type="dxa"/>
            <w:shd w:val="clear" w:color="auto" w:fill="auto"/>
          </w:tcPr>
          <w:p w14:paraId="1F61D5B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507233" w14:textId="19A3F915" w:rsidR="00721156" w:rsidRPr="002759E0" w:rsidRDefault="006D00C9" w:rsidP="0072115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</w:tr>
      <w:tr w:rsidR="00721156" w:rsidRPr="002759E0" w14:paraId="19DFC52B" w14:textId="77777777" w:rsidTr="000263B6">
        <w:tc>
          <w:tcPr>
            <w:tcW w:w="3510" w:type="dxa"/>
            <w:shd w:val="clear" w:color="auto" w:fill="auto"/>
          </w:tcPr>
          <w:p w14:paraId="26DA31C7" w14:textId="77777777" w:rsidR="00721156" w:rsidRPr="002759E0" w:rsidRDefault="00721156" w:rsidP="00721156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900" w:type="dxa"/>
          </w:tcPr>
          <w:p w14:paraId="1BB4707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4A6E06" w14:textId="4865B61F" w:rsidR="00721156" w:rsidRPr="002759E0" w:rsidRDefault="00DD3A6C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6BC74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FC7D1D1" w14:textId="53302CA0" w:rsidR="00721156" w:rsidRPr="002759E0" w:rsidRDefault="00721156" w:rsidP="0072115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C92A8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3712A3A" w14:textId="04B923E0" w:rsidR="00721156" w:rsidRPr="002759E0" w:rsidRDefault="00DD3A6C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6DBAD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7A6177C" w14:textId="7620916E" w:rsidR="00721156" w:rsidRPr="002759E0" w:rsidRDefault="00721156" w:rsidP="0072115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21156" w:rsidRPr="002759E0" w14:paraId="3A346D9D" w14:textId="77777777" w:rsidTr="000263B6">
        <w:tc>
          <w:tcPr>
            <w:tcW w:w="3510" w:type="dxa"/>
            <w:shd w:val="clear" w:color="auto" w:fill="auto"/>
          </w:tcPr>
          <w:p w14:paraId="401AF25C" w14:textId="579B8AA5" w:rsidR="00721156" w:rsidRPr="002759E0" w:rsidRDefault="00721156" w:rsidP="00721156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4D07DA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2FEA" w14:textId="5E9D2E07" w:rsidR="00721156" w:rsidRPr="002759E0" w:rsidRDefault="006D00C9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10A4E43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42BBC" w14:textId="272C5BF2" w:rsidR="00721156" w:rsidRPr="002759E0" w:rsidRDefault="006D00C9" w:rsidP="0072115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069E9AA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937F" w14:textId="22D4E69A" w:rsidR="00721156" w:rsidRPr="002759E0" w:rsidRDefault="006D00C9" w:rsidP="00721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36" w:type="dxa"/>
            <w:shd w:val="clear" w:color="auto" w:fill="auto"/>
          </w:tcPr>
          <w:p w14:paraId="3DEA23A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F0E5" w14:textId="22B4B99B" w:rsidR="00721156" w:rsidRPr="002759E0" w:rsidRDefault="006D00C9" w:rsidP="0072115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</w:tr>
    </w:tbl>
    <w:p w14:paraId="45915594" w14:textId="77777777" w:rsidR="007E6D21" w:rsidRPr="002759E0" w:rsidRDefault="007E6D21" w:rsidP="00F319D6">
      <w:pPr>
        <w:jc w:val="thaiDistribute"/>
        <w:rPr>
          <w:rFonts w:asciiTheme="majorBidi" w:hAnsiTheme="majorBidi"/>
          <w:sz w:val="30"/>
          <w:szCs w:val="30"/>
        </w:rPr>
      </w:pPr>
    </w:p>
    <w:p w14:paraId="00009E85" w14:textId="374E2C2C" w:rsidR="00A35E7B" w:rsidRPr="002759E0" w:rsidRDefault="001D174A" w:rsidP="001D174A">
      <w:pPr>
        <w:ind w:left="533"/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hAnsi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114EEB" w:rsidRPr="002759E0">
        <w:rPr>
          <w:rFonts w:asciiTheme="majorBidi" w:hAnsiTheme="majorBidi"/>
          <w:sz w:val="30"/>
          <w:szCs w:val="30"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ได้อย่างสมบูรณ์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และ</w:t>
      </w:r>
      <w:r w:rsidR="00114EEB" w:rsidRPr="002759E0">
        <w:rPr>
          <w:rFonts w:asciiTheme="majorBidi" w:hAnsiTheme="majorBidi"/>
          <w:sz w:val="30"/>
          <w:szCs w:val="30"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การแพร่ระบาดของโรคติดเชื้อไวรัสโคโรนา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2019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ส่งผลกระทบ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ต่อการดำเนินงานของโครงการ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="002A688C" w:rsidRPr="002759E0">
        <w:rPr>
          <w:rFonts w:asciiTheme="majorBidi" w:hAnsiTheme="majorBidi"/>
          <w:sz w:val="30"/>
          <w:szCs w:val="30"/>
        </w:rPr>
        <w:br/>
      </w:r>
      <w:r w:rsidR="00F319D6" w:rsidRPr="002759E0">
        <w:rPr>
          <w:rFonts w:asciiTheme="majorBidi" w:hAnsiTheme="majorBidi" w:hint="cs"/>
          <w:spacing w:val="-2"/>
          <w:sz w:val="30"/>
          <w:szCs w:val="30"/>
          <w:cs/>
        </w:rPr>
        <w:t>ในระยะเวลาสองปีที่ผ่านมา</w:t>
      </w:r>
      <w:r w:rsidRPr="002759E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pacing w:val="-2"/>
          <w:sz w:val="30"/>
          <w:szCs w:val="30"/>
          <w:cs/>
        </w:rPr>
        <w:t>อย่างไรก็ตาม</w:t>
      </w:r>
      <w:r w:rsidRPr="002759E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pacing w:val="-2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</w:t>
      </w:r>
      <w:r w:rsidR="00182604" w:rsidRPr="002759E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pacing w:val="-2"/>
          <w:sz w:val="30"/>
          <w:szCs w:val="30"/>
          <w:cs/>
        </w:rPr>
        <w:t>และเงื่อนไข</w:t>
      </w:r>
      <w:r w:rsidR="00182604" w:rsidRPr="002759E0">
        <w:rPr>
          <w:rFonts w:asciiTheme="majorBidi" w:hAnsiTheme="majorBidi"/>
          <w:spacing w:val="-2"/>
          <w:sz w:val="30"/>
          <w:szCs w:val="30"/>
          <w:cs/>
        </w:rPr>
        <w:br/>
      </w:r>
      <w:r w:rsidRPr="002759E0">
        <w:rPr>
          <w:rFonts w:asciiTheme="majorBidi" w:hAnsiTheme="majorBidi" w:hint="cs"/>
          <w:spacing w:val="-2"/>
          <w:sz w:val="30"/>
          <w:szCs w:val="30"/>
          <w:cs/>
        </w:rPr>
        <w:t>ในการทำงาน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ณ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วันที่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31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ธันวาคม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งานโครงการดังกล่าวออกไปรวมทั้งสิ้นเป็นระยะเวลา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831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วัน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7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สิงหาคม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ปัจจุบันงานยังไม่แล้วเสร็จ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อยู่ในขั้นตอนการทดสอบระบบและส่งมอบงานงวดสุดท้าย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ในเดือน</w:t>
      </w:r>
      <w:r w:rsidRPr="002759E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บริษัทได้ทำหนังสือถึงผู้ว่าจ้างขอให้พิจารณางดหรือลดค่าปรับหรือขยายเวลาปฏิบัติงานตามสัญญาออกไป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จากผลกระทบของสถานการณ์การแพร่ระบาดของโรคติดเชื้อไวรัสโคโรนา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2019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ตามแนวทางของคณะกรรมการวินิจฉัยปัญหาการจัดซื้อจัดจ้างและการบริหารพัสดุภาครัฐ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กรมบัญชีกลาง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เรื่องมาตรการให้ความช่วยเหลือผู้ประกอบการในช่วงการแพร่ระบาดของโรคติดเชื้อไวรัสโคโรนา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2019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27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ธันวาคม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บริษัทได้รับหนังสือจากที่ปรึกษาโครงการของผู้ว่าจ้าง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โดยคณะกรรมการตรวจรับพัสดุมีมติเห็นชอบให้ลดค่าปรับในอัตราร้อยละศูนย์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8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สิงหาคม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ถึง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วันที่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28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เมษายน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2566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ทั้งนี้อยู่ระหว่างการดำเนินการแก้ไขสัญญา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="00F319D6" w:rsidRPr="002759E0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บริษัทได้ทบทวนค่าใช้จ่ายที่จำเป็นในการดำเนินงาน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ค่าจ้างบุคลากรและผู้เชี่ยวชาญ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Pr="002759E0">
        <w:rPr>
          <w:rFonts w:asciiTheme="majorBidi" w:hAnsiTheme="majorBidi" w:hint="cs"/>
          <w:sz w:val="30"/>
          <w:szCs w:val="30"/>
          <w:cs/>
        </w:rPr>
        <w:t>จากต่างประเทศเพิ่มเติมจากระยะเวลาดำเนินงานโครงการที่เพิ่มขึ้น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รวมถึงค่าอุปกรณ์และค่าใช้จ่ายที่เกิดขึ้น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="00F319D6" w:rsidRPr="002759E0">
        <w:rPr>
          <w:rFonts w:asciiTheme="majorBidi" w:hAnsiTheme="majorBidi" w:hint="cs"/>
          <w:sz w:val="30"/>
          <w:szCs w:val="30"/>
          <w:cs/>
        </w:rPr>
        <w:t>จากข้อบกพร่องในระหว่างการทดสอบ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และบันทึกประมาณการหนี้สินผลขาดทุนของโครงการดังกล่าวเพิ่มเติม</w:t>
      </w:r>
      <w:r w:rsidR="00182604" w:rsidRPr="002759E0">
        <w:rPr>
          <w:rFonts w:asciiTheme="majorBidi" w:hAnsiTheme="majorBidi"/>
          <w:sz w:val="30"/>
          <w:szCs w:val="30"/>
          <w:cs/>
        </w:rPr>
        <w:br/>
      </w:r>
      <w:r w:rsidR="00F319D6" w:rsidRPr="002759E0">
        <w:rPr>
          <w:rFonts w:asciiTheme="majorBidi" w:hAnsiTheme="majorBidi" w:hint="cs"/>
          <w:sz w:val="30"/>
          <w:szCs w:val="30"/>
          <w:cs/>
        </w:rPr>
        <w:t>ในปี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2565</w:t>
      </w:r>
      <w:r w:rsidR="00F319D6" w:rsidRPr="002759E0">
        <w:rPr>
          <w:rFonts w:asciiTheme="majorBidi" w:hAnsiTheme="majorBidi"/>
          <w:sz w:val="30"/>
          <w:szCs w:val="30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F319D6" w:rsidRPr="002759E0">
        <w:rPr>
          <w:rFonts w:asciiTheme="majorBidi" w:hAnsiTheme="majorBidi" w:hint="cs"/>
          <w:sz w:val="30"/>
          <w:szCs w:val="30"/>
          <w:cs/>
        </w:rPr>
        <w:t>ทั้งสิ้น</w:t>
      </w:r>
      <w:r w:rsidR="00F319D6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/>
          <w:sz w:val="30"/>
          <w:szCs w:val="30"/>
        </w:rPr>
        <w:t>178</w:t>
      </w:r>
      <w:r w:rsidRPr="002759E0">
        <w:rPr>
          <w:rFonts w:asciiTheme="majorBidi" w:hAnsi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9D6F50A" w14:textId="4F5F427B" w:rsidR="00E65558" w:rsidRPr="002759E0" w:rsidRDefault="00722B0E" w:rsidP="00722B0E">
      <w:pPr>
        <w:pStyle w:val="Style1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ประมาณการหนี้สินสำหรับผล</w:t>
      </w:r>
      <w:r w:rsidR="00E65558" w:rsidRPr="002759E0">
        <w:rPr>
          <w:rFonts w:asciiTheme="majorBidi" w:hAnsiTheme="majorBidi" w:cstheme="majorBidi"/>
          <w:b/>
          <w:bCs/>
          <w:cs/>
        </w:rPr>
        <w:t>ประโยชน์พนักงาน</w:t>
      </w:r>
    </w:p>
    <w:p w14:paraId="46837BBD" w14:textId="77777777" w:rsidR="00E65558" w:rsidRPr="002759E0" w:rsidRDefault="00E65558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Theme="majorBidi" w:hAnsiTheme="majorBidi" w:cstheme="majorBidi"/>
          <w:lang w:val="en-US"/>
        </w:rPr>
      </w:pPr>
    </w:p>
    <w:p w14:paraId="3D2EEC49" w14:textId="6DE72A41" w:rsidR="00E65558" w:rsidRPr="002759E0" w:rsidRDefault="00E65558" w:rsidP="0031017C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กลุ่มบริษัทและบริษัทจัดการโครงการบำเหน็จบำนาญพนักงานตามข้อกำหนดของพระราชบัญญัติคุ้มครองแรงงา</w:t>
      </w:r>
      <w:r w:rsidR="0031017C" w:rsidRPr="002759E0">
        <w:rPr>
          <w:rFonts w:asciiTheme="majorBidi" w:hAnsiTheme="majorBidi" w:cstheme="majorBidi"/>
          <w:sz w:val="30"/>
          <w:szCs w:val="30"/>
          <w:cs/>
        </w:rPr>
        <w:t>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6D00C9" w:rsidRPr="002759E0">
        <w:rPr>
          <w:rFonts w:asciiTheme="majorBidi" w:hAnsiTheme="majorBidi" w:cstheme="majorBidi"/>
          <w:sz w:val="30"/>
          <w:szCs w:val="30"/>
        </w:rPr>
        <w:t>2541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F6F80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C2B7234" w14:textId="32CE010D" w:rsidR="006A30A0" w:rsidRPr="002759E0" w:rsidRDefault="006A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4230"/>
        <w:gridCol w:w="162"/>
        <w:gridCol w:w="828"/>
        <w:gridCol w:w="162"/>
        <w:gridCol w:w="74"/>
        <w:gridCol w:w="196"/>
        <w:gridCol w:w="828"/>
        <w:gridCol w:w="162"/>
        <w:gridCol w:w="108"/>
        <w:gridCol w:w="162"/>
        <w:gridCol w:w="918"/>
        <w:gridCol w:w="72"/>
        <w:gridCol w:w="198"/>
        <w:gridCol w:w="72"/>
        <w:gridCol w:w="1019"/>
        <w:gridCol w:w="61"/>
      </w:tblGrid>
      <w:tr w:rsidR="00E65558" w:rsidRPr="002759E0" w14:paraId="73697A36" w14:textId="77777777" w:rsidTr="00516787">
        <w:tc>
          <w:tcPr>
            <w:tcW w:w="4410" w:type="dxa"/>
            <w:gridSpan w:val="3"/>
          </w:tcPr>
          <w:p w14:paraId="39C90BE2" w14:textId="77777777" w:rsidR="00E65558" w:rsidRPr="002759E0" w:rsidRDefault="00DF6F80" w:rsidP="00DF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6"/>
          </w:tcPr>
          <w:p w14:paraId="70D9B284" w14:textId="77777777" w:rsidR="00E65558" w:rsidRPr="002759E0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AA274DA" w14:textId="77777777" w:rsidR="00E65558" w:rsidRPr="002759E0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6"/>
          </w:tcPr>
          <w:p w14:paraId="7569B59F" w14:textId="77777777" w:rsidR="00E65558" w:rsidRPr="002759E0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21156" w:rsidRPr="002759E0" w14:paraId="52410C14" w14:textId="77777777" w:rsidTr="00516787">
        <w:tc>
          <w:tcPr>
            <w:tcW w:w="4410" w:type="dxa"/>
            <w:gridSpan w:val="3"/>
          </w:tcPr>
          <w:p w14:paraId="308267B9" w14:textId="77777777" w:rsidR="00721156" w:rsidRPr="002759E0" w:rsidRDefault="00721156" w:rsidP="00721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  <w:gridSpan w:val="2"/>
          </w:tcPr>
          <w:p w14:paraId="15D1F2A9" w14:textId="1CDB9B4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3256F7B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D6900EA" w14:textId="417AFE0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5054F30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5FBAA68" w14:textId="5367861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02C53C5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A87FF0" w14:textId="650A715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06FE0543" w14:textId="77777777" w:rsidTr="00516787">
        <w:tc>
          <w:tcPr>
            <w:tcW w:w="4410" w:type="dxa"/>
            <w:gridSpan w:val="3"/>
          </w:tcPr>
          <w:p w14:paraId="24794FB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14"/>
          </w:tcPr>
          <w:p w14:paraId="5CF3909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2759E0" w14:paraId="29F1A516" w14:textId="77777777" w:rsidTr="00516787">
        <w:trPr>
          <w:trHeight w:val="254"/>
        </w:trPr>
        <w:tc>
          <w:tcPr>
            <w:tcW w:w="4410" w:type="dxa"/>
            <w:gridSpan w:val="3"/>
          </w:tcPr>
          <w:p w14:paraId="5A1C951C" w14:textId="1442AFC3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gridSpan w:val="2"/>
          </w:tcPr>
          <w:p w14:paraId="15912EBD" w14:textId="73E7D874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gridSpan w:val="2"/>
          </w:tcPr>
          <w:p w14:paraId="7DBABAC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F9C9EB6" w14:textId="47AF5C11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gridSpan w:val="2"/>
          </w:tcPr>
          <w:p w14:paraId="3681A95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7499CB6" w14:textId="1A95E9F3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70" w:type="dxa"/>
            <w:gridSpan w:val="2"/>
          </w:tcPr>
          <w:p w14:paraId="4E0DB78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458AFA" w14:textId="391F2E49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721156" w:rsidRPr="002759E0" w14:paraId="2058CEFE" w14:textId="77777777" w:rsidTr="001D5B82">
        <w:trPr>
          <w:trHeight w:val="155"/>
        </w:trPr>
        <w:tc>
          <w:tcPr>
            <w:tcW w:w="4410" w:type="dxa"/>
            <w:gridSpan w:val="3"/>
          </w:tcPr>
          <w:p w14:paraId="10C82A85" w14:textId="77777777" w:rsidR="00721156" w:rsidRPr="002759E0" w:rsidRDefault="00721156" w:rsidP="00721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6A13F759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04F2A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7DE3BBA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3A60B7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41387BC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4B228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9781F62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21156" w:rsidRPr="002759E0" w14:paraId="72519C9E" w14:textId="77777777" w:rsidTr="00516787">
        <w:tc>
          <w:tcPr>
            <w:tcW w:w="4410" w:type="dxa"/>
            <w:gridSpan w:val="3"/>
          </w:tcPr>
          <w:p w14:paraId="387791A8" w14:textId="77777777" w:rsidR="00721156" w:rsidRPr="002759E0" w:rsidRDefault="00721156" w:rsidP="0072115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  <w:gridSpan w:val="2"/>
          </w:tcPr>
          <w:p w14:paraId="5E1BAA34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65D745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A460E12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968CC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6A45A29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A23878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12F51A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1156" w:rsidRPr="002759E0" w14:paraId="0BABA7E1" w14:textId="77777777" w:rsidTr="00516787">
        <w:tc>
          <w:tcPr>
            <w:tcW w:w="4410" w:type="dxa"/>
            <w:gridSpan w:val="3"/>
          </w:tcPr>
          <w:p w14:paraId="3FF23FC1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849505" w14:textId="3CB84F65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E78A1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55CCB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E9B5189" w14:textId="2457B212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93D26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FCA1C0" w14:textId="48113E1D" w:rsidR="00721156" w:rsidRPr="002759E0" w:rsidRDefault="006D00C9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gridSpan w:val="2"/>
          </w:tcPr>
          <w:p w14:paraId="42D609C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421EFD" w14:textId="285A9B8E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721156" w:rsidRPr="002759E0" w14:paraId="15E0869C" w14:textId="77777777" w:rsidTr="00516787">
        <w:tc>
          <w:tcPr>
            <w:tcW w:w="4410" w:type="dxa"/>
            <w:gridSpan w:val="3"/>
          </w:tcPr>
          <w:p w14:paraId="3C6FE37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B767B1D" w14:textId="1894E220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5DDF6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B5134E8" w14:textId="0E47415F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67A01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757D35" w14:textId="7729446E" w:rsidR="00721156" w:rsidRPr="002759E0" w:rsidRDefault="006D00C9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4D510E7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A54F50" w14:textId="5FE82221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21156" w:rsidRPr="002759E0" w14:paraId="3C4F1771" w14:textId="77777777" w:rsidTr="00516787">
        <w:tc>
          <w:tcPr>
            <w:tcW w:w="4410" w:type="dxa"/>
            <w:gridSpan w:val="3"/>
          </w:tcPr>
          <w:p w14:paraId="6198BA4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B2F2B0E" w14:textId="25FEAFB1" w:rsidR="00721156" w:rsidRPr="002759E0" w:rsidRDefault="006D00C9" w:rsidP="0051678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939C3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DBD10E" w14:textId="281E699C" w:rsidR="00721156" w:rsidRPr="002759E0" w:rsidRDefault="00721156" w:rsidP="001F4DDF">
            <w:pPr>
              <w:pStyle w:val="acctfourfigures"/>
              <w:tabs>
                <w:tab w:val="clear" w:pos="765"/>
              </w:tabs>
              <w:spacing w:line="240" w:lineRule="atLeast"/>
              <w:ind w:left="-79" w:right="-2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EFC3F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3E2902" w14:textId="450564D4" w:rsidR="00721156" w:rsidRPr="002759E0" w:rsidRDefault="006D00C9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7BB80DC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EF6C777" w14:textId="48AF9AD9" w:rsidR="00721156" w:rsidRPr="002759E0" w:rsidRDefault="00721156" w:rsidP="001F4DDF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1156" w:rsidRPr="002759E0" w14:paraId="3C0039D4" w14:textId="77777777" w:rsidTr="00516787">
        <w:tc>
          <w:tcPr>
            <w:tcW w:w="4410" w:type="dxa"/>
            <w:gridSpan w:val="3"/>
          </w:tcPr>
          <w:p w14:paraId="41432384" w14:textId="77777777" w:rsidR="00721156" w:rsidRPr="002759E0" w:rsidRDefault="00721156" w:rsidP="007211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7B65425" w14:textId="4D29D5A7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2E78A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38C6FD7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4F57E0A" w14:textId="496C3A02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gridSpan w:val="2"/>
          </w:tcPr>
          <w:p w14:paraId="18F122F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5D8508C" w14:textId="27FA10DD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14:paraId="069708B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B371A7E" w14:textId="3AC5408A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  <w:tr w:rsidR="00721156" w:rsidRPr="002759E0" w14:paraId="3E860203" w14:textId="77777777" w:rsidTr="00516787">
        <w:tc>
          <w:tcPr>
            <w:tcW w:w="4410" w:type="dxa"/>
            <w:gridSpan w:val="3"/>
          </w:tcPr>
          <w:p w14:paraId="2611DFD6" w14:textId="77777777" w:rsidR="00721156" w:rsidRPr="002759E0" w:rsidRDefault="00721156" w:rsidP="007211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16C4EB4A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83217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0A8ADAD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1B839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494051B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D94C11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EBF5DFF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21156" w:rsidRPr="002759E0" w14:paraId="425AB084" w14:textId="77777777" w:rsidTr="00516787">
        <w:tc>
          <w:tcPr>
            <w:tcW w:w="4410" w:type="dxa"/>
            <w:gridSpan w:val="3"/>
          </w:tcPr>
          <w:p w14:paraId="36090FEC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gridSpan w:val="2"/>
          </w:tcPr>
          <w:p w14:paraId="14B49692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F011D9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8D9907D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88C27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299D5EE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2B0DF0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681781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1156" w:rsidRPr="002759E0" w14:paraId="00BEA0DF" w14:textId="77777777" w:rsidTr="00516787">
        <w:tc>
          <w:tcPr>
            <w:tcW w:w="4410" w:type="dxa"/>
            <w:gridSpan w:val="3"/>
          </w:tcPr>
          <w:p w14:paraId="2C328D13" w14:textId="509A9F22" w:rsidR="00721156" w:rsidRPr="002759E0" w:rsidRDefault="00E409C5" w:rsidP="007211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2A5AD291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399EFCB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91024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D106AB4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DA553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048A1C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133073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A7FDC2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E78A1" w:rsidRPr="002759E0" w14:paraId="2C956589" w14:textId="77777777" w:rsidTr="00516787">
        <w:tc>
          <w:tcPr>
            <w:tcW w:w="4410" w:type="dxa"/>
            <w:gridSpan w:val="3"/>
          </w:tcPr>
          <w:p w14:paraId="2C2E30A1" w14:textId="77777777" w:rsidR="002E78A1" w:rsidRPr="002759E0" w:rsidRDefault="002E78A1" w:rsidP="002E78A1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30C4B03" w14:textId="478E3595" w:rsidR="002E78A1" w:rsidRPr="002759E0" w:rsidRDefault="002E78A1" w:rsidP="002E78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A66BC0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8062AE" w14:textId="3475CE91" w:rsidR="002E78A1" w:rsidRPr="002759E0" w:rsidRDefault="002E78A1" w:rsidP="002E78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568FB1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BD3747B" w14:textId="688FBDB5" w:rsidR="002E78A1" w:rsidRPr="002759E0" w:rsidRDefault="002E78A1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5A288433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64797C" w14:textId="35CF4F67" w:rsidR="002E78A1" w:rsidRPr="002759E0" w:rsidRDefault="002E78A1" w:rsidP="002E78A1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78A1" w:rsidRPr="002759E0" w14:paraId="76583520" w14:textId="77777777" w:rsidTr="00516787">
        <w:tc>
          <w:tcPr>
            <w:tcW w:w="4410" w:type="dxa"/>
            <w:gridSpan w:val="3"/>
          </w:tcPr>
          <w:p w14:paraId="7A650A4A" w14:textId="77777777" w:rsidR="002E78A1" w:rsidRPr="002759E0" w:rsidRDefault="002E78A1" w:rsidP="002E78A1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148AAB4" w14:textId="441C072A" w:rsidR="002E78A1" w:rsidRPr="002759E0" w:rsidRDefault="002E78A1" w:rsidP="002E78A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C96B92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309202" w14:textId="25777892" w:rsidR="002E78A1" w:rsidRPr="002759E0" w:rsidRDefault="002E78A1" w:rsidP="002E78A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5E4BFE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7960D04" w14:textId="70A204BC" w:rsidR="002E78A1" w:rsidRPr="002759E0" w:rsidRDefault="002E78A1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64573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70" w:type="dxa"/>
            <w:gridSpan w:val="2"/>
          </w:tcPr>
          <w:p w14:paraId="627E1FB4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9320A6" w14:textId="64FAC545" w:rsidR="002E78A1" w:rsidRPr="002759E0" w:rsidRDefault="002E78A1" w:rsidP="002E78A1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E78A1" w:rsidRPr="002759E0" w14:paraId="72FABDF6" w14:textId="77777777" w:rsidTr="00516787">
        <w:tc>
          <w:tcPr>
            <w:tcW w:w="4410" w:type="dxa"/>
            <w:gridSpan w:val="3"/>
          </w:tcPr>
          <w:p w14:paraId="30FB0F00" w14:textId="77777777" w:rsidR="002E78A1" w:rsidRPr="002759E0" w:rsidRDefault="002E78A1" w:rsidP="002E78A1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A7B4EF0" w14:textId="2CB5407F" w:rsidR="002E78A1" w:rsidRPr="002759E0" w:rsidRDefault="002E78A1" w:rsidP="002E78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902228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F7B319F" w14:textId="29340C89" w:rsidR="002E78A1" w:rsidRPr="002759E0" w:rsidRDefault="002E78A1" w:rsidP="002E78A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2B797A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E0198E" w14:textId="0AC3648E" w:rsidR="002E78A1" w:rsidRPr="002759E0" w:rsidRDefault="002E78A1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(28)</w:t>
            </w:r>
          </w:p>
        </w:tc>
        <w:tc>
          <w:tcPr>
            <w:tcW w:w="270" w:type="dxa"/>
            <w:gridSpan w:val="2"/>
          </w:tcPr>
          <w:p w14:paraId="7A414D6D" w14:textId="77777777" w:rsidR="002E78A1" w:rsidRPr="002759E0" w:rsidRDefault="002E78A1" w:rsidP="002E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443D91" w14:textId="4B11B2F4" w:rsidR="002E78A1" w:rsidRPr="002759E0" w:rsidRDefault="002E78A1" w:rsidP="002E78A1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1156" w:rsidRPr="002759E0" w14:paraId="3C86E05A" w14:textId="77777777" w:rsidTr="00516787">
        <w:tc>
          <w:tcPr>
            <w:tcW w:w="4410" w:type="dxa"/>
            <w:gridSpan w:val="3"/>
          </w:tcPr>
          <w:p w14:paraId="185681DA" w14:textId="77777777" w:rsidR="00721156" w:rsidRPr="002759E0" w:rsidRDefault="00721156" w:rsidP="007211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9C048DC" w14:textId="5A6EEB7F" w:rsidR="00721156" w:rsidRPr="002759E0" w:rsidRDefault="00D7791D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E78A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0B7F06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B8E2FAD" w14:textId="5CABEE76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8C7E9B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85E2AEF" w14:textId="059D2F2A" w:rsidR="00721156" w:rsidRPr="002759E0" w:rsidRDefault="00D7791D" w:rsidP="00D6457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FA1ECA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201076E" w14:textId="210C4522" w:rsidR="00721156" w:rsidRPr="002759E0" w:rsidRDefault="00721156" w:rsidP="0072115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21156" w:rsidRPr="002759E0" w14:paraId="61E1C5A9" w14:textId="77777777" w:rsidTr="00516787">
        <w:tc>
          <w:tcPr>
            <w:tcW w:w="4410" w:type="dxa"/>
            <w:gridSpan w:val="3"/>
          </w:tcPr>
          <w:p w14:paraId="1D59AAEC" w14:textId="77777777" w:rsidR="00721156" w:rsidRPr="002759E0" w:rsidRDefault="00721156" w:rsidP="00721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13FEEB7D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59CE66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F3F44D8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9410D5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FAA0B56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981D3A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4A2BAB7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21156" w:rsidRPr="002759E0" w14:paraId="7C11C256" w14:textId="77777777" w:rsidTr="00516787">
        <w:tc>
          <w:tcPr>
            <w:tcW w:w="4410" w:type="dxa"/>
            <w:gridSpan w:val="3"/>
          </w:tcPr>
          <w:p w14:paraId="2D68D3AA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gridSpan w:val="2"/>
          </w:tcPr>
          <w:p w14:paraId="298CF07C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F282B7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88D6CC3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925D37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E0EE1CB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F90847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BF7C55" w14:textId="77777777" w:rsidR="00721156" w:rsidRPr="002759E0" w:rsidRDefault="00721156" w:rsidP="0072115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1156" w:rsidRPr="002759E0" w14:paraId="3AFFABDD" w14:textId="77777777" w:rsidTr="00516787">
        <w:tc>
          <w:tcPr>
            <w:tcW w:w="4410" w:type="dxa"/>
            <w:gridSpan w:val="3"/>
          </w:tcPr>
          <w:p w14:paraId="50594804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gridSpan w:val="2"/>
          </w:tcPr>
          <w:p w14:paraId="0C2C9527" w14:textId="7D8C29A1" w:rsidR="00721156" w:rsidRPr="002759E0" w:rsidRDefault="00EE4830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562A88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4E7EEBA" w14:textId="2095338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0BE2B7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A9547AB" w14:textId="74DFD4C2" w:rsidR="00721156" w:rsidRPr="002759E0" w:rsidRDefault="00EE4830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BEB5F1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AC95E8" w14:textId="0DA9F7B6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21156" w:rsidRPr="002759E0" w14:paraId="1A6CE2E9" w14:textId="77777777" w:rsidTr="00516787">
        <w:tc>
          <w:tcPr>
            <w:tcW w:w="4410" w:type="dxa"/>
            <w:gridSpan w:val="3"/>
          </w:tcPr>
          <w:p w14:paraId="7D711B2B" w14:textId="16FB9ECB" w:rsidR="00721156" w:rsidRPr="002759E0" w:rsidRDefault="00721156" w:rsidP="0072115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ประมาณการหนี้สินโอนมาจากกิจการที่เกี่ยวข้องกัน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314F" w14:textId="0E9BC62C" w:rsidR="00721156" w:rsidRPr="002759E0" w:rsidRDefault="00EE4830" w:rsidP="001F4DD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6CAB1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9A3F" w14:textId="523E26D8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E65DB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54457" w14:textId="0034106D" w:rsidR="00721156" w:rsidRPr="002759E0" w:rsidRDefault="00EE4830" w:rsidP="00EE483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A3B8CC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9474" w14:textId="0B169B98" w:rsidR="00721156" w:rsidRPr="002759E0" w:rsidRDefault="00721156" w:rsidP="0072115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1156" w:rsidRPr="002759E0" w14:paraId="533B71C6" w14:textId="77777777" w:rsidTr="00516787">
        <w:tc>
          <w:tcPr>
            <w:tcW w:w="4410" w:type="dxa"/>
            <w:gridSpan w:val="3"/>
          </w:tcPr>
          <w:p w14:paraId="5E49C40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F25A5F" w14:textId="2495C5B4" w:rsidR="00721156" w:rsidRPr="002759E0" w:rsidRDefault="00EE4830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81C4D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8DC73" w14:textId="250289FC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DDCA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7BBD4" w14:textId="4ABBE31D" w:rsidR="00721156" w:rsidRPr="002759E0" w:rsidRDefault="00EE4830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49D8BD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A3FB8" w14:textId="69346CE1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21156" w:rsidRPr="002759E0" w14:paraId="1FD7AD3D" w14:textId="77777777" w:rsidTr="00516787">
        <w:trPr>
          <w:trHeight w:val="163"/>
        </w:trPr>
        <w:tc>
          <w:tcPr>
            <w:tcW w:w="4410" w:type="dxa"/>
            <w:gridSpan w:val="3"/>
            <w:vAlign w:val="bottom"/>
          </w:tcPr>
          <w:p w14:paraId="2A88A38E" w14:textId="11C73AA7" w:rsidR="00721156" w:rsidRPr="002759E0" w:rsidRDefault="00721156" w:rsidP="007211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4445" w14:textId="0E701407" w:rsidR="00721156" w:rsidRPr="002759E0" w:rsidRDefault="007A12EE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70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6702E20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2EDD" w14:textId="4066A817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gridSpan w:val="2"/>
            <w:vAlign w:val="bottom"/>
          </w:tcPr>
          <w:p w14:paraId="4CBDD72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50C81" w14:textId="146FCA3F" w:rsidR="00721156" w:rsidRPr="002759E0" w:rsidRDefault="007A12EE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294</w:t>
            </w:r>
          </w:p>
        </w:tc>
        <w:tc>
          <w:tcPr>
            <w:tcW w:w="270" w:type="dxa"/>
            <w:gridSpan w:val="2"/>
            <w:vAlign w:val="bottom"/>
          </w:tcPr>
          <w:p w14:paraId="38ED6FF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BB3C" w14:textId="0AF5D5DA" w:rsidR="00721156" w:rsidRPr="002759E0" w:rsidRDefault="006D00C9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  <w:tr w:rsidR="00721156" w:rsidRPr="002759E0" w14:paraId="595DF9DB" w14:textId="77777777" w:rsidTr="00516787">
        <w:trPr>
          <w:trHeight w:val="163"/>
        </w:trPr>
        <w:tc>
          <w:tcPr>
            <w:tcW w:w="4410" w:type="dxa"/>
            <w:gridSpan w:val="3"/>
            <w:vAlign w:val="bottom"/>
          </w:tcPr>
          <w:p w14:paraId="181CE52B" w14:textId="77777777" w:rsidR="00721156" w:rsidRPr="002759E0" w:rsidRDefault="00721156" w:rsidP="007211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13E54A" w14:textId="2EAC03DC" w:rsidR="001D5B82" w:rsidRPr="002759E0" w:rsidRDefault="001D5B82" w:rsidP="007211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0F502639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D7001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32C6D92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74386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7A3BFDF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4B7B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10098C74" w14:textId="77777777" w:rsidR="00721156" w:rsidRPr="002759E0" w:rsidRDefault="00721156" w:rsidP="0072115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6787" w:rsidRPr="002759E0" w14:paraId="6A57806D" w14:textId="77777777" w:rsidTr="00516787">
        <w:trPr>
          <w:gridBefore w:val="1"/>
          <w:gridAfter w:val="1"/>
          <w:wBefore w:w="18" w:type="dxa"/>
          <w:wAfter w:w="61" w:type="dxa"/>
        </w:trPr>
        <w:tc>
          <w:tcPr>
            <w:tcW w:w="4230" w:type="dxa"/>
          </w:tcPr>
          <w:p w14:paraId="3B43EE87" w14:textId="02DD0E91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6"/>
          </w:tcPr>
          <w:p w14:paraId="3822961F" w14:textId="77777777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1E5FE60" w14:textId="77777777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6"/>
          </w:tcPr>
          <w:p w14:paraId="0F5C7DEC" w14:textId="77777777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787" w:rsidRPr="002759E0" w14:paraId="1A7A5C81" w14:textId="77777777" w:rsidTr="00516787">
        <w:trPr>
          <w:gridBefore w:val="1"/>
          <w:gridAfter w:val="1"/>
          <w:wBefore w:w="18" w:type="dxa"/>
          <w:wAfter w:w="61" w:type="dxa"/>
        </w:trPr>
        <w:tc>
          <w:tcPr>
            <w:tcW w:w="4230" w:type="dxa"/>
          </w:tcPr>
          <w:p w14:paraId="39E6D08E" w14:textId="75848606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6DBB432" w14:textId="1C6FFBCB" w:rsidR="00516787" w:rsidRPr="002759E0" w:rsidRDefault="006D00C9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159CCF7D" w14:textId="77777777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BD0A269" w14:textId="2A23BDE0" w:rsidR="00516787" w:rsidRPr="002759E0" w:rsidRDefault="006D00C9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4DF3723B" w14:textId="77777777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722458" w14:textId="56D47D09" w:rsidR="00516787" w:rsidRPr="002759E0" w:rsidRDefault="006D00C9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8E8EE74" w14:textId="77777777" w:rsidR="00516787" w:rsidRPr="002759E0" w:rsidRDefault="00516787" w:rsidP="0008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B10B19C" w14:textId="5D0157CA" w:rsidR="00516787" w:rsidRPr="002759E0" w:rsidRDefault="006D00C9" w:rsidP="0085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516787" w:rsidRPr="002759E0" w14:paraId="26415492" w14:textId="77777777" w:rsidTr="00516787">
        <w:trPr>
          <w:gridBefore w:val="1"/>
          <w:gridAfter w:val="1"/>
          <w:wBefore w:w="18" w:type="dxa"/>
          <w:wAfter w:w="61" w:type="dxa"/>
        </w:trPr>
        <w:tc>
          <w:tcPr>
            <w:tcW w:w="4230" w:type="dxa"/>
          </w:tcPr>
          <w:p w14:paraId="633B887E" w14:textId="77777777" w:rsidR="00516787" w:rsidRPr="002759E0" w:rsidRDefault="00516787" w:rsidP="000855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14"/>
          </w:tcPr>
          <w:p w14:paraId="5DF1F498" w14:textId="089BFA67" w:rsidR="00516787" w:rsidRPr="002759E0" w:rsidRDefault="00516787" w:rsidP="005167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6787" w:rsidRPr="002759E0" w14:paraId="71F3DCC7" w14:textId="77777777" w:rsidTr="008F34BD">
        <w:trPr>
          <w:gridBefore w:val="1"/>
          <w:gridAfter w:val="1"/>
          <w:wBefore w:w="18" w:type="dxa"/>
          <w:wAfter w:w="61" w:type="dxa"/>
          <w:trHeight w:val="274"/>
        </w:trPr>
        <w:tc>
          <w:tcPr>
            <w:tcW w:w="4230" w:type="dxa"/>
          </w:tcPr>
          <w:p w14:paraId="23323E45" w14:textId="4E3D4258" w:rsidR="00516787" w:rsidRPr="002759E0" w:rsidRDefault="00516787" w:rsidP="005167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  <w:gridSpan w:val="2"/>
          </w:tcPr>
          <w:p w14:paraId="598BA320" w14:textId="2C2893A7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gridSpan w:val="2"/>
          </w:tcPr>
          <w:p w14:paraId="5CFDD618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0B3DE6" w14:textId="2E7FD632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gridSpan w:val="2"/>
          </w:tcPr>
          <w:p w14:paraId="77525899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1DE0B1" w14:textId="6ED2E893" w:rsidR="00516787" w:rsidRPr="002759E0" w:rsidRDefault="00516787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gridSpan w:val="2"/>
          </w:tcPr>
          <w:p w14:paraId="6E41AA8F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8391BFE" w14:textId="09EA1D9A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6787" w:rsidRPr="002759E0" w14:paraId="1AA401CB" w14:textId="77777777" w:rsidTr="008F34BD">
        <w:trPr>
          <w:gridBefore w:val="1"/>
          <w:gridAfter w:val="1"/>
          <w:wBefore w:w="18" w:type="dxa"/>
          <w:wAfter w:w="61" w:type="dxa"/>
          <w:trHeight w:val="274"/>
        </w:trPr>
        <w:tc>
          <w:tcPr>
            <w:tcW w:w="4230" w:type="dxa"/>
          </w:tcPr>
          <w:p w14:paraId="3369A1A6" w14:textId="3679717E" w:rsidR="00516787" w:rsidRPr="002759E0" w:rsidRDefault="00516787" w:rsidP="005167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66B31BF" w14:textId="4BA59CD1" w:rsidR="00516787" w:rsidRPr="002759E0" w:rsidRDefault="00516787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0960616E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18661F2" w14:textId="20B39265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gridSpan w:val="2"/>
          </w:tcPr>
          <w:p w14:paraId="2B686877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F7C781E" w14:textId="219A9229" w:rsidR="00516787" w:rsidRPr="002759E0" w:rsidRDefault="00516787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289</w:t>
            </w:r>
          </w:p>
        </w:tc>
        <w:tc>
          <w:tcPr>
            <w:tcW w:w="270" w:type="dxa"/>
            <w:gridSpan w:val="2"/>
          </w:tcPr>
          <w:p w14:paraId="4518FD66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6ABE1E79" w14:textId="04708F72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516787" w:rsidRPr="002759E0" w14:paraId="4696C449" w14:textId="77777777" w:rsidTr="008F34BD">
        <w:trPr>
          <w:gridBefore w:val="1"/>
          <w:gridAfter w:val="1"/>
          <w:wBefore w:w="18" w:type="dxa"/>
          <w:wAfter w:w="61" w:type="dxa"/>
          <w:trHeight w:val="274"/>
        </w:trPr>
        <w:tc>
          <w:tcPr>
            <w:tcW w:w="4230" w:type="dxa"/>
            <w:vAlign w:val="bottom"/>
          </w:tcPr>
          <w:p w14:paraId="20E58990" w14:textId="682E40F7" w:rsidR="00516787" w:rsidRPr="002759E0" w:rsidRDefault="00516787" w:rsidP="005167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115C" w14:textId="7B63F912" w:rsidR="00516787" w:rsidRPr="002759E0" w:rsidRDefault="00516787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70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0F35CB2B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4CF" w14:textId="3C3C8B40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70" w:type="dxa"/>
            <w:gridSpan w:val="2"/>
            <w:vAlign w:val="bottom"/>
          </w:tcPr>
          <w:p w14:paraId="681F67E9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25720" w14:textId="0307B65B" w:rsidR="00516787" w:rsidRPr="002759E0" w:rsidRDefault="00516787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294</w:t>
            </w:r>
          </w:p>
        </w:tc>
        <w:tc>
          <w:tcPr>
            <w:tcW w:w="270" w:type="dxa"/>
            <w:gridSpan w:val="2"/>
            <w:vAlign w:val="bottom"/>
          </w:tcPr>
          <w:p w14:paraId="6135154E" w14:textId="77777777" w:rsidR="00516787" w:rsidRPr="002759E0" w:rsidRDefault="00516787" w:rsidP="0051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F3165" w14:textId="78DAE2E6" w:rsidR="00516787" w:rsidRPr="002759E0" w:rsidRDefault="006D00C9" w:rsidP="008F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</w:tr>
    </w:tbl>
    <w:p w14:paraId="08E2D05D" w14:textId="006036A3" w:rsidR="00516787" w:rsidRPr="002759E0" w:rsidRDefault="00516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47FACBB" w14:textId="77777777" w:rsidR="00516787" w:rsidRPr="002759E0" w:rsidRDefault="00516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E65558" w:rsidRPr="002759E0" w14:paraId="0F833F50" w14:textId="77777777" w:rsidTr="006336A6">
        <w:tc>
          <w:tcPr>
            <w:tcW w:w="4230" w:type="dxa"/>
          </w:tcPr>
          <w:p w14:paraId="767AC40F" w14:textId="77777777" w:rsidR="00E65558" w:rsidRPr="002759E0" w:rsidRDefault="007555FD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250" w:type="dxa"/>
            <w:gridSpan w:val="3"/>
          </w:tcPr>
          <w:p w14:paraId="5EC067A9" w14:textId="77777777" w:rsidR="00E65558" w:rsidRPr="002759E0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5B41C" w14:textId="77777777" w:rsidR="00E65558" w:rsidRPr="002759E0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EB575B" w14:textId="77777777" w:rsidR="00E65558" w:rsidRPr="002759E0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156" w:rsidRPr="002759E0" w14:paraId="06AE97D9" w14:textId="77777777" w:rsidTr="006336A6">
        <w:tc>
          <w:tcPr>
            <w:tcW w:w="4230" w:type="dxa"/>
          </w:tcPr>
          <w:p w14:paraId="3920A04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3B190D2" w14:textId="2B1ABEC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E0D97A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7F2FC4" w14:textId="227A4C6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C584D1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251DC" w14:textId="41D1ADD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25B2AF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E8CB2A7" w14:textId="5334E34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0CFA55D7" w14:textId="77777777" w:rsidTr="006336A6">
        <w:tc>
          <w:tcPr>
            <w:tcW w:w="4230" w:type="dxa"/>
          </w:tcPr>
          <w:p w14:paraId="730417E0" w14:textId="77777777" w:rsidR="00721156" w:rsidRPr="002759E0" w:rsidRDefault="00721156" w:rsidP="007211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4E77B" w14:textId="77777777" w:rsidR="00721156" w:rsidRPr="002759E0" w:rsidRDefault="00721156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01444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65076" w14:textId="77777777" w:rsidR="00721156" w:rsidRPr="002759E0" w:rsidRDefault="00721156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69767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28487" w14:textId="77777777" w:rsidR="00721156" w:rsidRPr="002759E0" w:rsidRDefault="00721156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D30BF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7E7279" w14:textId="77777777" w:rsidR="00721156" w:rsidRPr="002759E0" w:rsidRDefault="00721156" w:rsidP="007211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1156" w:rsidRPr="002759E0" w14:paraId="0CFA96A3" w14:textId="77777777" w:rsidTr="006336A6">
        <w:tc>
          <w:tcPr>
            <w:tcW w:w="4230" w:type="dxa"/>
          </w:tcPr>
          <w:p w14:paraId="7ABBD053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990" w:type="dxa"/>
          </w:tcPr>
          <w:p w14:paraId="1233FB56" w14:textId="340CB27B" w:rsidR="00721156" w:rsidRPr="002759E0" w:rsidRDefault="001D0414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1.18</w:t>
            </w:r>
            <w:r w:rsidR="00D61154"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61154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D61154"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2.94</w:t>
            </w:r>
          </w:p>
        </w:tc>
        <w:tc>
          <w:tcPr>
            <w:tcW w:w="236" w:type="dxa"/>
          </w:tcPr>
          <w:p w14:paraId="6F3DDD6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634CA6" w14:textId="40BF008C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38057F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A9802" w14:textId="55C97E39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E6C2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2A666E4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25744" w14:textId="00843FD0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21156" w:rsidRPr="002759E0" w14:paraId="0BB592E0" w14:textId="77777777" w:rsidTr="006336A6">
        <w:tc>
          <w:tcPr>
            <w:tcW w:w="4230" w:type="dxa"/>
          </w:tcPr>
          <w:p w14:paraId="047190E8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 (ร้อยละ)</w:t>
            </w:r>
          </w:p>
        </w:tc>
        <w:tc>
          <w:tcPr>
            <w:tcW w:w="990" w:type="dxa"/>
          </w:tcPr>
          <w:p w14:paraId="13D0D5C6" w14:textId="7380618C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3732F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="007B04AE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14:paraId="4DA5B6F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68F7BF" w14:textId="078AD5A8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AF5484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C416" w14:textId="10F3B0C8" w:rsidR="00721156" w:rsidRPr="002759E0" w:rsidRDefault="004E6C27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2E63B4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7C46D2" w14:textId="6CB871A8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21156" w:rsidRPr="002759E0" w14:paraId="68854DA4" w14:textId="77777777" w:rsidTr="006336A6">
        <w:trPr>
          <w:trHeight w:val="80"/>
        </w:trPr>
        <w:tc>
          <w:tcPr>
            <w:tcW w:w="4230" w:type="dxa"/>
          </w:tcPr>
          <w:p w14:paraId="4FD051C6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ปีเกษียณ (ปี)</w:t>
            </w:r>
          </w:p>
        </w:tc>
        <w:tc>
          <w:tcPr>
            <w:tcW w:w="990" w:type="dxa"/>
          </w:tcPr>
          <w:p w14:paraId="05DDEDD4" w14:textId="25FDC5B9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2DF989C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274DC4" w14:textId="27184000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3DF341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D3E2D" w14:textId="2DFC79F0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6A7218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BF4349" w14:textId="7FC4EA37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721156" w:rsidRPr="002759E0" w14:paraId="746F5A11" w14:textId="77777777" w:rsidTr="006336A6">
        <w:trPr>
          <w:trHeight w:val="80"/>
        </w:trPr>
        <w:tc>
          <w:tcPr>
            <w:tcW w:w="4230" w:type="dxa"/>
          </w:tcPr>
          <w:p w14:paraId="5D006BCF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434DF3B" w14:textId="76A406C9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E6C2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B64BE0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DA625D" w14:textId="1A314E37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EFC6B7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49537" w14:textId="468A42F6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E6C27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2ECD540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1D1305" w14:textId="5C0A58C7" w:rsidR="00721156" w:rsidRPr="002759E0" w:rsidRDefault="006D00C9" w:rsidP="007211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2115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173C906B" w14:textId="77777777" w:rsidR="006A30A0" w:rsidRPr="002759E0" w:rsidRDefault="006A30A0" w:rsidP="009C24F2">
      <w:pPr>
        <w:spacing w:line="240" w:lineRule="auto"/>
        <w:ind w:firstLine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0D932B" w14:textId="71CB16F4" w:rsidR="00F61268" w:rsidRPr="002759E0" w:rsidRDefault="00624183" w:rsidP="009C24F2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F61268" w:rsidRPr="002759E0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00D38668" w14:textId="77777777" w:rsidR="00F61268" w:rsidRPr="002759E0" w:rsidRDefault="00F61268" w:rsidP="00F61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</w:rPr>
      </w:pPr>
    </w:p>
    <w:p w14:paraId="711B9D4F" w14:textId="11598722" w:rsidR="004F531F" w:rsidRPr="002759E0" w:rsidRDefault="00F61268" w:rsidP="0014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C156E4" w:rsidRPr="002759E0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="00661087" w:rsidRPr="002759E0">
        <w:rPr>
          <w:rFonts w:asciiTheme="majorBidi" w:hAnsiTheme="majorBidi" w:cstheme="majorBidi"/>
          <w:sz w:val="30"/>
          <w:szCs w:val="30"/>
          <w:cs/>
        </w:rPr>
        <w:t>สำหรับกลุ่มบริษัท</w:t>
      </w:r>
      <w:r w:rsidR="00C156E4" w:rsidRPr="002759E0">
        <w:rPr>
          <w:rFonts w:asciiTheme="majorBidi" w:hAnsiTheme="majorBidi" w:cstheme="majorBidi"/>
          <w:sz w:val="30"/>
          <w:szCs w:val="30"/>
          <w:cs/>
        </w:rPr>
        <w:t>อยู่ในช่วง</w:t>
      </w:r>
      <w:r w:rsidR="000C3A6C" w:rsidRPr="002759E0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C53616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14</w:t>
      </w:r>
      <w:r w:rsidR="000A64F5" w:rsidRPr="002759E0">
        <w:rPr>
          <w:rFonts w:asciiTheme="majorBidi" w:hAnsiTheme="majorBidi" w:cstheme="majorBidi"/>
          <w:sz w:val="30"/>
          <w:szCs w:val="30"/>
        </w:rPr>
        <w:t xml:space="preserve"> - </w:t>
      </w:r>
      <w:r w:rsidR="006D00C9" w:rsidRPr="002759E0">
        <w:rPr>
          <w:rFonts w:asciiTheme="majorBidi" w:hAnsiTheme="majorBidi" w:cstheme="majorBidi"/>
          <w:sz w:val="30"/>
          <w:szCs w:val="30"/>
        </w:rPr>
        <w:t>26</w:t>
      </w:r>
      <w:r w:rsidR="002C65DB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ปี</w:t>
      </w:r>
      <w:r w:rsidR="00C156E4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56E4" w:rsidRPr="002759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C156E4" w:rsidRPr="002759E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267FA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C44F80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C44F80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4F80" w:rsidRPr="002759E0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C156E4" w:rsidRPr="002759E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E2CC1" w:rsidRPr="002759E0">
        <w:rPr>
          <w:rFonts w:asciiTheme="majorBidi" w:hAnsiTheme="majorBidi" w:cstheme="majorBidi"/>
          <w:sz w:val="30"/>
          <w:szCs w:val="30"/>
          <w:cs/>
        </w:rPr>
        <w:t>และ</w:t>
      </w:r>
      <w:r w:rsidR="00661087" w:rsidRPr="002759E0">
        <w:rPr>
          <w:rFonts w:asciiTheme="majorBidi" w:hAnsiTheme="majorBidi" w:cstheme="majorBidi"/>
          <w:sz w:val="30"/>
          <w:szCs w:val="30"/>
          <w:cs/>
        </w:rPr>
        <w:t>สำหรับบริษัทเป็น</w:t>
      </w:r>
      <w:r w:rsidR="00BE2CC1" w:rsidRPr="002759E0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66108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19</w:t>
      </w:r>
      <w:r w:rsidR="00C53616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61087" w:rsidRPr="002759E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661087" w:rsidRPr="002759E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D29C558" w14:textId="77777777" w:rsidR="00E96F91" w:rsidRPr="002759E0" w:rsidRDefault="00E96F91" w:rsidP="008A2E0A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4B6ED5DC" w14:textId="0B46FB77" w:rsidR="008A2E0A" w:rsidRPr="002759E0" w:rsidRDefault="008A2E0A" w:rsidP="008A2E0A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759E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0F43FE" w14:textId="77777777" w:rsidR="008A2E0A" w:rsidRPr="002759E0" w:rsidRDefault="008A2E0A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2B056C4" w14:textId="77777777" w:rsidR="00E65558" w:rsidRPr="002759E0" w:rsidRDefault="007555FD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620ABEB" w14:textId="74E9C177" w:rsidR="00961E61" w:rsidRPr="002759E0" w:rsidRDefault="00961E61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95" w:type="dxa"/>
        <w:tblInd w:w="558" w:type="dxa"/>
        <w:tblLook w:val="01E0" w:firstRow="1" w:lastRow="1" w:firstColumn="1" w:lastColumn="1" w:noHBand="0" w:noVBand="0"/>
      </w:tblPr>
      <w:tblGrid>
        <w:gridCol w:w="4398"/>
        <w:gridCol w:w="1035"/>
        <w:gridCol w:w="233"/>
        <w:gridCol w:w="1085"/>
        <w:gridCol w:w="233"/>
        <w:gridCol w:w="1023"/>
        <w:gridCol w:w="235"/>
        <w:gridCol w:w="1053"/>
      </w:tblGrid>
      <w:tr w:rsidR="00005CF5" w:rsidRPr="002759E0" w14:paraId="621F5B04" w14:textId="77777777" w:rsidTr="00491B98">
        <w:trPr>
          <w:trHeight w:val="20"/>
        </w:trPr>
        <w:tc>
          <w:tcPr>
            <w:tcW w:w="4398" w:type="dxa"/>
          </w:tcPr>
          <w:p w14:paraId="756AA00B" w14:textId="152E23D0" w:rsidR="00005CF5" w:rsidRPr="002759E0" w:rsidRDefault="00005CF5" w:rsidP="00961E61">
            <w:pPr>
              <w:spacing w:line="360" w:lineRule="exac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68AB3C5" w14:textId="77777777" w:rsidR="00005CF5" w:rsidRPr="002759E0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05CF5" w:rsidRPr="002759E0" w14:paraId="499A6982" w14:textId="77777777" w:rsidTr="00491B98">
        <w:trPr>
          <w:trHeight w:val="20"/>
        </w:trPr>
        <w:tc>
          <w:tcPr>
            <w:tcW w:w="4398" w:type="dxa"/>
          </w:tcPr>
          <w:p w14:paraId="67F3891C" w14:textId="77777777" w:rsidR="00005CF5" w:rsidRPr="002759E0" w:rsidRDefault="00005CF5" w:rsidP="00961E61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04DFDD27" w14:textId="77777777" w:rsidR="00005CF5" w:rsidRPr="002759E0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B33DCD0" w14:textId="77777777" w:rsidR="00005CF5" w:rsidRPr="002759E0" w:rsidRDefault="00005CF5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FAAE185" w14:textId="77777777" w:rsidR="00005CF5" w:rsidRPr="002759E0" w:rsidRDefault="00005CF5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21156" w:rsidRPr="002759E0" w14:paraId="2C875DC8" w14:textId="77777777" w:rsidTr="00491B98">
        <w:trPr>
          <w:trHeight w:val="20"/>
        </w:trPr>
        <w:tc>
          <w:tcPr>
            <w:tcW w:w="4398" w:type="dxa"/>
          </w:tcPr>
          <w:p w14:paraId="43CE70ED" w14:textId="322FAD15" w:rsidR="00721156" w:rsidRPr="002759E0" w:rsidRDefault="00721156" w:rsidP="0072115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61CEFFA0" w14:textId="7BD4FE7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5D317A8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7AD32" w14:textId="786D504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48FC2A8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CF99029" w14:textId="7AD8C96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5" w:type="dxa"/>
          </w:tcPr>
          <w:p w14:paraId="5D1C310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93072F" w14:textId="093C243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1BFB6A1A" w14:textId="77777777" w:rsidTr="00491B98">
        <w:trPr>
          <w:trHeight w:val="20"/>
        </w:trPr>
        <w:tc>
          <w:tcPr>
            <w:tcW w:w="4398" w:type="dxa"/>
          </w:tcPr>
          <w:p w14:paraId="602594FA" w14:textId="77777777" w:rsidR="00721156" w:rsidRPr="002759E0" w:rsidRDefault="00721156" w:rsidP="00721156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1CD11410" w14:textId="77777777" w:rsidR="00721156" w:rsidRPr="002759E0" w:rsidRDefault="00721156" w:rsidP="0072115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1156" w:rsidRPr="002759E0" w14:paraId="7EBE671A" w14:textId="77777777" w:rsidTr="00005CF5">
        <w:trPr>
          <w:trHeight w:val="20"/>
        </w:trPr>
        <w:tc>
          <w:tcPr>
            <w:tcW w:w="4398" w:type="dxa"/>
          </w:tcPr>
          <w:p w14:paraId="17223B71" w14:textId="723031B9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174F2948" w14:textId="546C691E" w:rsidR="00721156" w:rsidRPr="002759E0" w:rsidRDefault="00EB05F7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2EF70B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6C41A36" w14:textId="2C017AA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C2E5B8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9799EE2" w14:textId="1AFE72E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5" w:type="dxa"/>
            <w:vAlign w:val="center"/>
          </w:tcPr>
          <w:p w14:paraId="59D12C5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89E5F64" w14:textId="1E957F9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721156" w:rsidRPr="002759E0" w14:paraId="460956E2" w14:textId="77777777" w:rsidTr="00005CF5">
        <w:trPr>
          <w:trHeight w:val="20"/>
        </w:trPr>
        <w:tc>
          <w:tcPr>
            <w:tcW w:w="4398" w:type="dxa"/>
          </w:tcPr>
          <w:p w14:paraId="6986403C" w14:textId="06B568E8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4997BF6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1D727" w14:textId="4357BDB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3" w:type="dxa"/>
          </w:tcPr>
          <w:p w14:paraId="4357E27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47ABBB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A2A0C" w14:textId="1E01BCA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3" w:type="dxa"/>
          </w:tcPr>
          <w:p w14:paraId="6D3BD08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44D219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DCE9D" w14:textId="6EB63DD4" w:rsidR="00721156" w:rsidRPr="002759E0" w:rsidRDefault="000B640B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99C5C4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271D28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52A01" w14:textId="52616B56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1156" w:rsidRPr="002759E0" w14:paraId="698F3160" w14:textId="77777777" w:rsidTr="00005CF5">
        <w:trPr>
          <w:trHeight w:val="20"/>
        </w:trPr>
        <w:tc>
          <w:tcPr>
            <w:tcW w:w="4398" w:type="dxa"/>
          </w:tcPr>
          <w:p w14:paraId="6F56F2DE" w14:textId="51CA2154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ปี)</w:t>
            </w:r>
          </w:p>
        </w:tc>
        <w:tc>
          <w:tcPr>
            <w:tcW w:w="1035" w:type="dxa"/>
            <w:vAlign w:val="center"/>
          </w:tcPr>
          <w:p w14:paraId="75B01586" w14:textId="7C7A6A9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7F369EA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D7158F0" w14:textId="7DF5E28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306DDB2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017D83FF" w14:textId="4D495DA1" w:rsidR="00721156" w:rsidRPr="002759E0" w:rsidRDefault="006D484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73D87C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1E8EDBB3" w14:textId="48A6325C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1156" w:rsidRPr="002759E0" w14:paraId="2CDD17FB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3566176D" w14:textId="4BEF0362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215FC30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CFA8D" w14:textId="032A7916" w:rsidR="00721156" w:rsidRPr="002759E0" w:rsidRDefault="00EB05F7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0B640B"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24B94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B5439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12B4E" w14:textId="34EDE38F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2697076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59505B4F" w14:textId="77777777" w:rsidR="006D4843" w:rsidRPr="002759E0" w:rsidRDefault="006D484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708D85" w14:textId="7662923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5" w:type="dxa"/>
            <w:vAlign w:val="bottom"/>
          </w:tcPr>
          <w:p w14:paraId="6BF1E60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36AE117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F840DB" w14:textId="6E3A13F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D4948" w:rsidRPr="002759E0" w14:paraId="2262C106" w14:textId="77777777" w:rsidTr="00005CF5">
        <w:trPr>
          <w:trHeight w:val="20"/>
          <w:tblHeader/>
        </w:trPr>
        <w:tc>
          <w:tcPr>
            <w:tcW w:w="4398" w:type="dxa"/>
          </w:tcPr>
          <w:p w14:paraId="38EDCCEE" w14:textId="4E70298A" w:rsidR="00CD4948" w:rsidRPr="002759E0" w:rsidRDefault="00CD4948" w:rsidP="00961E61">
            <w:pPr>
              <w:spacing w:line="360" w:lineRule="exac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5DB8AA6" w14:textId="77777777" w:rsidR="00CD4948" w:rsidRPr="002759E0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948" w:rsidRPr="002759E0" w14:paraId="72185320" w14:textId="77777777" w:rsidTr="00005CF5">
        <w:trPr>
          <w:trHeight w:val="20"/>
          <w:tblHeader/>
        </w:trPr>
        <w:tc>
          <w:tcPr>
            <w:tcW w:w="4398" w:type="dxa"/>
          </w:tcPr>
          <w:p w14:paraId="4193B7EE" w14:textId="77777777" w:rsidR="00CD4948" w:rsidRPr="002759E0" w:rsidRDefault="00CD4948" w:rsidP="00961E61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5B03FA81" w14:textId="77777777" w:rsidR="00CD4948" w:rsidRPr="002759E0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2AE06EC" w14:textId="77777777" w:rsidR="00CD4948" w:rsidRPr="002759E0" w:rsidRDefault="00CD4948" w:rsidP="00961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94C6055" w14:textId="77777777" w:rsidR="00CD4948" w:rsidRPr="002759E0" w:rsidRDefault="00CD4948" w:rsidP="00961E61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21156" w:rsidRPr="002759E0" w14:paraId="48B0D39F" w14:textId="77777777" w:rsidTr="00005CF5">
        <w:trPr>
          <w:trHeight w:val="20"/>
          <w:tblHeader/>
        </w:trPr>
        <w:tc>
          <w:tcPr>
            <w:tcW w:w="4398" w:type="dxa"/>
          </w:tcPr>
          <w:p w14:paraId="2A39DFF2" w14:textId="62D3959A" w:rsidR="00721156" w:rsidRPr="002759E0" w:rsidRDefault="00721156" w:rsidP="0072115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0951215B" w14:textId="1AB20F9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08795CC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E81089" w14:textId="6CF85AA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0BCF28F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5646E38" w14:textId="0A531C5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5" w:type="dxa"/>
          </w:tcPr>
          <w:p w14:paraId="18E51AE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470C55" w14:textId="3FAFD3D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21156" w:rsidRPr="002759E0" w14:paraId="5433B50C" w14:textId="77777777" w:rsidTr="00005CF5">
        <w:trPr>
          <w:trHeight w:val="20"/>
          <w:tblHeader/>
        </w:trPr>
        <w:tc>
          <w:tcPr>
            <w:tcW w:w="4398" w:type="dxa"/>
          </w:tcPr>
          <w:p w14:paraId="42B36430" w14:textId="77777777" w:rsidR="00721156" w:rsidRPr="002759E0" w:rsidRDefault="00721156" w:rsidP="00721156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77174EB7" w14:textId="77777777" w:rsidR="00721156" w:rsidRPr="002759E0" w:rsidRDefault="00721156" w:rsidP="0072115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1156" w:rsidRPr="002759E0" w14:paraId="4141164E" w14:textId="77777777" w:rsidTr="00005CF5">
        <w:trPr>
          <w:trHeight w:val="20"/>
        </w:trPr>
        <w:tc>
          <w:tcPr>
            <w:tcW w:w="4398" w:type="dxa"/>
          </w:tcPr>
          <w:p w14:paraId="5EB55CDB" w14:textId="1553A825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6EB8330B" w14:textId="175FC4FA" w:rsidR="00721156" w:rsidRPr="002759E0" w:rsidRDefault="00AE2D28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B8B260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DDBB1" w14:textId="697CFFAC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421DB4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1E64C06" w14:textId="32257C2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5" w:type="dxa"/>
            <w:vAlign w:val="center"/>
          </w:tcPr>
          <w:p w14:paraId="3AFF471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E580191" w14:textId="0E011C1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721156" w:rsidRPr="002759E0" w14:paraId="4A871201" w14:textId="77777777" w:rsidTr="00005CF5">
        <w:trPr>
          <w:trHeight w:val="20"/>
        </w:trPr>
        <w:tc>
          <w:tcPr>
            <w:tcW w:w="4398" w:type="dxa"/>
          </w:tcPr>
          <w:p w14:paraId="79018746" w14:textId="02171BE3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0A0E2DC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7BAAB" w14:textId="53EDB1D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3" w:type="dxa"/>
          </w:tcPr>
          <w:p w14:paraId="172109C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BD047F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B9032" w14:textId="33DDA3A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3" w:type="dxa"/>
          </w:tcPr>
          <w:p w14:paraId="1F47918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D129DB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B1B75" w14:textId="737E2714" w:rsidR="00721156" w:rsidRPr="002759E0" w:rsidRDefault="00BA1C80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394EC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E5129F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AD200" w14:textId="4251EB9C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1156" w:rsidRPr="002759E0" w14:paraId="4A283AE1" w14:textId="77777777" w:rsidTr="00005CF5">
        <w:trPr>
          <w:trHeight w:val="20"/>
        </w:trPr>
        <w:tc>
          <w:tcPr>
            <w:tcW w:w="4398" w:type="dxa"/>
          </w:tcPr>
          <w:p w14:paraId="3ACA9F8F" w14:textId="44DF00C6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ปี)</w:t>
            </w:r>
          </w:p>
        </w:tc>
        <w:tc>
          <w:tcPr>
            <w:tcW w:w="1035" w:type="dxa"/>
            <w:vAlign w:val="center"/>
          </w:tcPr>
          <w:p w14:paraId="0A57F9B5" w14:textId="7F2F8B3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6C13568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CEBD868" w14:textId="37A905E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3ED9D36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58F735A" w14:textId="3B168BEF" w:rsidR="00721156" w:rsidRPr="002759E0" w:rsidRDefault="00BA1C80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B491D3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2EF362F6" w14:textId="377EFC76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1156" w:rsidRPr="002759E0" w14:paraId="64D2BAFD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04679678" w14:textId="74004950" w:rsidR="00721156" w:rsidRPr="002759E0" w:rsidRDefault="00721156" w:rsidP="00721156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6575279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1DD36" w14:textId="5271A978" w:rsidR="00721156" w:rsidRPr="002759E0" w:rsidRDefault="00AE2D28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5D03A0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B0E35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F5864" w14:textId="13A05620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78EE6A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128A7B0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8550D" w14:textId="39EF85A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39C3B7C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898FFC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736412" w14:textId="15B5115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603C7E15" w14:textId="09D4E083" w:rsidR="006D66BC" w:rsidRPr="002759E0" w:rsidRDefault="006D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14:paraId="092CEE99" w14:textId="77777777" w:rsidR="00C249FC" w:rsidRPr="002759E0" w:rsidRDefault="00C249FC" w:rsidP="00126D16">
      <w:pPr>
        <w:pStyle w:val="Style1"/>
        <w:tabs>
          <w:tab w:val="clear" w:pos="518"/>
          <w:tab w:val="num" w:pos="540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1BCA1051" w14:textId="77777777" w:rsidR="00E6052A" w:rsidRPr="002759E0" w:rsidRDefault="00E6052A" w:rsidP="0016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935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810"/>
        <w:gridCol w:w="270"/>
        <w:gridCol w:w="990"/>
        <w:gridCol w:w="270"/>
        <w:gridCol w:w="990"/>
        <w:gridCol w:w="270"/>
        <w:gridCol w:w="986"/>
        <w:gridCol w:w="270"/>
        <w:gridCol w:w="991"/>
      </w:tblGrid>
      <w:tr w:rsidR="00E6052A" w:rsidRPr="002759E0" w14:paraId="3026230E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31E0B7C3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6807F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AC34A5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1C6C73BD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A0CC51" w14:textId="7A798DB1" w:rsidR="00E6052A" w:rsidRPr="002759E0" w:rsidRDefault="006D00C9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ECAEACF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099EE790" w14:textId="717257D1" w:rsidR="00E6052A" w:rsidRPr="002759E0" w:rsidRDefault="006D00C9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E6052A" w:rsidRPr="002759E0" w14:paraId="12DF488C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421B9C37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44B270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7E3EF7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0C426020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E6FA8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CBE7D89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2D420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12F0A3EC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4CD5579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454DA66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64B53EC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E6052A" w:rsidRPr="002759E0" w14:paraId="6D050730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1AEEE519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7B970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F1D0DC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EE6533A" w14:textId="77777777" w:rsidR="00E6052A" w:rsidRPr="002759E0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5513A09A" w14:textId="77777777" w:rsidR="00E6052A" w:rsidRPr="002759E0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(ล้านหุ้น/ล้านบาท)</w:t>
            </w:r>
          </w:p>
        </w:tc>
      </w:tr>
      <w:tr w:rsidR="00C67D3E" w:rsidRPr="002759E0" w14:paraId="73E52C91" w14:textId="77777777" w:rsidTr="00126D16">
        <w:trPr>
          <w:trHeight w:val="362"/>
        </w:trPr>
        <w:tc>
          <w:tcPr>
            <w:tcW w:w="3240" w:type="dxa"/>
            <w:shd w:val="clear" w:color="auto" w:fill="auto"/>
          </w:tcPr>
          <w:p w14:paraId="74F1B512" w14:textId="45F5D73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ทุนจดทะเบียน 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7BC5E75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80B681" w14:textId="19734F66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E61A0D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823E7C" w14:textId="2D68D9C3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A40C1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71921F" w14:textId="2BCE7079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8FF8428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0D7DC4A8" w14:textId="6CCABEE6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CEE1781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5088BBA" w14:textId="612E5CBE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</w:t>
            </w:r>
          </w:p>
        </w:tc>
      </w:tr>
      <w:tr w:rsidR="00C67D3E" w:rsidRPr="002759E0" w14:paraId="4687E872" w14:textId="77777777" w:rsidTr="00126D16">
        <w:tc>
          <w:tcPr>
            <w:tcW w:w="3240" w:type="dxa"/>
            <w:shd w:val="clear" w:color="auto" w:fill="auto"/>
          </w:tcPr>
          <w:p w14:paraId="39EBBA40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550198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F2ADD9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4AF1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F3EFEF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C94218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F97B2B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2F70268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14:paraId="592404D4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5DA29EF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2D879C67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67D3E" w:rsidRPr="002759E0" w14:paraId="2A84DAA2" w14:textId="77777777" w:rsidTr="00126D16">
        <w:tc>
          <w:tcPr>
            <w:tcW w:w="3240" w:type="dxa"/>
            <w:shd w:val="clear" w:color="auto" w:fill="auto"/>
          </w:tcPr>
          <w:p w14:paraId="66ED2CC3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shd w:val="clear" w:color="auto" w:fill="auto"/>
          </w:tcPr>
          <w:p w14:paraId="33DB1C64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DD0337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D13B7B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E3CA1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D415A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5107D7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A69D64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4F100D0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8EC39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D4B3D8B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C67D3E" w:rsidRPr="002759E0" w14:paraId="317DF810" w14:textId="77777777" w:rsidTr="00126D16">
        <w:tc>
          <w:tcPr>
            <w:tcW w:w="3240" w:type="dxa"/>
            <w:shd w:val="clear" w:color="auto" w:fill="auto"/>
          </w:tcPr>
          <w:p w14:paraId="45C44A39" w14:textId="29735C8B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</w:tcPr>
          <w:p w14:paraId="16605097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006935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0BA26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F781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0F670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B1A27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27207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5016187A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5DB94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DB5C61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7D3E" w:rsidRPr="002759E0" w14:paraId="5AA90ED4" w14:textId="77777777" w:rsidTr="00126D16">
        <w:tc>
          <w:tcPr>
            <w:tcW w:w="3240" w:type="dxa"/>
            <w:shd w:val="clear" w:color="auto" w:fill="auto"/>
          </w:tcPr>
          <w:p w14:paraId="48A25A20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- 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</w:tcPr>
          <w:p w14:paraId="17684F13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AE5064" w14:textId="50A6470B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EC08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DD238" w14:textId="09A9676D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3B65E86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50CA7" w14:textId="463DB4B5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7D33192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C216BC7" w14:textId="6ADB0086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5930A4E8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A333C9C" w14:textId="6FF0A3F4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</w:tr>
      <w:tr w:rsidR="00C67D3E" w:rsidRPr="002759E0" w14:paraId="196D2BF3" w14:textId="77777777" w:rsidTr="00126D16">
        <w:tc>
          <w:tcPr>
            <w:tcW w:w="3240" w:type="dxa"/>
            <w:shd w:val="clear" w:color="auto" w:fill="auto"/>
          </w:tcPr>
          <w:p w14:paraId="22AAB2E9" w14:textId="04EB4631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99E4A99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A07AAB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8EB69B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0032E7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AD6C2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1C1D9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A913F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31707F5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D3044D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158DEEF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67D3E" w:rsidRPr="002759E0" w14:paraId="434FCA11" w14:textId="77777777" w:rsidTr="00126D16">
        <w:trPr>
          <w:trHeight w:val="80"/>
        </w:trPr>
        <w:tc>
          <w:tcPr>
            <w:tcW w:w="3240" w:type="dxa"/>
            <w:shd w:val="clear" w:color="auto" w:fill="auto"/>
          </w:tcPr>
          <w:p w14:paraId="0C3BDACE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270" w:type="dxa"/>
            <w:shd w:val="clear" w:color="auto" w:fill="auto"/>
          </w:tcPr>
          <w:p w14:paraId="6F45B5E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611B90" w14:textId="56A33BB7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6B54D5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8A229FA" w14:textId="0198F26D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03110F2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63E570" w14:textId="7CEE7A5E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465C524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F48CC8C" w14:textId="242C518C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66DBE1DC" w14:textId="77777777" w:rsidR="00C67D3E" w:rsidRPr="002759E0" w:rsidRDefault="00C67D3E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1C74AE4F" w14:textId="085FEEC4" w:rsidR="00C67D3E" w:rsidRPr="002759E0" w:rsidRDefault="006D00C9" w:rsidP="00C67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264</w:t>
            </w:r>
            <w:r w:rsidR="00C67D3E"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</w:t>
            </w:r>
          </w:p>
        </w:tc>
      </w:tr>
    </w:tbl>
    <w:p w14:paraId="75C9B16A" w14:textId="0BBDCA57" w:rsidR="00961E61" w:rsidRPr="002759E0" w:rsidRDefault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F3542C6" w14:textId="04882395" w:rsidR="004F38AE" w:rsidRPr="002759E0" w:rsidRDefault="004F38AE" w:rsidP="004F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94F7F3F" w14:textId="77777777" w:rsidR="004F38AE" w:rsidRPr="002759E0" w:rsidRDefault="004F38AE" w:rsidP="000C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D15B24" w14:textId="0D26D453" w:rsidR="004F38AE" w:rsidRPr="002759E0" w:rsidRDefault="004F38AE" w:rsidP="00727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D00C9" w:rsidRPr="002759E0">
        <w:rPr>
          <w:rFonts w:asciiTheme="majorBidi" w:hAnsiTheme="majorBidi" w:cstheme="majorBidi"/>
          <w:sz w:val="30"/>
          <w:szCs w:val="30"/>
        </w:rPr>
        <w:t>2535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D00C9" w:rsidRPr="002759E0">
        <w:rPr>
          <w:rFonts w:asciiTheme="majorBidi" w:hAnsiTheme="majorBidi" w:cstheme="majorBidi"/>
          <w:sz w:val="30"/>
          <w:szCs w:val="30"/>
        </w:rPr>
        <w:t>51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59E0">
        <w:rPr>
          <w:rFonts w:asciiTheme="majorBidi" w:hAnsiTheme="majorBidi" w:cstheme="majorBidi"/>
          <w:sz w:val="30"/>
          <w:szCs w:val="30"/>
        </w:rPr>
        <w:t>“</w:t>
      </w:r>
      <w:r w:rsidRPr="002759E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2759E0">
        <w:rPr>
          <w:rFonts w:asciiTheme="majorBidi" w:hAnsiTheme="majorBidi" w:cstheme="majorBidi"/>
          <w:sz w:val="30"/>
          <w:szCs w:val="30"/>
        </w:rPr>
        <w:t>”</w:t>
      </w:r>
      <w:r w:rsidRPr="002759E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B5DFDF2" w14:textId="46B5AD0C" w:rsidR="006A30A0" w:rsidRPr="002759E0" w:rsidRDefault="006A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br w:type="page"/>
      </w:r>
    </w:p>
    <w:p w14:paraId="5FE41609" w14:textId="6FD83897" w:rsidR="00C249FC" w:rsidRPr="002759E0" w:rsidRDefault="00C249FC" w:rsidP="00AB366C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สำรอง</w:t>
      </w:r>
      <w:r w:rsidR="00633978" w:rsidRPr="002759E0">
        <w:rPr>
          <w:rFonts w:asciiTheme="majorBidi" w:hAnsiTheme="majorBidi" w:cstheme="majorBidi" w:hint="cs"/>
          <w:b/>
          <w:bCs/>
          <w:cs/>
        </w:rPr>
        <w:t>ตามกฎหมายและอื่นๆ</w:t>
      </w:r>
    </w:p>
    <w:p w14:paraId="4C2E517A" w14:textId="77777777" w:rsidR="00997E15" w:rsidRPr="002759E0" w:rsidRDefault="00997E1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F898FA" w14:textId="77777777" w:rsidR="002C179A" w:rsidRPr="002759E0" w:rsidRDefault="002C179A" w:rsidP="00584AE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071178A1" w14:textId="77777777" w:rsidR="002C179A" w:rsidRPr="002759E0" w:rsidRDefault="002C179A" w:rsidP="00650E91">
      <w:pPr>
        <w:tabs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444D68BE" w14:textId="77777777" w:rsidR="002C179A" w:rsidRPr="002759E0" w:rsidRDefault="002C179A" w:rsidP="00E268F0">
      <w:pPr>
        <w:tabs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68B819F6" w14:textId="77777777" w:rsidR="00E268F0" w:rsidRPr="002759E0" w:rsidRDefault="00E268F0" w:rsidP="00650E91">
      <w:pPr>
        <w:tabs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79C8E381" w14:textId="77777777" w:rsidR="00885E94" w:rsidRPr="002759E0" w:rsidRDefault="00997E15" w:rsidP="0088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2ACCD6B5" w14:textId="77777777" w:rsidR="00885E94" w:rsidRPr="002759E0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F55A790" w14:textId="0F0549B2" w:rsidR="00997E15" w:rsidRPr="002759E0" w:rsidRDefault="00997E1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D00C9" w:rsidRPr="002759E0">
        <w:rPr>
          <w:rFonts w:asciiTheme="majorBidi" w:hAnsiTheme="majorBidi" w:cstheme="majorBidi"/>
          <w:sz w:val="30"/>
          <w:szCs w:val="30"/>
        </w:rPr>
        <w:t>2535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D00C9" w:rsidRPr="002759E0">
        <w:rPr>
          <w:rFonts w:asciiTheme="majorBidi" w:hAnsiTheme="majorBidi" w:cstheme="majorBidi"/>
          <w:sz w:val="30"/>
          <w:szCs w:val="30"/>
        </w:rPr>
        <w:t>116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2759E0">
        <w:rPr>
          <w:rFonts w:asciiTheme="majorBidi" w:hAnsiTheme="majorBidi" w:cstheme="majorBidi"/>
          <w:sz w:val="30"/>
          <w:szCs w:val="30"/>
        </w:rPr>
        <w:t>“</w:t>
      </w:r>
      <w:r w:rsidRPr="002759E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759E0">
        <w:rPr>
          <w:rFonts w:asciiTheme="majorBidi" w:hAnsiTheme="majorBidi" w:cstheme="majorBidi"/>
          <w:sz w:val="30"/>
          <w:szCs w:val="30"/>
        </w:rPr>
        <w:t>”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D00C9" w:rsidRPr="002759E0">
        <w:rPr>
          <w:rFonts w:asciiTheme="majorBidi" w:hAnsiTheme="majorBidi" w:cstheme="majorBidi"/>
          <w:sz w:val="30"/>
          <w:szCs w:val="30"/>
        </w:rPr>
        <w:t>10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409EF90" w14:textId="1FEB506E" w:rsidR="006D66BC" w:rsidRPr="002759E0" w:rsidRDefault="006D66BC" w:rsidP="00721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0A243B0" w14:textId="181AA58D" w:rsidR="004901E1" w:rsidRPr="002759E0" w:rsidRDefault="004901E1" w:rsidP="00721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ส่วนเกินทุนอื่น</w:t>
      </w:r>
    </w:p>
    <w:p w14:paraId="0918EAD8" w14:textId="77777777" w:rsidR="004901E1" w:rsidRPr="002759E0" w:rsidRDefault="004901E1" w:rsidP="00721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029AB2A" w14:textId="575A5F73" w:rsidR="002B736B" w:rsidRPr="002759E0" w:rsidRDefault="002B736B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การเปลี่ยนแปลงสัดส่วนการถือหุ้นในบริษัทย่อย</w:t>
      </w:r>
    </w:p>
    <w:p w14:paraId="6E7127AB" w14:textId="0E2B54AE" w:rsidR="002B736B" w:rsidRPr="002759E0" w:rsidRDefault="002B736B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สำรองการเปลี่ยนแปลงสัดส่วนการถือหุ้นในบริษัทย่อยในส่วนของผู้ถือหุ้นประกอบด้วย 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060BCB07" w14:textId="77777777" w:rsidR="002B736B" w:rsidRPr="002759E0" w:rsidRDefault="002B736B" w:rsidP="002B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8669D" w14:textId="4EF2FCDC" w:rsidR="00F02DFA" w:rsidRPr="002759E0" w:rsidRDefault="00F02DFA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AC5862D" w14:textId="77777777" w:rsidR="00F02DFA" w:rsidRPr="002759E0" w:rsidRDefault="00F02DFA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15398E4" w14:textId="11AC2A8A" w:rsidR="00721156" w:rsidRPr="002759E0" w:rsidRDefault="000B50A0" w:rsidP="00A10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สำรองการแปลงค่างบการเงิน</w:t>
      </w:r>
    </w:p>
    <w:p w14:paraId="4FDCF24C" w14:textId="03B56796" w:rsidR="00167A58" w:rsidRPr="002759E0" w:rsidRDefault="000B50A0" w:rsidP="00167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สำรอง</w:t>
      </w:r>
      <w:r w:rsidR="00997E15" w:rsidRPr="002759E0">
        <w:rPr>
          <w:rFonts w:asciiTheme="majorBidi" w:hAnsiTheme="majorBidi" w:cstheme="majorBidi"/>
          <w:sz w:val="30"/>
          <w:szCs w:val="30"/>
          <w:cs/>
        </w:rPr>
        <w:t>การแปลง</w:t>
      </w:r>
      <w:r w:rsidR="00AE3DA0" w:rsidRPr="002759E0">
        <w:rPr>
          <w:rFonts w:asciiTheme="majorBidi" w:hAnsiTheme="majorBidi" w:cstheme="majorBidi"/>
          <w:sz w:val="30"/>
          <w:szCs w:val="30"/>
          <w:cs/>
        </w:rPr>
        <w:t>ค่างบการเงินแสดงในส่วนของผู้ถือหุ้น</w:t>
      </w:r>
      <w:r w:rsidR="00997E15" w:rsidRPr="002759E0">
        <w:rPr>
          <w:rFonts w:asciiTheme="majorBidi" w:hAnsiTheme="majorBidi" w:cstheme="majorBidi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  <w:r w:rsidR="00167A58" w:rsidRPr="002759E0">
        <w:rPr>
          <w:rFonts w:asciiTheme="majorBidi" w:hAnsiTheme="majorBidi" w:cstheme="majorBidi"/>
          <w:sz w:val="30"/>
          <w:szCs w:val="30"/>
        </w:rPr>
        <w:t xml:space="preserve"> </w:t>
      </w:r>
    </w:p>
    <w:p w14:paraId="7B1E37BC" w14:textId="77777777" w:rsidR="004D4C45" w:rsidRPr="002759E0" w:rsidRDefault="004D4C4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46DD9D8" w14:textId="636C6884" w:rsidR="00915799" w:rsidRPr="002759E0" w:rsidRDefault="000B50A0" w:rsidP="00372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0C7F21CE" w14:textId="74D7AE45" w:rsidR="00721156" w:rsidRPr="002759E0" w:rsidRDefault="000B50A0" w:rsidP="000B50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A7C309C" w14:textId="69EB7D6F" w:rsidR="00721156" w:rsidRPr="002759E0" w:rsidRDefault="000B50A0" w:rsidP="004E39AC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A05FBB3" w14:textId="77777777" w:rsidR="00FF7728" w:rsidRPr="002759E0" w:rsidRDefault="000B50A0" w:rsidP="00FC7B2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</w:t>
      </w:r>
    </w:p>
    <w:p w14:paraId="77B14208" w14:textId="77777777" w:rsidR="00721156" w:rsidRPr="002759E0" w:rsidRDefault="00721156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89CF5B" w14:textId="77777777" w:rsidR="006C3D36" w:rsidRPr="002759E0" w:rsidRDefault="006C3D36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53DB31" w14:textId="77777777" w:rsidR="006C3D36" w:rsidRPr="002759E0" w:rsidRDefault="006C3D36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F807DB" w14:textId="00133A78" w:rsidR="00721156" w:rsidRPr="002759E0" w:rsidRDefault="00334F8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60788A02" w14:textId="663F143B" w:rsidR="00997E15" w:rsidRPr="002759E0" w:rsidRDefault="00334F8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สำรองการตีราคาสินทรัพย์ใหม่</w:t>
      </w:r>
      <w:r w:rsidR="00997E15" w:rsidRPr="002759E0">
        <w:rPr>
          <w:rFonts w:asciiTheme="majorBidi" w:hAnsiTheme="majorBidi" w:cstheme="majorBidi"/>
          <w:sz w:val="30"/>
          <w:szCs w:val="30"/>
          <w:cs/>
        </w:rPr>
        <w:t>ประกอบด้วยผลรวมของการเปล</w:t>
      </w:r>
      <w:r w:rsidR="00735526" w:rsidRPr="002759E0">
        <w:rPr>
          <w:rFonts w:asciiTheme="majorBidi" w:hAnsiTheme="majorBidi" w:cstheme="majorBidi"/>
          <w:sz w:val="30"/>
          <w:szCs w:val="30"/>
          <w:cs/>
        </w:rPr>
        <w:t>ี่ยนแปลงสุทธิของการตีราคาสินทรัพย์</w:t>
      </w:r>
      <w:r w:rsidR="00997E15" w:rsidRPr="002759E0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0B53699D" w14:textId="77777777" w:rsidR="003A4DBD" w:rsidRPr="002759E0" w:rsidRDefault="003A4DBD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963B8" w14:textId="5492311A" w:rsidR="00721156" w:rsidRPr="002759E0" w:rsidRDefault="0081039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14:paraId="4AAAC363" w14:textId="72523007" w:rsidR="00810395" w:rsidRPr="002759E0" w:rsidRDefault="0081039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266FC0A4" w14:textId="21795744" w:rsidR="006D66BC" w:rsidRPr="002759E0" w:rsidRDefault="006D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27D1922" w14:textId="3303736C" w:rsidR="00AD09E4" w:rsidRPr="002759E0" w:rsidRDefault="00AD09E4" w:rsidP="00210095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943EE" w:rsidRPr="002759E0">
        <w:rPr>
          <w:rFonts w:asciiTheme="majorBidi" w:hAnsiTheme="majorBidi" w:cstheme="majorBidi"/>
          <w:b/>
          <w:bCs/>
          <w:cs/>
        </w:rPr>
        <w:t>และการจำแนกรายได้</w:t>
      </w:r>
    </w:p>
    <w:p w14:paraId="543A0504" w14:textId="77777777" w:rsidR="00AD09E4" w:rsidRPr="002759E0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rPr>
          <w:rFonts w:asciiTheme="majorBidi" w:hAnsiTheme="majorBidi" w:cstheme="majorBidi"/>
          <w:sz w:val="30"/>
          <w:szCs w:val="30"/>
        </w:rPr>
      </w:pPr>
    </w:p>
    <w:p w14:paraId="50DF5839" w14:textId="7B4C34FF" w:rsidR="00AD09E4" w:rsidRPr="002759E0" w:rsidRDefault="00750AF3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AD09E4" w:rsidRPr="002759E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6D00C9" w:rsidRPr="002759E0">
        <w:rPr>
          <w:rFonts w:asciiTheme="majorBidi" w:hAnsiTheme="majorBidi" w:cstheme="majorBidi"/>
          <w:sz w:val="30"/>
          <w:szCs w:val="30"/>
        </w:rPr>
        <w:t>6</w:t>
      </w:r>
      <w:r w:rsidR="00AD09E4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D09E4" w:rsidRPr="002759E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1C71EA" w:rsidRPr="002759E0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</w:t>
      </w:r>
      <w:r w:rsidR="00AD09E4" w:rsidRPr="002759E0">
        <w:rPr>
          <w:rFonts w:asciiTheme="majorBidi" w:hAnsiTheme="majorBidi" w:cstheme="majorBidi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 </w:t>
      </w:r>
      <w:r w:rsidR="001C71EA" w:rsidRPr="002759E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 โดยสรุปมีดังนี้</w:t>
      </w:r>
    </w:p>
    <w:p w14:paraId="23486085" w14:textId="77777777" w:rsidR="000F37ED" w:rsidRPr="002759E0" w:rsidRDefault="000F37ED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B91AE" w14:textId="3D21B696" w:rsidR="00AD09E4" w:rsidRPr="002759E0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สายธุรกิจเทคโนโลยี</w:t>
      </w:r>
      <w:r w:rsidR="00E32E13" w:rsidRPr="002759E0">
        <w:rPr>
          <w:rFonts w:asciiTheme="majorBidi" w:hAnsiTheme="majorBidi" w:cstheme="majorBidi"/>
          <w:sz w:val="30"/>
          <w:szCs w:val="30"/>
          <w:cs/>
        </w:rPr>
        <w:t>สารสนเทศ</w:t>
      </w:r>
    </w:p>
    <w:p w14:paraId="13007F01" w14:textId="4E6E4ED1" w:rsidR="00AD09E4" w:rsidRPr="002759E0" w:rsidRDefault="00AD09E4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D00C9" w:rsidRPr="002759E0">
        <w:rPr>
          <w:rFonts w:asciiTheme="majorBidi" w:hAnsiTheme="majorBidi" w:cstheme="majorBidi"/>
          <w:sz w:val="30"/>
          <w:szCs w:val="30"/>
        </w:rPr>
        <w:t>2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6A92" w:rsidRPr="002759E0">
        <w:rPr>
          <w:rFonts w:asciiTheme="majorBidi" w:hAnsiTheme="majorBidi" w:cstheme="majorBidi"/>
          <w:sz w:val="30"/>
          <w:szCs w:val="30"/>
          <w:cs/>
        </w:rPr>
        <w:t>สายธุรกิจบริการ</w:t>
      </w:r>
    </w:p>
    <w:p w14:paraId="15150516" w14:textId="29609378" w:rsidR="00AD09E4" w:rsidRPr="002759E0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CB5" w:rsidRPr="002759E0">
        <w:rPr>
          <w:rFonts w:asciiTheme="majorBidi" w:hAnsiTheme="majorBidi" w:cstheme="majorBidi"/>
          <w:sz w:val="30"/>
          <w:szCs w:val="30"/>
          <w:cs/>
        </w:rPr>
        <w:t>สายธุรกิจพลังงาน</w:t>
      </w:r>
    </w:p>
    <w:p w14:paraId="6270C78D" w14:textId="0BC74B36" w:rsidR="00F50CB5" w:rsidRPr="002759E0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D00C9" w:rsidRPr="002759E0">
        <w:rPr>
          <w:rFonts w:asciiTheme="majorBidi" w:hAnsiTheme="majorBidi" w:cstheme="majorBidi"/>
          <w:sz w:val="30"/>
          <w:szCs w:val="30"/>
        </w:rPr>
        <w:t>4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สายธุรกิจเน็ตเวิร์คโซลูชั่นส์</w:t>
      </w:r>
    </w:p>
    <w:p w14:paraId="1BA44CA8" w14:textId="1FB02677" w:rsidR="00F50CB5" w:rsidRPr="002759E0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D00C9" w:rsidRPr="002759E0">
        <w:rPr>
          <w:rFonts w:asciiTheme="majorBidi" w:hAnsiTheme="majorBidi" w:cstheme="majorBidi"/>
          <w:sz w:val="30"/>
          <w:szCs w:val="30"/>
        </w:rPr>
        <w:t>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สายธุรกิจ</w:t>
      </w:r>
      <w:r w:rsidR="005E6A92" w:rsidRPr="002759E0">
        <w:rPr>
          <w:rFonts w:asciiTheme="majorBidi" w:hAnsiTheme="majorBidi" w:cstheme="majorBidi"/>
          <w:sz w:val="30"/>
          <w:szCs w:val="30"/>
          <w:cs/>
        </w:rPr>
        <w:t>เทรดดิ้ง</w:t>
      </w:r>
    </w:p>
    <w:p w14:paraId="091D9A1B" w14:textId="70A342DA" w:rsidR="00F50CB5" w:rsidRPr="002759E0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D00C9" w:rsidRPr="002759E0">
        <w:rPr>
          <w:rFonts w:asciiTheme="majorBidi" w:hAnsiTheme="majorBidi" w:cstheme="majorBidi"/>
          <w:sz w:val="30"/>
          <w:szCs w:val="30"/>
        </w:rPr>
        <w:t>6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ธุรกิจพิเศษและอื่นๆ</w:t>
      </w:r>
    </w:p>
    <w:p w14:paraId="7D1DE358" w14:textId="283E1538" w:rsidR="00961E61" w:rsidRPr="002759E0" w:rsidRDefault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88AABC1" w14:textId="477089E1" w:rsidR="00AD09E4" w:rsidRPr="002759E0" w:rsidRDefault="001C71EA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ส่วน</w:t>
      </w:r>
      <w:r w:rsidR="00AD09E4" w:rsidRPr="002759E0">
        <w:rPr>
          <w:rFonts w:asciiTheme="majorBidi" w:hAnsiTheme="majorBidi" w:cstheme="majorBidi"/>
          <w:sz w:val="30"/>
          <w:szCs w:val="30"/>
          <w:cs/>
        </w:rPr>
        <w:t xml:space="preserve">งานอื่นไม่มีส่วนงานใดที่เข้าเกณฑ์เชิงปริมาณเพื่อกำหนดส่วนงานที่รายงานในปี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AD09E4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D09E4" w:rsidRPr="002759E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</w:p>
    <w:p w14:paraId="4D3CED66" w14:textId="2F0CC596" w:rsidR="00AD09E4" w:rsidRPr="002759E0" w:rsidRDefault="00AD09E4" w:rsidP="006C3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56C4DF4" w14:textId="27FAB785" w:rsidR="00AD09E4" w:rsidRPr="002759E0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</w:t>
      </w:r>
      <w:r w:rsidR="001C71EA" w:rsidRPr="002759E0">
        <w:rPr>
          <w:rFonts w:asciiTheme="majorBidi" w:hAnsiTheme="majorBidi" w:cstheme="majorBidi"/>
          <w:sz w:val="30"/>
          <w:szCs w:val="30"/>
          <w:cs/>
        </w:rPr>
        <w:t>น</w:t>
      </w:r>
      <w:r w:rsidRPr="002759E0">
        <w:rPr>
          <w:rFonts w:asciiTheme="majorBidi" w:hAnsiTheme="majorBidi" w:cstheme="majorBidi"/>
          <w:sz w:val="30"/>
          <w:szCs w:val="30"/>
          <w:cs/>
        </w:rPr>
        <w:t>วัดโดยใช้กำไรก่อนต้นทุนทางการเงิน</w:t>
      </w:r>
      <w:r w:rsidR="00F35741" w:rsidRPr="002759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759E0">
        <w:rPr>
          <w:rFonts w:asciiTheme="majorBidi" w:hAnsiTheme="majorBidi" w:cstheme="majorBidi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</w:t>
      </w:r>
      <w:r w:rsidR="00F35741" w:rsidRPr="002759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759E0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C71EA" w:rsidRPr="002759E0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3FEB908" w14:textId="5E0D1E3A" w:rsidR="00961E61" w:rsidRPr="002759E0" w:rsidRDefault="00961E61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D8B5C" w14:textId="77777777" w:rsidR="00961E61" w:rsidRPr="002759E0" w:rsidRDefault="00961E61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752B3" w14:textId="77777777" w:rsidR="001B28E0" w:rsidRPr="002759E0" w:rsidRDefault="001B28E0" w:rsidP="00C2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B28E0" w:rsidRPr="002759E0" w:rsidSect="007F410C">
          <w:headerReference w:type="even" r:id="rId27"/>
          <w:footerReference w:type="default" r:id="rId28"/>
          <w:headerReference w:type="first" r:id="rId29"/>
          <w:footerReference w:type="first" r:id="rId30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3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6"/>
      </w:tblGrid>
      <w:tr w:rsidR="001C71EA" w:rsidRPr="002759E0" w14:paraId="24ABCFF1" w14:textId="77777777" w:rsidTr="00926F73">
        <w:trPr>
          <w:tblHeader/>
        </w:trPr>
        <w:tc>
          <w:tcPr>
            <w:tcW w:w="14838" w:type="dxa"/>
            <w:gridSpan w:val="29"/>
            <w:vAlign w:val="bottom"/>
          </w:tcPr>
          <w:p w14:paraId="292C5453" w14:textId="77777777" w:rsidR="001C71EA" w:rsidRPr="002759E0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8A4FBE" w:rsidRPr="002759E0" w14:paraId="2F68E412" w14:textId="77777777" w:rsidTr="00926F73">
        <w:trPr>
          <w:tblHeader/>
        </w:trPr>
        <w:tc>
          <w:tcPr>
            <w:tcW w:w="2502" w:type="dxa"/>
            <w:shd w:val="clear" w:color="auto" w:fill="auto"/>
            <w:vAlign w:val="bottom"/>
            <w:hideMark/>
          </w:tcPr>
          <w:p w14:paraId="6E551795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  <w:hideMark/>
          </w:tcPr>
          <w:p w14:paraId="51769076" w14:textId="6D44F88B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shd w:val="clear" w:color="auto" w:fill="auto"/>
            <w:hideMark/>
          </w:tcPr>
          <w:p w14:paraId="4C90D6E8" w14:textId="77777777" w:rsidR="008A4FBE" w:rsidRPr="002759E0" w:rsidRDefault="008A4FBE" w:rsidP="008A4FB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6B916C87" w14:textId="388A7366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shd w:val="clear" w:color="auto" w:fill="auto"/>
            <w:hideMark/>
          </w:tcPr>
          <w:p w14:paraId="44FD669C" w14:textId="77777777" w:rsidR="008A4FBE" w:rsidRPr="002759E0" w:rsidRDefault="008A4FBE" w:rsidP="008A4FB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  <w:hideMark/>
          </w:tcPr>
          <w:p w14:paraId="48565A58" w14:textId="07FAFFCB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shd w:val="clear" w:color="auto" w:fill="auto"/>
            <w:hideMark/>
          </w:tcPr>
          <w:p w14:paraId="33D4BC7C" w14:textId="77777777" w:rsidR="008A4FBE" w:rsidRPr="002759E0" w:rsidRDefault="008A4FBE" w:rsidP="008A4FB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034FA4B6" w14:textId="32E2BF90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  <w:shd w:val="clear" w:color="auto" w:fill="auto"/>
          </w:tcPr>
          <w:p w14:paraId="216E8E6B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95A7079" w14:textId="6CBD5051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70" w:type="dxa"/>
            <w:shd w:val="clear" w:color="auto" w:fill="auto"/>
          </w:tcPr>
          <w:p w14:paraId="0D999505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7F6AA18" w14:textId="7E4A116A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0" w:type="dxa"/>
          </w:tcPr>
          <w:p w14:paraId="2CE84D49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66E9B8F1" w14:textId="7876DEC3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721156" w:rsidRPr="002759E0" w14:paraId="287BC33B" w14:textId="77777777" w:rsidTr="00926F73">
        <w:trPr>
          <w:tblHeader/>
        </w:trPr>
        <w:tc>
          <w:tcPr>
            <w:tcW w:w="2502" w:type="dxa"/>
            <w:noWrap/>
            <w:vAlign w:val="bottom"/>
            <w:hideMark/>
          </w:tcPr>
          <w:p w14:paraId="66025D4E" w14:textId="7E29CCED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="006D00C9"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hideMark/>
          </w:tcPr>
          <w:p w14:paraId="03C26037" w14:textId="46E66B0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7" w:type="dxa"/>
            <w:hideMark/>
          </w:tcPr>
          <w:p w14:paraId="52F1E084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43F0D2F" w14:textId="0C7FA73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21E986C3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E3B3A5" w14:textId="25555AD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386F7B63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DD5284" w14:textId="2A9F069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70B36BB7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2E383C8C" w14:textId="40B39D0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8" w:type="dxa"/>
            <w:hideMark/>
          </w:tcPr>
          <w:p w14:paraId="3E77A472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EEC7E3C" w14:textId="0450786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hideMark/>
          </w:tcPr>
          <w:p w14:paraId="21B38EF4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007FE13D" w14:textId="20EA5DA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44F09649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CC2400B" w14:textId="5E9CCF0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</w:tcPr>
          <w:p w14:paraId="231FBCE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139F2B76" w14:textId="0C5513F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</w:tcPr>
          <w:p w14:paraId="5C530829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6CF2DE" w14:textId="14A078F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</w:tcPr>
          <w:p w14:paraId="06AE3706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648184C5" w14:textId="34D86C5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</w:tcPr>
          <w:p w14:paraId="57CF5E1E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95A9BF6" w14:textId="7F4E1AC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</w:tcPr>
          <w:p w14:paraId="341DF7E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7CBBE9A0" w14:textId="0309A27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</w:tcPr>
          <w:p w14:paraId="4FFE8C5F" w14:textId="77777777" w:rsidR="00721156" w:rsidRPr="002759E0" w:rsidRDefault="00721156" w:rsidP="0072115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</w:tcPr>
          <w:p w14:paraId="735BEC0E" w14:textId="436C965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2564</w:t>
            </w:r>
          </w:p>
        </w:tc>
      </w:tr>
      <w:tr w:rsidR="00721156" w:rsidRPr="002759E0" w14:paraId="64ED88F5" w14:textId="77777777" w:rsidTr="00926F73">
        <w:trPr>
          <w:tblHeader/>
        </w:trPr>
        <w:tc>
          <w:tcPr>
            <w:tcW w:w="2502" w:type="dxa"/>
            <w:vAlign w:val="bottom"/>
          </w:tcPr>
          <w:p w14:paraId="2EFD88E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6" w:type="dxa"/>
            <w:gridSpan w:val="28"/>
          </w:tcPr>
          <w:p w14:paraId="4F78B61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2759E0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721156" w:rsidRPr="002759E0" w14:paraId="4A37A0FE" w14:textId="77777777" w:rsidTr="00926F73">
        <w:tc>
          <w:tcPr>
            <w:tcW w:w="2502" w:type="dxa"/>
            <w:noWrap/>
            <w:vAlign w:val="bottom"/>
          </w:tcPr>
          <w:p w14:paraId="07AC169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B74C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C9D1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387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4D1C4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28A9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731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7185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F1D67E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78F1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A82E9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0C95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0846E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C5F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7C4BF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BCA8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6726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303BA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6C514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76D6B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17886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D9954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1948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EC961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6413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411E3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32180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9CF8BE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21156" w:rsidRPr="002759E0" w14:paraId="1C199A29" w14:textId="77777777" w:rsidTr="00926F73">
        <w:tc>
          <w:tcPr>
            <w:tcW w:w="2502" w:type="dxa"/>
            <w:noWrap/>
            <w:vAlign w:val="bottom"/>
            <w:hideMark/>
          </w:tcPr>
          <w:p w14:paraId="53281C5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44D34CC8" w14:textId="68F966E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33233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631</w:t>
            </w:r>
          </w:p>
        </w:tc>
        <w:tc>
          <w:tcPr>
            <w:tcW w:w="237" w:type="dxa"/>
            <w:noWrap/>
            <w:vAlign w:val="bottom"/>
          </w:tcPr>
          <w:p w14:paraId="79356A1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333771" w14:textId="4AA501E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74E2AA1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36A4FFFD" w14:textId="2F34B79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546C2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36" w:type="dxa"/>
            <w:noWrap/>
            <w:vAlign w:val="bottom"/>
          </w:tcPr>
          <w:p w14:paraId="72FD64A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0B290A" w14:textId="6A7CCCC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D3264D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6153377D" w14:textId="1A7ACD1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38" w:type="dxa"/>
            <w:noWrap/>
            <w:vAlign w:val="bottom"/>
          </w:tcPr>
          <w:p w14:paraId="508496C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998CDAD" w14:textId="38E194D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6170B9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7D254E7D" w14:textId="0B54E8B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C3B6D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227</w:t>
            </w:r>
          </w:p>
        </w:tc>
        <w:tc>
          <w:tcPr>
            <w:tcW w:w="236" w:type="dxa"/>
            <w:noWrap/>
            <w:vAlign w:val="bottom"/>
          </w:tcPr>
          <w:p w14:paraId="1B41040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8453D44" w14:textId="455C4B1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C2BA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345AC0" w14:textId="564DD88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C2356B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A357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330708" w14:textId="2C4FCD9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172B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BB4BF2" w14:textId="5054CF6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D5ED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0CA62A" w14:textId="594CF50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27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E858CA" w14:textId="0EE110B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  <w:r w:rsidR="00922132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3116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</w:tcPr>
          <w:p w14:paraId="3DDE8177" w14:textId="1357D96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800</w:t>
            </w:r>
          </w:p>
        </w:tc>
      </w:tr>
      <w:tr w:rsidR="00721156" w:rsidRPr="002759E0" w14:paraId="099748D7" w14:textId="77777777" w:rsidTr="00926F73">
        <w:tc>
          <w:tcPr>
            <w:tcW w:w="2502" w:type="dxa"/>
            <w:noWrap/>
            <w:vAlign w:val="bottom"/>
            <w:hideMark/>
          </w:tcPr>
          <w:p w14:paraId="1D3BC7E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9474" w14:textId="7695E19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7" w:type="dxa"/>
            <w:noWrap/>
            <w:vAlign w:val="bottom"/>
          </w:tcPr>
          <w:p w14:paraId="0EFBEE1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910C3" w14:textId="4C50646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noWrap/>
          </w:tcPr>
          <w:p w14:paraId="1534FC1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77331" w14:textId="43785D9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236" w:type="dxa"/>
            <w:noWrap/>
          </w:tcPr>
          <w:p w14:paraId="14CAF62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52A184" w14:textId="0B330B6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50" w:type="dxa"/>
            <w:gridSpan w:val="2"/>
            <w:noWrap/>
          </w:tcPr>
          <w:p w14:paraId="020B334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B9E01E" w14:textId="5C51C1A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</w:tcPr>
          <w:p w14:paraId="2FD7856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0BEA" w14:textId="3A03249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noWrap/>
            <w:vAlign w:val="bottom"/>
          </w:tcPr>
          <w:p w14:paraId="20A4157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7F04F" w14:textId="6CB6CCE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</w:p>
        </w:tc>
        <w:tc>
          <w:tcPr>
            <w:tcW w:w="236" w:type="dxa"/>
            <w:noWrap/>
            <w:vAlign w:val="bottom"/>
          </w:tcPr>
          <w:p w14:paraId="642AF97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214BD" w14:textId="5F45512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D278D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1C1D2" w14:textId="29FA541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54B3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4349B" w14:textId="50C0233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3092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31E1E" w14:textId="31A8D46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55E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6E25E" w14:textId="0273765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7287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8EC18" w14:textId="02F9A1B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646C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56BDA" w14:textId="5A290A5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531</w:t>
            </w:r>
          </w:p>
        </w:tc>
      </w:tr>
      <w:tr w:rsidR="00721156" w:rsidRPr="002759E0" w14:paraId="37932538" w14:textId="77777777" w:rsidTr="00926F73">
        <w:tc>
          <w:tcPr>
            <w:tcW w:w="2502" w:type="dxa"/>
            <w:vAlign w:val="bottom"/>
            <w:hideMark/>
          </w:tcPr>
          <w:p w14:paraId="0BD20DE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B96A2" w14:textId="0E35EF3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610AD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664</w:t>
            </w:r>
          </w:p>
        </w:tc>
        <w:tc>
          <w:tcPr>
            <w:tcW w:w="237" w:type="dxa"/>
            <w:vAlign w:val="bottom"/>
          </w:tcPr>
          <w:p w14:paraId="7E7E7E2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3619" w14:textId="76552D7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0A174E4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3A50F" w14:textId="28BA162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E6F8D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529</w:t>
            </w:r>
          </w:p>
        </w:tc>
        <w:tc>
          <w:tcPr>
            <w:tcW w:w="236" w:type="dxa"/>
          </w:tcPr>
          <w:p w14:paraId="617FF60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F6D7A" w14:textId="2EA662A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333</w:t>
            </w:r>
          </w:p>
        </w:tc>
        <w:tc>
          <w:tcPr>
            <w:tcW w:w="250" w:type="dxa"/>
            <w:gridSpan w:val="2"/>
          </w:tcPr>
          <w:p w14:paraId="3BE7947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8A84D" w14:textId="7384CFB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847</w:t>
            </w:r>
          </w:p>
        </w:tc>
        <w:tc>
          <w:tcPr>
            <w:tcW w:w="238" w:type="dxa"/>
          </w:tcPr>
          <w:p w14:paraId="1E9D557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542C7" w14:textId="49628B7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01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3A3F7FC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7A3D" w14:textId="387E791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F3C35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236" w:type="dxa"/>
            <w:vAlign w:val="bottom"/>
          </w:tcPr>
          <w:p w14:paraId="1FFF4F8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BA273" w14:textId="4232F73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3E18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FEA62" w14:textId="1565917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572EF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F927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7391" w14:textId="64364A6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5575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3AFDF" w14:textId="0F5C257D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EEB1A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99D2" w14:textId="316D9DD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7104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7C7AA" w14:textId="2A9B024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</w:t>
            </w:r>
            <w:r w:rsidR="001E4E69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378C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C8690" w14:textId="2ADBB0D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</w:p>
        </w:tc>
      </w:tr>
      <w:tr w:rsidR="00721156" w:rsidRPr="002759E0" w14:paraId="5AD1FC09" w14:textId="77777777" w:rsidTr="00926F73">
        <w:tc>
          <w:tcPr>
            <w:tcW w:w="2502" w:type="dxa"/>
            <w:noWrap/>
            <w:vAlign w:val="bottom"/>
          </w:tcPr>
          <w:p w14:paraId="2307A63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77F7F4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4228E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1227C74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1428B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F6B948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2CFB6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B5262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6D84DB6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CE15A8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C5AC6B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86DE0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00BA8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D010D9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73EC9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649463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741847A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281EC8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D5C7BB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318E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1DF7F0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192E5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5F12E68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32230E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01BB6E7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E8A26B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64FB557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190B1FD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721156" w:rsidRPr="002759E0" w14:paraId="1DA74924" w14:textId="77777777" w:rsidTr="00926F73">
        <w:tc>
          <w:tcPr>
            <w:tcW w:w="2502" w:type="dxa"/>
            <w:noWrap/>
            <w:vAlign w:val="bottom"/>
          </w:tcPr>
          <w:p w14:paraId="44BEB93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14:paraId="63D3510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D9987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2BC172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D0226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FC4CC5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DF3CC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2B3E1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1BF8C64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DA684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2E0571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7B117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35A97F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585ABD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1F06F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5A144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C9DC7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A1C6D5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F9AA86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B3B211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670D5C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1C71C1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E8CCF6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FCAB3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A40EA7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76FCBB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6E8232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729A1F1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21156" w:rsidRPr="002759E0" w14:paraId="4519DC81" w14:textId="77777777" w:rsidTr="00926F73">
        <w:tc>
          <w:tcPr>
            <w:tcW w:w="2502" w:type="dxa"/>
            <w:noWrap/>
            <w:vAlign w:val="bottom"/>
          </w:tcPr>
          <w:p w14:paraId="35AD9BC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14:paraId="603D255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CF29F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A8ABA8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21E0C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B8D3B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9EC78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5A75A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95FF38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0DC7C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8B4DE7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6C97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2C362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2607B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024B3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0BAFF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56A07F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FC0975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A7A2A0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8D4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FAD4F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C9622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C711C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9023EE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334F6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979DA1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B07C9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7A9B88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21156" w:rsidRPr="002759E0" w14:paraId="2C2EFF68" w14:textId="77777777" w:rsidTr="00926F73">
        <w:tc>
          <w:tcPr>
            <w:tcW w:w="2502" w:type="dxa"/>
            <w:noWrap/>
            <w:vAlign w:val="bottom"/>
          </w:tcPr>
          <w:p w14:paraId="0C2D0E4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630" w:type="dxa"/>
            <w:noWrap/>
            <w:vAlign w:val="bottom"/>
          </w:tcPr>
          <w:p w14:paraId="37891288" w14:textId="083EF42D" w:rsidR="00721156" w:rsidRPr="002759E0" w:rsidRDefault="00112C41" w:rsidP="00B3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098BE5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1ECB5F75" w14:textId="1A4BF7CE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19E06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AC27B2D" w14:textId="5235611A" w:rsidR="00721156" w:rsidRPr="002759E0" w:rsidRDefault="00112C41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FC4A3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6C8F0" w14:textId="52813502" w:rsidR="00721156" w:rsidRPr="002759E0" w:rsidRDefault="00721156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6D476D3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834BEA6" w14:textId="06B161F2" w:rsidR="00721156" w:rsidRPr="002759E0" w:rsidRDefault="00112C41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82DC0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F6D02" w14:textId="3D0AC761" w:rsidR="00721156" w:rsidRPr="002759E0" w:rsidRDefault="00721156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459A4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63B6FC0" w14:textId="56660702" w:rsidR="00721156" w:rsidRPr="002759E0" w:rsidRDefault="00112C41" w:rsidP="00FC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3B052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23C75" w14:textId="090FF391" w:rsidR="00721156" w:rsidRPr="002759E0" w:rsidRDefault="00721156" w:rsidP="00B3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816155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3CA2D5" w14:textId="71DBC6FD" w:rsidR="00721156" w:rsidRPr="002759E0" w:rsidRDefault="008C47BF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4,718</w:t>
            </w:r>
          </w:p>
        </w:tc>
        <w:tc>
          <w:tcPr>
            <w:tcW w:w="270" w:type="dxa"/>
            <w:vAlign w:val="bottom"/>
          </w:tcPr>
          <w:p w14:paraId="4B3FC07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C83F98" w14:textId="22E4610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270" w:type="dxa"/>
            <w:vAlign w:val="bottom"/>
          </w:tcPr>
          <w:p w14:paraId="083C8F4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5231BA" w14:textId="3105FE02" w:rsidR="00721156" w:rsidRPr="002759E0" w:rsidRDefault="00487574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A4A5B4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19B864F" w14:textId="00366C39" w:rsidR="00721156" w:rsidRPr="002759E0" w:rsidRDefault="00721156" w:rsidP="00B3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7C594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B7A6EDB" w14:textId="7838A5A0" w:rsidR="00721156" w:rsidRPr="002759E0" w:rsidRDefault="0075769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4,718</w:t>
            </w:r>
          </w:p>
        </w:tc>
        <w:tc>
          <w:tcPr>
            <w:tcW w:w="270" w:type="dxa"/>
            <w:vAlign w:val="bottom"/>
          </w:tcPr>
          <w:p w14:paraId="52FBB4E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1D56F62E" w14:textId="6CB85CD2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239</w:t>
            </w:r>
          </w:p>
        </w:tc>
      </w:tr>
      <w:tr w:rsidR="008A4FBE" w:rsidRPr="002759E0" w14:paraId="02AB4C0D" w14:textId="77777777" w:rsidTr="00926F73">
        <w:tc>
          <w:tcPr>
            <w:tcW w:w="2502" w:type="dxa"/>
            <w:noWrap/>
            <w:vAlign w:val="bottom"/>
          </w:tcPr>
          <w:p w14:paraId="2208F134" w14:textId="3F2F5F91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630" w:type="dxa"/>
            <w:noWrap/>
            <w:vAlign w:val="bottom"/>
          </w:tcPr>
          <w:p w14:paraId="4C1A291D" w14:textId="33AE1852" w:rsidR="008A4FBE" w:rsidRPr="002759E0" w:rsidRDefault="000E0642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1,073</w:t>
            </w:r>
          </w:p>
        </w:tc>
        <w:tc>
          <w:tcPr>
            <w:tcW w:w="237" w:type="dxa"/>
            <w:noWrap/>
            <w:vAlign w:val="bottom"/>
          </w:tcPr>
          <w:p w14:paraId="22A8137B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001646" w14:textId="51931E09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995</w:t>
            </w:r>
          </w:p>
        </w:tc>
        <w:tc>
          <w:tcPr>
            <w:tcW w:w="236" w:type="dxa"/>
            <w:noWrap/>
            <w:vAlign w:val="bottom"/>
          </w:tcPr>
          <w:p w14:paraId="0F6344F0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E5865EE" w14:textId="64DAFFE1" w:rsidR="008A4FBE" w:rsidRPr="002759E0" w:rsidRDefault="00112C41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4B44E2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9E81D1" w14:textId="184C40EC" w:rsidR="008A4FBE" w:rsidRPr="002759E0" w:rsidRDefault="008A4FBE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5E72876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0080252" w14:textId="5E073AC2" w:rsidR="008A4FBE" w:rsidRPr="002759E0" w:rsidRDefault="00112C41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E4DDA41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BBAE0FA" w14:textId="60AB8036" w:rsidR="008A4FBE" w:rsidRPr="002759E0" w:rsidRDefault="008A4FBE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55D033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213E9F" w14:textId="2F3FDC21" w:rsidR="008A4FBE" w:rsidRPr="002759E0" w:rsidRDefault="00BA0450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239</w:t>
            </w:r>
          </w:p>
        </w:tc>
        <w:tc>
          <w:tcPr>
            <w:tcW w:w="236" w:type="dxa"/>
            <w:noWrap/>
            <w:vAlign w:val="bottom"/>
          </w:tcPr>
          <w:p w14:paraId="646C2A9C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AB7C23" w14:textId="152C6797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70" w:type="dxa"/>
            <w:vAlign w:val="bottom"/>
          </w:tcPr>
          <w:p w14:paraId="61C61FE8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C2F548" w14:textId="6D86D4F6" w:rsidR="008A4FBE" w:rsidRPr="002759E0" w:rsidRDefault="00CC2D30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A487125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2975CE" w14:textId="096B50E5" w:rsidR="008A4FBE" w:rsidRPr="002759E0" w:rsidRDefault="008A4FBE" w:rsidP="00B3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9991FC0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63E044" w14:textId="0DD6AD2A" w:rsidR="008A4FBE" w:rsidRPr="002759E0" w:rsidRDefault="001E5508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54</w:t>
            </w:r>
          </w:p>
        </w:tc>
        <w:tc>
          <w:tcPr>
            <w:tcW w:w="270" w:type="dxa"/>
            <w:vAlign w:val="bottom"/>
          </w:tcPr>
          <w:p w14:paraId="0C9F708A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AD1DD2" w14:textId="05A8BA49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70" w:type="dxa"/>
            <w:vAlign w:val="bottom"/>
          </w:tcPr>
          <w:p w14:paraId="1B5DEA44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CF0F888" w14:textId="0DA9EE6E" w:rsidR="008A4FBE" w:rsidRPr="002759E0" w:rsidRDefault="00F26DCC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1,366</w:t>
            </w:r>
          </w:p>
        </w:tc>
        <w:tc>
          <w:tcPr>
            <w:tcW w:w="270" w:type="dxa"/>
            <w:vAlign w:val="bottom"/>
          </w:tcPr>
          <w:p w14:paraId="437B84B3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49E9447" w14:textId="6481E64F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A4FB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</w:tr>
      <w:tr w:rsidR="008A4FBE" w:rsidRPr="002759E0" w14:paraId="1943CA78" w14:textId="77777777" w:rsidTr="00926F73">
        <w:tc>
          <w:tcPr>
            <w:tcW w:w="2502" w:type="dxa"/>
            <w:noWrap/>
            <w:vAlign w:val="bottom"/>
          </w:tcPr>
          <w:p w14:paraId="009143B3" w14:textId="10C32032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14:paraId="5FDEED9D" w14:textId="438850FE" w:rsidR="008A4FBE" w:rsidRPr="002759E0" w:rsidRDefault="001400D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319</w:t>
            </w:r>
          </w:p>
        </w:tc>
        <w:tc>
          <w:tcPr>
            <w:tcW w:w="237" w:type="dxa"/>
            <w:noWrap/>
            <w:vAlign w:val="bottom"/>
          </w:tcPr>
          <w:p w14:paraId="064E8ABB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E2CE17B" w14:textId="539D150F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236" w:type="dxa"/>
            <w:noWrap/>
            <w:vAlign w:val="bottom"/>
          </w:tcPr>
          <w:p w14:paraId="6AD2F257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9A7D876" w14:textId="409747FC" w:rsidR="008A4FBE" w:rsidRPr="002759E0" w:rsidRDefault="00112C41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27ED39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C4930D" w14:textId="3CD35A6E" w:rsidR="008A4FBE" w:rsidRPr="002759E0" w:rsidRDefault="008A4FBE" w:rsidP="0061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D4A3090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235F229" w14:textId="0C68F733" w:rsidR="008A4FBE" w:rsidRPr="002759E0" w:rsidRDefault="00E6677F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793</w:t>
            </w:r>
          </w:p>
        </w:tc>
        <w:tc>
          <w:tcPr>
            <w:tcW w:w="238" w:type="dxa"/>
            <w:noWrap/>
            <w:vAlign w:val="bottom"/>
          </w:tcPr>
          <w:p w14:paraId="0A97CD77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B1F50A" w14:textId="77A7E207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943</w:t>
            </w:r>
          </w:p>
        </w:tc>
        <w:tc>
          <w:tcPr>
            <w:tcW w:w="236" w:type="dxa"/>
            <w:noWrap/>
            <w:vAlign w:val="bottom"/>
          </w:tcPr>
          <w:p w14:paraId="52128448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B699D8B" w14:textId="6CF5D94F" w:rsidR="008A4FBE" w:rsidRPr="002759E0" w:rsidRDefault="00D4009C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1,657</w:t>
            </w:r>
          </w:p>
        </w:tc>
        <w:tc>
          <w:tcPr>
            <w:tcW w:w="236" w:type="dxa"/>
            <w:noWrap/>
            <w:vAlign w:val="bottom"/>
          </w:tcPr>
          <w:p w14:paraId="0DCD99BE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FC300" w14:textId="7B3C8B38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A4FB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70" w:type="dxa"/>
            <w:vAlign w:val="bottom"/>
          </w:tcPr>
          <w:p w14:paraId="5D389A95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8F402F" w14:textId="68A4D787" w:rsidR="008A4FBE" w:rsidRPr="002759E0" w:rsidRDefault="00CC2D30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59E4729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1C9B93" w14:textId="47359DFF" w:rsidR="008A4FBE" w:rsidRPr="002759E0" w:rsidRDefault="008A4FBE" w:rsidP="00B3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8952A3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733F0FD" w14:textId="26E6CB56" w:rsidR="008A4FBE" w:rsidRPr="002759E0" w:rsidRDefault="001E5508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270" w:type="dxa"/>
            <w:vAlign w:val="bottom"/>
          </w:tcPr>
          <w:p w14:paraId="3EB0CF1C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063DAA" w14:textId="205FD2E6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70" w:type="dxa"/>
            <w:vAlign w:val="bottom"/>
          </w:tcPr>
          <w:p w14:paraId="2A786A17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88ACB32" w14:textId="54682F9E" w:rsidR="008A4FBE" w:rsidRPr="002759E0" w:rsidRDefault="007834DC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3,320</w:t>
            </w:r>
          </w:p>
        </w:tc>
        <w:tc>
          <w:tcPr>
            <w:tcW w:w="270" w:type="dxa"/>
            <w:vAlign w:val="bottom"/>
          </w:tcPr>
          <w:p w14:paraId="2FA22B03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B58D080" w14:textId="0845F8AC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A4FB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319</w:t>
            </w:r>
          </w:p>
        </w:tc>
      </w:tr>
      <w:tr w:rsidR="00CD0757" w:rsidRPr="002759E0" w14:paraId="1C61FE2D" w14:textId="77777777" w:rsidTr="00926F73">
        <w:tc>
          <w:tcPr>
            <w:tcW w:w="2502" w:type="dxa"/>
            <w:noWrap/>
            <w:vAlign w:val="bottom"/>
          </w:tcPr>
          <w:p w14:paraId="58BB1CC2" w14:textId="08AC5138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14:paraId="1D4B1D0A" w14:textId="722A0CA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5A5C4F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3818096" w14:textId="4552C6DB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2EB9F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DA0C013" w14:textId="60CC28C3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1,06</w:t>
            </w:r>
            <w:r w:rsidR="007B04A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0AF56B1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1A81E4" w14:textId="4704595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7F5B93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8CEF4A0" w14:textId="0854A100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68B9E2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400E86" w14:textId="4D9464A8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79ECE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182BCBA" w14:textId="28D6F1B8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8EFEB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CF8A53" w14:textId="6CDBB6F9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3FA810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C357C9A" w14:textId="16ED411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AFA18A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90B07C" w14:textId="335A9FF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4CF5B8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F6A1F4" w14:textId="52B29F14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B0070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0A54EA" w14:textId="6A0E6B99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4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8683F6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5255BE5E" w14:textId="38EF9119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1,06</w:t>
            </w:r>
            <w:r w:rsidR="007B04A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7</w:t>
            </w:r>
          </w:p>
        </w:tc>
        <w:tc>
          <w:tcPr>
            <w:tcW w:w="270" w:type="dxa"/>
            <w:vAlign w:val="bottom"/>
          </w:tcPr>
          <w:p w14:paraId="3E74F58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27FC7D5C" w14:textId="2015D52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</w:tr>
      <w:tr w:rsidR="00CD0757" w:rsidRPr="002759E0" w14:paraId="60D235F8" w14:textId="77777777" w:rsidTr="00926F73">
        <w:tc>
          <w:tcPr>
            <w:tcW w:w="2502" w:type="dxa"/>
            <w:noWrap/>
            <w:vAlign w:val="bottom"/>
          </w:tcPr>
          <w:p w14:paraId="0A15F56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660D052" w14:textId="07752C8B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30" w:type="dxa"/>
            <w:noWrap/>
            <w:vAlign w:val="bottom"/>
          </w:tcPr>
          <w:p w14:paraId="7B24E108" w14:textId="0A9C6BA9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1,20</w:t>
            </w:r>
            <w:r w:rsidR="007B04A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50D9EAD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313FCF8" w14:textId="43EE6FA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noWrap/>
            <w:vAlign w:val="bottom"/>
          </w:tcPr>
          <w:p w14:paraId="40DCAA6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C8147D7" w14:textId="393D54B0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</w:t>
            </w:r>
            <w:r w:rsidR="007B04A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79</w:t>
            </w:r>
          </w:p>
        </w:tc>
        <w:tc>
          <w:tcPr>
            <w:tcW w:w="236" w:type="dxa"/>
            <w:noWrap/>
            <w:vAlign w:val="bottom"/>
          </w:tcPr>
          <w:p w14:paraId="36AE05E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265AFE" w14:textId="52FB040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37DB2D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841CF06" w14:textId="04B07FF1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46</w:t>
            </w:r>
          </w:p>
        </w:tc>
        <w:tc>
          <w:tcPr>
            <w:tcW w:w="238" w:type="dxa"/>
            <w:noWrap/>
            <w:vAlign w:val="bottom"/>
          </w:tcPr>
          <w:p w14:paraId="2FAFDD8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1DD9C" w14:textId="6F93476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noWrap/>
            <w:vAlign w:val="bottom"/>
          </w:tcPr>
          <w:p w14:paraId="762F562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109F882" w14:textId="2B4DD14B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281</w:t>
            </w:r>
          </w:p>
        </w:tc>
        <w:tc>
          <w:tcPr>
            <w:tcW w:w="236" w:type="dxa"/>
            <w:noWrap/>
            <w:vAlign w:val="bottom"/>
          </w:tcPr>
          <w:p w14:paraId="468F45F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7B7A5C" w14:textId="64FCFED1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270" w:type="dxa"/>
            <w:vAlign w:val="bottom"/>
          </w:tcPr>
          <w:p w14:paraId="7911D14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971B17" w14:textId="26E7E508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EF7158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00A8AA" w14:textId="6324223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C53617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CE042B" w14:textId="46879E8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138</w:t>
            </w:r>
          </w:p>
        </w:tc>
        <w:tc>
          <w:tcPr>
            <w:tcW w:w="270" w:type="dxa"/>
            <w:vAlign w:val="bottom"/>
          </w:tcPr>
          <w:p w14:paraId="1B82B07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FB8FD67" w14:textId="729B873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270" w:type="dxa"/>
            <w:vAlign w:val="bottom"/>
          </w:tcPr>
          <w:p w14:paraId="76DE446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7F2806D" w14:textId="0D7AF01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1,945</w:t>
            </w:r>
          </w:p>
        </w:tc>
        <w:tc>
          <w:tcPr>
            <w:tcW w:w="270" w:type="dxa"/>
            <w:vAlign w:val="bottom"/>
          </w:tcPr>
          <w:p w14:paraId="3D35B62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509AE1B8" w14:textId="5C04293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973</w:t>
            </w:r>
          </w:p>
        </w:tc>
      </w:tr>
      <w:tr w:rsidR="00CD0757" w:rsidRPr="002759E0" w14:paraId="2FB8DE1F" w14:textId="77777777" w:rsidTr="00926F73">
        <w:tc>
          <w:tcPr>
            <w:tcW w:w="2502" w:type="dxa"/>
            <w:noWrap/>
            <w:vAlign w:val="bottom"/>
          </w:tcPr>
          <w:p w14:paraId="7B6D5B09" w14:textId="22DCC280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2D4A5059" w14:textId="4094E5FD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</w:t>
            </w:r>
            <w:r w:rsidR="007B04A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14:paraId="16F9255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6F1A97F4" w14:textId="65119ED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6A44569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AB9B3F1" w14:textId="2C08EFA0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</w:t>
            </w:r>
            <w:r w:rsidR="007B04AE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2139186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6698720" w14:textId="3253FCC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971A57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7E509E9" w14:textId="78E9AA0F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08BA276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885981E" w14:textId="1FF758E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6829959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1E5D4BEE" w14:textId="1A8F3CEB" w:rsidR="00CD0757" w:rsidRPr="002759E0" w:rsidRDefault="00BA5416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50</w:t>
            </w:r>
          </w:p>
        </w:tc>
        <w:tc>
          <w:tcPr>
            <w:tcW w:w="236" w:type="dxa"/>
            <w:noWrap/>
            <w:vAlign w:val="bottom"/>
          </w:tcPr>
          <w:p w14:paraId="7C369D2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6381478" w14:textId="127750B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70" w:type="dxa"/>
            <w:vAlign w:val="bottom"/>
          </w:tcPr>
          <w:p w14:paraId="4076330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19CC5" w14:textId="51D5D4D9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37</w:t>
            </w:r>
          </w:p>
        </w:tc>
        <w:tc>
          <w:tcPr>
            <w:tcW w:w="270" w:type="dxa"/>
            <w:vAlign w:val="bottom"/>
          </w:tcPr>
          <w:p w14:paraId="1A37EEA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CA981D" w14:textId="552903C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70" w:type="dxa"/>
            <w:vAlign w:val="bottom"/>
          </w:tcPr>
          <w:p w14:paraId="6D3A738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6E66D7" w14:textId="26D9FF9B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21</w:t>
            </w:r>
          </w:p>
        </w:tc>
        <w:tc>
          <w:tcPr>
            <w:tcW w:w="270" w:type="dxa"/>
            <w:vAlign w:val="bottom"/>
          </w:tcPr>
          <w:p w14:paraId="046C48D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33D20C" w14:textId="4456154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  <w:vAlign w:val="bottom"/>
          </w:tcPr>
          <w:p w14:paraId="640E040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E63EE" w14:textId="0437B0B3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1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73</w:t>
            </w:r>
          </w:p>
        </w:tc>
        <w:tc>
          <w:tcPr>
            <w:tcW w:w="270" w:type="dxa"/>
            <w:vAlign w:val="bottom"/>
          </w:tcPr>
          <w:p w14:paraId="0B0C68F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7622CA54" w14:textId="61BD2A6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CD0757" w:rsidRPr="002759E0" w14:paraId="48FCC9F2" w14:textId="77777777" w:rsidTr="00926F73">
        <w:tc>
          <w:tcPr>
            <w:tcW w:w="2502" w:type="dxa"/>
            <w:noWrap/>
            <w:vAlign w:val="bottom"/>
          </w:tcPr>
          <w:p w14:paraId="622E0A6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B52D629" w14:textId="083AED7A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2,631</w:t>
            </w:r>
          </w:p>
        </w:tc>
        <w:tc>
          <w:tcPr>
            <w:tcW w:w="237" w:type="dxa"/>
            <w:noWrap/>
            <w:vAlign w:val="bottom"/>
          </w:tcPr>
          <w:p w14:paraId="53EE9F3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5EBCED" w14:textId="7419128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1828F9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CA5B62" w14:textId="09EB314E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36" w:type="dxa"/>
            <w:noWrap/>
            <w:vAlign w:val="bottom"/>
          </w:tcPr>
          <w:p w14:paraId="162090C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A5FC5E9" w14:textId="057B727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73879C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A38933" w14:textId="7D875CB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38" w:type="dxa"/>
            <w:noWrap/>
            <w:vAlign w:val="bottom"/>
          </w:tcPr>
          <w:p w14:paraId="08D34A3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1D30E" w14:textId="5AE9789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89A7BB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897EE4" w14:textId="62D503C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227</w:t>
            </w:r>
          </w:p>
        </w:tc>
        <w:tc>
          <w:tcPr>
            <w:tcW w:w="236" w:type="dxa"/>
            <w:noWrap/>
            <w:vAlign w:val="bottom"/>
          </w:tcPr>
          <w:p w14:paraId="1AD5AF0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A82384" w14:textId="6C00B08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</w:tcPr>
          <w:p w14:paraId="57674A7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2E1F" w14:textId="30AA1F58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70" w:type="dxa"/>
          </w:tcPr>
          <w:p w14:paraId="3273222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1B8D7" w14:textId="6693B8B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70" w:type="dxa"/>
          </w:tcPr>
          <w:p w14:paraId="254CC9F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51D0" w14:textId="3E13ADE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764</w:t>
            </w:r>
          </w:p>
        </w:tc>
        <w:tc>
          <w:tcPr>
            <w:tcW w:w="270" w:type="dxa"/>
          </w:tcPr>
          <w:p w14:paraId="3E0B469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16BF" w14:textId="00DF5C82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</w:tcPr>
          <w:p w14:paraId="5F3870B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8A8FF" w14:textId="1B265FEF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70" w:type="dxa"/>
          </w:tcPr>
          <w:p w14:paraId="6587FEE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9E18" w14:textId="7487F92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800</w:t>
            </w:r>
          </w:p>
        </w:tc>
      </w:tr>
      <w:tr w:rsidR="00CD0757" w:rsidRPr="002759E0" w14:paraId="61A2A809" w14:textId="77777777" w:rsidTr="00926F73">
        <w:tc>
          <w:tcPr>
            <w:tcW w:w="2502" w:type="dxa"/>
            <w:noWrap/>
            <w:vAlign w:val="bottom"/>
          </w:tcPr>
          <w:p w14:paraId="24DC30D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2E4A7F7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B0916D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6BE977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C67EA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1F5001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115A4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7C1539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0EB0ED7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492189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3C61B1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0A311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C09791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3276993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E04EC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3B484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F502AF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18D7D3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0A140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B02BD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8E86E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DA6E2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AC0183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6DFE9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4CC2C4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CADE8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C7D93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29E56D6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D0757" w:rsidRPr="002759E0" w14:paraId="5AD448B7" w14:textId="77777777" w:rsidTr="00926F73">
        <w:tc>
          <w:tcPr>
            <w:tcW w:w="2502" w:type="dxa"/>
            <w:noWrap/>
            <w:vAlign w:val="bottom"/>
          </w:tcPr>
          <w:p w14:paraId="5EF108E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14:paraId="5FEF683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7E43F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4D03800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5AA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12669A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B0BD6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5E208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212E9A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A99B8C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6537F3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444CA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33D7D2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8F837B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7F01F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7B0BF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F86D52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2AC0B8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D42925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DF4966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B39ED5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53F8B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879DFA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85A23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FAE148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456E12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4095C8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362F978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D0757" w:rsidRPr="002759E0" w14:paraId="15E84A4B" w14:textId="77777777" w:rsidTr="00926F73">
        <w:tc>
          <w:tcPr>
            <w:tcW w:w="2502" w:type="dxa"/>
            <w:noWrap/>
            <w:vAlign w:val="bottom"/>
          </w:tcPr>
          <w:p w14:paraId="1CF6834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14:paraId="3817ED40" w14:textId="5B04F94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7" w:type="dxa"/>
            <w:noWrap/>
            <w:vAlign w:val="bottom"/>
          </w:tcPr>
          <w:p w14:paraId="08F586A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3B2BFA" w14:textId="46AD7532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4F12ECF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4197CB9" w14:textId="211BCC7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noWrap/>
            <w:vAlign w:val="bottom"/>
          </w:tcPr>
          <w:p w14:paraId="00D2998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A57AA9A" w14:textId="528991D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038AD6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9609355" w14:textId="1600E2E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2900F65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4F738A0" w14:textId="637A700E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3B440B4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C722CCA" w14:textId="6B16F99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236" w:type="dxa"/>
            <w:noWrap/>
            <w:vAlign w:val="bottom"/>
          </w:tcPr>
          <w:p w14:paraId="032D147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3777704" w14:textId="58CFF2F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</w:tcPr>
          <w:p w14:paraId="491DC77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67A3078" w14:textId="4EF32E7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740</w:t>
            </w:r>
          </w:p>
        </w:tc>
        <w:tc>
          <w:tcPr>
            <w:tcW w:w="270" w:type="dxa"/>
          </w:tcPr>
          <w:p w14:paraId="68A2385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2577BA1" w14:textId="51EF37B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253</w:t>
            </w:r>
          </w:p>
        </w:tc>
        <w:tc>
          <w:tcPr>
            <w:tcW w:w="270" w:type="dxa"/>
          </w:tcPr>
          <w:p w14:paraId="612EA12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4E97B48" w14:textId="508ECE6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70" w:type="dxa"/>
          </w:tcPr>
          <w:p w14:paraId="1C2B6DB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91E0424" w14:textId="6FB11728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70" w:type="dxa"/>
          </w:tcPr>
          <w:p w14:paraId="1F91A50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75EAF8" w14:textId="0CECFBE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70" w:type="dxa"/>
          </w:tcPr>
          <w:p w14:paraId="13C4009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61585CAD" w14:textId="741BB6F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</w:p>
        </w:tc>
      </w:tr>
      <w:tr w:rsidR="00CD0757" w:rsidRPr="002759E0" w14:paraId="7C38AC19" w14:textId="77777777" w:rsidTr="00926F73">
        <w:tc>
          <w:tcPr>
            <w:tcW w:w="2502" w:type="dxa"/>
            <w:noWrap/>
            <w:vAlign w:val="bottom"/>
          </w:tcPr>
          <w:p w14:paraId="0B76D2E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6884949E" w14:textId="06E86D6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514</w:t>
            </w:r>
          </w:p>
        </w:tc>
        <w:tc>
          <w:tcPr>
            <w:tcW w:w="237" w:type="dxa"/>
            <w:noWrap/>
            <w:vAlign w:val="bottom"/>
          </w:tcPr>
          <w:p w14:paraId="414668E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4533819E" w14:textId="4EDADB8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614</w:t>
            </w:r>
          </w:p>
        </w:tc>
        <w:tc>
          <w:tcPr>
            <w:tcW w:w="236" w:type="dxa"/>
            <w:noWrap/>
          </w:tcPr>
          <w:p w14:paraId="6400757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00A76C17" w14:textId="553985BF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noWrap/>
          </w:tcPr>
          <w:p w14:paraId="31EA6C9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955E76F" w14:textId="7A6E5FAE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50" w:type="dxa"/>
            <w:gridSpan w:val="2"/>
            <w:noWrap/>
          </w:tcPr>
          <w:p w14:paraId="3F9C39D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6764E61B" w14:textId="5B42390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8" w:type="dxa"/>
            <w:noWrap/>
          </w:tcPr>
          <w:p w14:paraId="24DC83E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ABD3CEA" w14:textId="374D1FA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236" w:type="dxa"/>
            <w:noWrap/>
            <w:vAlign w:val="bottom"/>
          </w:tcPr>
          <w:p w14:paraId="08D6AA7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2E5729D8" w14:textId="12681CD1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933</w:t>
            </w:r>
          </w:p>
        </w:tc>
        <w:tc>
          <w:tcPr>
            <w:tcW w:w="236" w:type="dxa"/>
            <w:noWrap/>
            <w:vAlign w:val="bottom"/>
          </w:tcPr>
          <w:p w14:paraId="60ED124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1E3A463" w14:textId="35C0F27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087</w:t>
            </w:r>
          </w:p>
        </w:tc>
        <w:tc>
          <w:tcPr>
            <w:tcW w:w="270" w:type="dxa"/>
          </w:tcPr>
          <w:p w14:paraId="152614F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FF7856" w14:textId="6AB19B68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70" w:type="dxa"/>
          </w:tcPr>
          <w:p w14:paraId="13B870F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D22845" w14:textId="634DD0E1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</w:tcPr>
          <w:p w14:paraId="0A5F9A9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94255" w14:textId="36FA315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692</w:t>
            </w:r>
          </w:p>
        </w:tc>
        <w:tc>
          <w:tcPr>
            <w:tcW w:w="270" w:type="dxa"/>
          </w:tcPr>
          <w:p w14:paraId="2E327D5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FE3602" w14:textId="4B737D1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182</w:t>
            </w:r>
          </w:p>
        </w:tc>
        <w:tc>
          <w:tcPr>
            <w:tcW w:w="270" w:type="dxa"/>
          </w:tcPr>
          <w:p w14:paraId="706AE3A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ACAAAD" w14:textId="21F5D58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70" w:type="dxa"/>
          </w:tcPr>
          <w:p w14:paraId="2E1C986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A103E74" w14:textId="0904CCB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069</w:t>
            </w:r>
          </w:p>
        </w:tc>
      </w:tr>
      <w:tr w:rsidR="00CD0757" w:rsidRPr="002759E0" w14:paraId="108430F1" w14:textId="77777777" w:rsidTr="008467CD">
        <w:tc>
          <w:tcPr>
            <w:tcW w:w="2502" w:type="dxa"/>
            <w:noWrap/>
            <w:vAlign w:val="bottom"/>
          </w:tcPr>
          <w:p w14:paraId="252F319F" w14:textId="12E8D4CA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8F6207" w14:textId="0974B37F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2,631</w:t>
            </w:r>
          </w:p>
        </w:tc>
        <w:tc>
          <w:tcPr>
            <w:tcW w:w="237" w:type="dxa"/>
            <w:noWrap/>
            <w:vAlign w:val="bottom"/>
          </w:tcPr>
          <w:p w14:paraId="7DB0620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ADD5A6" w14:textId="73E0CCC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1EA2E2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FFA4B56" w14:textId="2F4C00A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36" w:type="dxa"/>
            <w:noWrap/>
            <w:vAlign w:val="bottom"/>
          </w:tcPr>
          <w:p w14:paraId="20291E0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471A8B7" w14:textId="7EB9DE1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7625AD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3437BDE" w14:textId="2BA3821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38" w:type="dxa"/>
            <w:noWrap/>
            <w:vAlign w:val="bottom"/>
          </w:tcPr>
          <w:p w14:paraId="1EF3A91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AA04F0" w14:textId="2CF53E3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98C262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A0A47F" w14:textId="710C412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227</w:t>
            </w:r>
          </w:p>
        </w:tc>
        <w:tc>
          <w:tcPr>
            <w:tcW w:w="236" w:type="dxa"/>
            <w:noWrap/>
            <w:vAlign w:val="bottom"/>
          </w:tcPr>
          <w:p w14:paraId="0DD37F6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CBF933" w14:textId="655B47B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</w:tcPr>
          <w:p w14:paraId="7D23DE6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75308" w14:textId="6A67ECB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70" w:type="dxa"/>
          </w:tcPr>
          <w:p w14:paraId="6DD9367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7367" w14:textId="3A33A48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70" w:type="dxa"/>
          </w:tcPr>
          <w:p w14:paraId="48FA150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67D5F" w14:textId="4D7CA3BE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764</w:t>
            </w:r>
          </w:p>
        </w:tc>
        <w:tc>
          <w:tcPr>
            <w:tcW w:w="270" w:type="dxa"/>
          </w:tcPr>
          <w:p w14:paraId="3D0483B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29DD" w14:textId="27E9B56F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70" w:type="dxa"/>
          </w:tcPr>
          <w:p w14:paraId="527BFA3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A3431" w14:textId="23F7B94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70" w:type="dxa"/>
          </w:tcPr>
          <w:p w14:paraId="48F1287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985F0" w14:textId="3D3AF501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CD075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800</w:t>
            </w:r>
          </w:p>
        </w:tc>
      </w:tr>
      <w:tr w:rsidR="00CD0757" w:rsidRPr="002759E0" w14:paraId="152A9430" w14:textId="77777777" w:rsidTr="00926F73">
        <w:tc>
          <w:tcPr>
            <w:tcW w:w="2502" w:type="dxa"/>
            <w:noWrap/>
            <w:vAlign w:val="bottom"/>
          </w:tcPr>
          <w:p w14:paraId="3815542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14:paraId="254987A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0E5C95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A69E6D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BCAD1C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EDF88A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08B419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5F470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5734618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0F8DA3C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47CFC95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96B676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6B4DC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793F0A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8458B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D4D203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DA3B8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92B219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B5168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C2EA73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4D2B9B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32B39F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5C3B3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1959399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F03836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14D460E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95718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2A302C9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D0757" w:rsidRPr="002759E0" w14:paraId="1486AFCE" w14:textId="77777777" w:rsidTr="00926F73">
        <w:tc>
          <w:tcPr>
            <w:tcW w:w="2502" w:type="dxa"/>
            <w:noWrap/>
            <w:vAlign w:val="bottom"/>
            <w:hideMark/>
          </w:tcPr>
          <w:p w14:paraId="335C352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กำไร (ขาดทุน) 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ตามส่วนงาน</w:t>
            </w:r>
          </w:p>
          <w:p w14:paraId="0EE5C6D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ก่อนต้นทุ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น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ทางการเงิน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</w:t>
            </w:r>
          </w:p>
          <w:p w14:paraId="71FB1330" w14:textId="7C74BF44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C200F" w14:textId="4824CF27" w:rsidR="00CD0757" w:rsidRPr="002759E0" w:rsidRDefault="00F00EDC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7" w:type="dxa"/>
            <w:noWrap/>
            <w:vAlign w:val="bottom"/>
          </w:tcPr>
          <w:p w14:paraId="7A06C78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2144FB" w14:textId="4794154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  <w:vAlign w:val="bottom"/>
          </w:tcPr>
          <w:p w14:paraId="2460413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B230A6" w14:textId="151F42F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6" w:type="dxa"/>
            <w:noWrap/>
            <w:vAlign w:val="bottom"/>
          </w:tcPr>
          <w:p w14:paraId="1E01121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1FE8A1" w14:textId="7E36206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52C2E0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EE653D" w14:textId="1BAA7195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8" w:type="dxa"/>
            <w:noWrap/>
            <w:vAlign w:val="bottom"/>
          </w:tcPr>
          <w:p w14:paraId="16AE8C7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4F404B" w14:textId="676B4783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1862444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23921" w14:textId="5C52D884" w:rsidR="00CD0757" w:rsidRPr="002759E0" w:rsidRDefault="005A7E20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5DB6589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17C23" w14:textId="7A52D989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4180B" w14:textId="67E36A0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B22DA" w14:textId="427D339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502A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290AA" w14:textId="092AB68F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F489B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542E0" w14:textId="0137EB1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F340B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6DFA1" w14:textId="1ED31678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BE2F4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299B13" w14:textId="28D3417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F00EDC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F1CA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6A9946" w14:textId="1E3B3DBA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CD0757" w:rsidRPr="002759E0" w14:paraId="04F9B946" w14:textId="77777777" w:rsidTr="00926F73">
        <w:tc>
          <w:tcPr>
            <w:tcW w:w="2502" w:type="dxa"/>
            <w:noWrap/>
            <w:vAlign w:val="bottom"/>
            <w:hideMark/>
          </w:tcPr>
          <w:p w14:paraId="0E132D1C" w14:textId="77777777" w:rsidR="00CD0757" w:rsidRPr="002759E0" w:rsidRDefault="00CD0757" w:rsidP="00CD075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10B63DC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3A6D297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08DC897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F928A7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03D7218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F2EA65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F3C9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CB3DAC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5ADDA6A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44EB5F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A6F2F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1C480D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A909DE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905F41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472F70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7C3A2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DD0169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F03E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C44BFF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84DF1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F3AF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35E5C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4BBF6A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240D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DADEEE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26D8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C21BA6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0757" w:rsidRPr="002759E0" w14:paraId="1B677DA7" w14:textId="77777777" w:rsidTr="00926F73">
        <w:tc>
          <w:tcPr>
            <w:tcW w:w="2502" w:type="dxa"/>
            <w:noWrap/>
            <w:vAlign w:val="bottom"/>
            <w:hideMark/>
          </w:tcPr>
          <w:p w14:paraId="7B45657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5207BB" w14:textId="72A80755" w:rsidR="00CD0757" w:rsidRPr="002759E0" w:rsidRDefault="00CD0757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2,829</w:t>
            </w:r>
          </w:p>
        </w:tc>
        <w:tc>
          <w:tcPr>
            <w:tcW w:w="237" w:type="dxa"/>
            <w:noWrap/>
            <w:vAlign w:val="bottom"/>
          </w:tcPr>
          <w:p w14:paraId="55FF5CA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9397EA" w14:textId="03811931" w:rsidR="00CD0757" w:rsidRPr="002759E0" w:rsidRDefault="006D00C9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654</w:t>
            </w:r>
          </w:p>
        </w:tc>
        <w:tc>
          <w:tcPr>
            <w:tcW w:w="236" w:type="dxa"/>
            <w:noWrap/>
          </w:tcPr>
          <w:p w14:paraId="7937CCE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BC1B58" w14:textId="65F5C32E" w:rsidR="00CD0757" w:rsidRPr="002759E0" w:rsidRDefault="00CD0757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1,513</w:t>
            </w:r>
          </w:p>
        </w:tc>
        <w:tc>
          <w:tcPr>
            <w:tcW w:w="236" w:type="dxa"/>
            <w:noWrap/>
          </w:tcPr>
          <w:p w14:paraId="0771FAF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B613F9" w14:textId="7ECA34BF" w:rsidR="00CD0757" w:rsidRPr="002759E0" w:rsidRDefault="006D00C9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250" w:type="dxa"/>
            <w:gridSpan w:val="2"/>
            <w:noWrap/>
          </w:tcPr>
          <w:p w14:paraId="7629186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9A75FF" w14:textId="1A5EA441" w:rsidR="00CD0757" w:rsidRPr="002759E0" w:rsidRDefault="00CD0757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238" w:type="dxa"/>
            <w:noWrap/>
          </w:tcPr>
          <w:p w14:paraId="3DAD893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69538" w14:textId="0543F376" w:rsidR="00CD0757" w:rsidRPr="002759E0" w:rsidRDefault="006D00C9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979</w:t>
            </w:r>
          </w:p>
        </w:tc>
        <w:tc>
          <w:tcPr>
            <w:tcW w:w="236" w:type="dxa"/>
            <w:noWrap/>
            <w:vAlign w:val="bottom"/>
          </w:tcPr>
          <w:p w14:paraId="714757B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FBECAD" w14:textId="7B745C31" w:rsidR="00CD0757" w:rsidRPr="002759E0" w:rsidRDefault="00CD0757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1,9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  <w:vAlign w:val="bottom"/>
          </w:tcPr>
          <w:p w14:paraId="53B39ED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E23AFC" w14:textId="045426A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9FF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EE1548" w14:textId="70755231" w:rsidR="00CD0757" w:rsidRPr="002759E0" w:rsidRDefault="00CD0757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1,924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3232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776C4" w14:textId="0DDE4AF2" w:rsidR="00CD0757" w:rsidRPr="002759E0" w:rsidRDefault="006D00C9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 w:bidi="th-TH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74058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430EE" w14:textId="1339721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D5F91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1F75F" w14:textId="58C61A8F" w:rsidR="00CD0757" w:rsidRPr="002759E0" w:rsidRDefault="006D00C9" w:rsidP="00CD075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 w:bidi="th-TH"/>
              </w:rPr>
            </w:pPr>
            <w:r w:rsidRPr="002759E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BAF5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23615" w14:textId="58C269F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A1942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E664D" w14:textId="72E45534" w:rsidR="00CD0757" w:rsidRPr="002759E0" w:rsidRDefault="006D00C9" w:rsidP="00CD0757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90" w:right="-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10</w:t>
            </w:r>
            <w:r w:rsidR="00CD0757"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726</w:t>
            </w:r>
          </w:p>
        </w:tc>
      </w:tr>
      <w:tr w:rsidR="00CD0757" w:rsidRPr="002759E0" w14:paraId="3E25F838" w14:textId="77777777" w:rsidTr="00721156">
        <w:tc>
          <w:tcPr>
            <w:tcW w:w="2502" w:type="dxa"/>
            <w:noWrap/>
            <w:hideMark/>
          </w:tcPr>
          <w:p w14:paraId="6C4C35CC" w14:textId="77777777" w:rsidR="00CD0757" w:rsidRPr="002759E0" w:rsidRDefault="00CD0757" w:rsidP="00CD0757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42B8D3E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14:paraId="47A674C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7DAB5A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C78C7A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40910E2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7D944B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52CEF3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14:paraId="27E15A8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0B5A050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7804C5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FFD7B2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A6B317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D55339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A9ED4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0044D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5CA3D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8059B5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A25093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9E0183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50DD28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E51F84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9AFA6D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29FA20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116C06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E0FB0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20BF95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06858D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D0757" w:rsidRPr="002759E0" w14:paraId="4211166E" w14:textId="77777777" w:rsidTr="00926F73">
        <w:tc>
          <w:tcPr>
            <w:tcW w:w="2502" w:type="dxa"/>
            <w:noWrap/>
          </w:tcPr>
          <w:p w14:paraId="3C488FBA" w14:textId="5CC61F2B" w:rsidR="00CD0757" w:rsidRPr="002759E0" w:rsidRDefault="00CD0757" w:rsidP="00CD0757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รายได้และค่าใช้จ่ายที่มีสาระสำคัญ</w:t>
            </w:r>
          </w:p>
        </w:tc>
        <w:tc>
          <w:tcPr>
            <w:tcW w:w="630" w:type="dxa"/>
            <w:noWrap/>
            <w:vAlign w:val="bottom"/>
          </w:tcPr>
          <w:p w14:paraId="46BEA77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noWrap/>
            <w:vAlign w:val="bottom"/>
          </w:tcPr>
          <w:p w14:paraId="1B2B525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noWrap/>
            <w:vAlign w:val="bottom"/>
          </w:tcPr>
          <w:p w14:paraId="6803238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5B76F44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noWrap/>
            <w:vAlign w:val="bottom"/>
          </w:tcPr>
          <w:p w14:paraId="7D85C91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107F6E6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noWrap/>
            <w:vAlign w:val="bottom"/>
          </w:tcPr>
          <w:p w14:paraId="03BAA44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2A3E241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8" w:type="dxa"/>
            <w:noWrap/>
            <w:vAlign w:val="bottom"/>
          </w:tcPr>
          <w:p w14:paraId="2CFB8BC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noWrap/>
            <w:vAlign w:val="bottom"/>
          </w:tcPr>
          <w:p w14:paraId="492F249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noWrap/>
            <w:vAlign w:val="bottom"/>
          </w:tcPr>
          <w:p w14:paraId="309ABA8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3AF1829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4" w:type="dxa"/>
            <w:noWrap/>
            <w:vAlign w:val="bottom"/>
          </w:tcPr>
          <w:p w14:paraId="5E2B964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noWrap/>
            <w:vAlign w:val="bottom"/>
          </w:tcPr>
          <w:p w14:paraId="4930D6D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noWrap/>
            <w:vAlign w:val="bottom"/>
          </w:tcPr>
          <w:p w14:paraId="71AEE70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DE1A0C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33E0E25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558998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430662B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054FA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51CCD53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A1B7C6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vAlign w:val="bottom"/>
          </w:tcPr>
          <w:p w14:paraId="4B7FB5A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D68EA1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vAlign w:val="bottom"/>
          </w:tcPr>
          <w:p w14:paraId="3CEA2C9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EBD261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6" w:type="dxa"/>
            <w:vAlign w:val="bottom"/>
          </w:tcPr>
          <w:p w14:paraId="396A677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D0757" w:rsidRPr="002759E0" w14:paraId="0652E072" w14:textId="77777777" w:rsidTr="00926F73">
        <w:tc>
          <w:tcPr>
            <w:tcW w:w="2502" w:type="dxa"/>
            <w:noWrap/>
          </w:tcPr>
          <w:p w14:paraId="6D064A13" w14:textId="37A68DB6" w:rsidR="00CD0757" w:rsidRPr="002759E0" w:rsidRDefault="00CD0757" w:rsidP="00CD0757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ต้นทุนขายและต้นทุนการให้บริการ</w:t>
            </w:r>
          </w:p>
        </w:tc>
        <w:tc>
          <w:tcPr>
            <w:tcW w:w="630" w:type="dxa"/>
            <w:noWrap/>
            <w:vAlign w:val="bottom"/>
          </w:tcPr>
          <w:p w14:paraId="2554B137" w14:textId="397D554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37" w:type="dxa"/>
            <w:noWrap/>
            <w:vAlign w:val="bottom"/>
          </w:tcPr>
          <w:p w14:paraId="3D1F5DA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7757AA60" w14:textId="705C50C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36" w:type="dxa"/>
            <w:noWrap/>
            <w:vAlign w:val="bottom"/>
          </w:tcPr>
          <w:p w14:paraId="79300A4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3063050" w14:textId="5F6B7FE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236" w:type="dxa"/>
            <w:noWrap/>
            <w:vAlign w:val="bottom"/>
          </w:tcPr>
          <w:p w14:paraId="5F7838A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22B62A" w14:textId="36ED587E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8B32C0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CAC8F95" w14:textId="377DD8F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238" w:type="dxa"/>
            <w:noWrap/>
            <w:vAlign w:val="bottom"/>
          </w:tcPr>
          <w:p w14:paraId="030D4A2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E394B6" w14:textId="4454F2F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36" w:type="dxa"/>
            <w:noWrap/>
            <w:vAlign w:val="bottom"/>
          </w:tcPr>
          <w:p w14:paraId="48CCE75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7D370DB" w14:textId="6F8E725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236" w:type="dxa"/>
            <w:noWrap/>
            <w:vAlign w:val="bottom"/>
          </w:tcPr>
          <w:p w14:paraId="059D7E9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0F2D06" w14:textId="5E92639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270" w:type="dxa"/>
            <w:vAlign w:val="bottom"/>
          </w:tcPr>
          <w:p w14:paraId="0F3EE67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1B5DC8" w14:textId="0B45053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270" w:type="dxa"/>
            <w:vAlign w:val="bottom"/>
          </w:tcPr>
          <w:p w14:paraId="63E9AE9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DC27FC" w14:textId="3637058A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270" w:type="dxa"/>
            <w:vAlign w:val="bottom"/>
          </w:tcPr>
          <w:p w14:paraId="16F6A07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763492" w14:textId="58237E9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270" w:type="dxa"/>
            <w:vAlign w:val="bottom"/>
          </w:tcPr>
          <w:p w14:paraId="67CB81E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5428177" w14:textId="13900FE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70" w:type="dxa"/>
            <w:vAlign w:val="bottom"/>
          </w:tcPr>
          <w:p w14:paraId="636D54D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5CDF85" w14:textId="7647A06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270" w:type="dxa"/>
            <w:vAlign w:val="bottom"/>
          </w:tcPr>
          <w:p w14:paraId="29F7F79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8E22284" w14:textId="5A246A4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CD0757" w:rsidRPr="002759E0" w14:paraId="3F808196" w14:textId="77777777" w:rsidTr="00926F73">
        <w:tc>
          <w:tcPr>
            <w:tcW w:w="2502" w:type="dxa"/>
            <w:noWrap/>
            <w:vAlign w:val="bottom"/>
          </w:tcPr>
          <w:p w14:paraId="0B9757D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ต้นทุนในการจัดจำหน่ายและ</w:t>
            </w:r>
          </w:p>
          <w:p w14:paraId="34793B9F" w14:textId="4811629E" w:rsidR="00CD0757" w:rsidRPr="002759E0" w:rsidRDefault="00CD0757" w:rsidP="00CD0757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  ค่าใช้จ่ายในการบริหาร</w:t>
            </w:r>
          </w:p>
        </w:tc>
        <w:tc>
          <w:tcPr>
            <w:tcW w:w="630" w:type="dxa"/>
            <w:noWrap/>
            <w:vAlign w:val="bottom"/>
          </w:tcPr>
          <w:p w14:paraId="29F1242C" w14:textId="64DB9D2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00EDC" w:rsidRPr="002759E0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37" w:type="dxa"/>
            <w:noWrap/>
            <w:vAlign w:val="bottom"/>
          </w:tcPr>
          <w:p w14:paraId="2305648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0EF7ABF" w14:textId="4A2CB7F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236" w:type="dxa"/>
            <w:noWrap/>
            <w:vAlign w:val="bottom"/>
          </w:tcPr>
          <w:p w14:paraId="1E44BF1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E6396B1" w14:textId="17497BE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36" w:type="dxa"/>
            <w:noWrap/>
            <w:vAlign w:val="bottom"/>
          </w:tcPr>
          <w:p w14:paraId="5D98ED2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CDC2E2" w14:textId="3658591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6BA454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3005ADB" w14:textId="49261078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238" w:type="dxa"/>
            <w:noWrap/>
            <w:vAlign w:val="bottom"/>
          </w:tcPr>
          <w:p w14:paraId="6FAA67E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6051B1" w14:textId="459A7DE5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452AF89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C8FE4D2" w14:textId="2869963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19D1" w:rsidRPr="002759E0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  <w:noWrap/>
            <w:vAlign w:val="bottom"/>
          </w:tcPr>
          <w:p w14:paraId="5749FA9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1F7CCC" w14:textId="38E5038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270" w:type="dxa"/>
            <w:vAlign w:val="bottom"/>
          </w:tcPr>
          <w:p w14:paraId="6F03874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6ABC6F" w14:textId="752D314C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70" w:type="dxa"/>
            <w:vAlign w:val="bottom"/>
          </w:tcPr>
          <w:p w14:paraId="1ACBED5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C84DD" w14:textId="28BEB5E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270" w:type="dxa"/>
            <w:vAlign w:val="bottom"/>
          </w:tcPr>
          <w:p w14:paraId="2461C17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548C2E2" w14:textId="6661DCC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70" w:type="dxa"/>
            <w:vAlign w:val="bottom"/>
          </w:tcPr>
          <w:p w14:paraId="6369363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65194DA" w14:textId="5E69AACD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70" w:type="dxa"/>
            <w:vAlign w:val="bottom"/>
          </w:tcPr>
          <w:p w14:paraId="12C843D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E058DE" w14:textId="55285502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B19D1" w:rsidRPr="002759E0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270" w:type="dxa"/>
            <w:vAlign w:val="bottom"/>
          </w:tcPr>
          <w:p w14:paraId="64BDFF7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FF12C8" w14:textId="434DA80F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0757" w:rsidRPr="002759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9E0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2759E0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CD0757" w:rsidRPr="002759E0" w14:paraId="01B6E7CD" w14:textId="77777777" w:rsidTr="00926F73">
        <w:tc>
          <w:tcPr>
            <w:tcW w:w="2502" w:type="dxa"/>
            <w:noWrap/>
            <w:vAlign w:val="bottom"/>
          </w:tcPr>
          <w:p w14:paraId="5E0111E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3FF825CB" w14:textId="6A17AD57" w:rsidR="00CD0757" w:rsidRPr="002759E0" w:rsidRDefault="00CD0757" w:rsidP="00CD0757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รวมอยู่ในต้นทุนขายและ</w:t>
            </w:r>
          </w:p>
        </w:tc>
        <w:tc>
          <w:tcPr>
            <w:tcW w:w="630" w:type="dxa"/>
            <w:noWrap/>
            <w:vAlign w:val="bottom"/>
          </w:tcPr>
          <w:p w14:paraId="2DCEAF7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6D2E567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B75B0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62C396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A38CD8" w14:textId="1489600E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25F258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300EA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69ADF4C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19367C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1F012B1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DDE2A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D4BD77B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969533" w14:textId="7140F335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8E6A7C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BE9C5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80676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0CDF39" w14:textId="142A6C22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DC55B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2D11650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1C3D1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D21114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5F22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886DE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EC402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661C32" w14:textId="2C978196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545F96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BE3EAE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0757" w:rsidRPr="002759E0" w14:paraId="215A0BAA" w14:textId="77777777" w:rsidTr="00926F73">
        <w:tc>
          <w:tcPr>
            <w:tcW w:w="2502" w:type="dxa"/>
            <w:noWrap/>
            <w:vAlign w:val="bottom"/>
          </w:tcPr>
          <w:p w14:paraId="2961E32F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ต้นทุนการให้บริการ </w:t>
            </w:r>
          </w:p>
          <w:p w14:paraId="2B55503A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  <w:p w14:paraId="60E75513" w14:textId="088EFAB0" w:rsidR="00CD0757" w:rsidRPr="002759E0" w:rsidRDefault="00CD0757" w:rsidP="00CD0757">
            <w:pPr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  <w:r w:rsidRPr="002759E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Pr="00275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และค่าใช้จ่ายในการบริหาร)</w:t>
            </w:r>
          </w:p>
        </w:tc>
        <w:tc>
          <w:tcPr>
            <w:tcW w:w="630" w:type="dxa"/>
            <w:noWrap/>
            <w:vAlign w:val="bottom"/>
          </w:tcPr>
          <w:p w14:paraId="25B79D30" w14:textId="04E05FE1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37" w:type="dxa"/>
            <w:noWrap/>
            <w:vAlign w:val="bottom"/>
          </w:tcPr>
          <w:p w14:paraId="1015F86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5E76993" w14:textId="07E31FF0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6" w:type="dxa"/>
            <w:noWrap/>
            <w:vAlign w:val="bottom"/>
          </w:tcPr>
          <w:p w14:paraId="09CA044C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138D8F" w14:textId="6A7619B7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36" w:type="dxa"/>
            <w:noWrap/>
            <w:vAlign w:val="bottom"/>
          </w:tcPr>
          <w:p w14:paraId="572A786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59A58B" w14:textId="65D6763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13079B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BBA78D5" w14:textId="777D9DD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38" w:type="dxa"/>
            <w:noWrap/>
            <w:vAlign w:val="bottom"/>
          </w:tcPr>
          <w:p w14:paraId="6BBA8048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D84290" w14:textId="1A9BD588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3F7E8A9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498B66C" w14:textId="6564A61E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219B4413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8F43AC" w14:textId="4B3F4E1F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7F241537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4EE93A" w14:textId="384FDA9B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70" w:type="dxa"/>
            <w:vAlign w:val="bottom"/>
          </w:tcPr>
          <w:p w14:paraId="3C560E7E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76C8FF" w14:textId="7C62C453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  <w:vAlign w:val="bottom"/>
          </w:tcPr>
          <w:p w14:paraId="0409B495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6178B9" w14:textId="0C0BDE12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4D60F459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8ADB71" w14:textId="12994BC9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3911411D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FBBED0" w14:textId="61B65606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270" w:type="dxa"/>
            <w:vAlign w:val="bottom"/>
          </w:tcPr>
          <w:p w14:paraId="05D42422" w14:textId="77777777" w:rsidR="00CD0757" w:rsidRPr="002759E0" w:rsidRDefault="00CD0757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7AD56A" w14:textId="1F4919D4" w:rsidR="00CD0757" w:rsidRPr="002759E0" w:rsidRDefault="006D00C9" w:rsidP="00CD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</w:tbl>
    <w:p w14:paraId="6083C552" w14:textId="77777777" w:rsidR="005D1D4C" w:rsidRPr="002759E0" w:rsidRDefault="005D1D4C" w:rsidP="000D5D98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3981D49C" w14:textId="77777777" w:rsidR="00115D8E" w:rsidRPr="002759E0" w:rsidRDefault="00115D8E" w:rsidP="000C6FE9">
      <w:pPr>
        <w:framePr w:w="14235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115D8E" w:rsidRPr="002759E0" w:rsidSect="007F410C">
          <w:headerReference w:type="even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C75045" w:rsidRPr="002759E0" w14:paraId="0E03A59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32F9" w14:textId="77777777" w:rsidR="00C75045" w:rsidRPr="002759E0" w:rsidRDefault="00160737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29E4D2F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75045" w:rsidRPr="002759E0" w14:paraId="3513E33F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8CF0" w14:textId="7C1F4CDD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8F4497"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6D00C9"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="008F4497"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8F4497"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294D3" w14:textId="0FC05062" w:rsidR="00C75045" w:rsidRPr="002759E0" w:rsidRDefault="006D00C9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4C440FC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FDF7B1" w14:textId="0D679C14" w:rsidR="00C75045" w:rsidRPr="002759E0" w:rsidRDefault="006D00C9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C75045" w:rsidRPr="002759E0" w14:paraId="07102C0B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A63A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552DDB4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2759E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C75045" w:rsidRPr="002759E0" w14:paraId="2C9FCF5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59F8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1664CDE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C75045" w:rsidRPr="002759E0" w14:paraId="17320EB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13B22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A63FA0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E3A06A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DBA54" w14:textId="77777777" w:rsidR="00C75045" w:rsidRPr="002759E0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8A4FBE" w:rsidRPr="002759E0" w14:paraId="4BB2EA9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7963" w14:textId="581B28B2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CD549" w14:textId="0697222D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EB17E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312F10FC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B679D" w14:textId="70E904CA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8A4FBE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135</w:t>
            </w:r>
          </w:p>
        </w:tc>
      </w:tr>
      <w:tr w:rsidR="008A4FBE" w:rsidRPr="002759E0" w14:paraId="2C43326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AD1A" w14:textId="6C08B0B1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376CA" w14:textId="45D68B14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40111400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91E10" w14:textId="0FF90D24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245</w:t>
            </w:r>
          </w:p>
        </w:tc>
      </w:tr>
      <w:tr w:rsidR="008A4FBE" w:rsidRPr="002759E0" w14:paraId="3996E2B5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F35B" w14:textId="60AC80DB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4B968" w14:textId="0BE45577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5A7E20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3639B255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41C4" w14:textId="51601776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8A4FBE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69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8A4FBE" w:rsidRPr="002759E0" w14:paraId="61B9302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FFCF" w14:textId="06F9B7B8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9A209" w14:textId="1D5BB8DA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69C9F43B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67C9" w14:textId="43544BF1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520</w:t>
            </w:r>
          </w:p>
        </w:tc>
      </w:tr>
      <w:tr w:rsidR="008A4FBE" w:rsidRPr="002759E0" w14:paraId="4A4404D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7899" w14:textId="50C629EB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5229" w14:textId="755F3BB6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C64BACD" w14:textId="77777777" w:rsidR="008A4FBE" w:rsidRPr="002759E0" w:rsidRDefault="008A4FBE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FE07" w14:textId="00B249CA" w:rsidR="008A4FBE" w:rsidRPr="002759E0" w:rsidRDefault="006D00C9" w:rsidP="008A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314</w:t>
            </w:r>
          </w:p>
        </w:tc>
      </w:tr>
      <w:tr w:rsidR="00721156" w:rsidRPr="002759E0" w14:paraId="68C3053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C18F" w14:textId="78F8B223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3598D" w14:textId="0249A81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C90867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6B8F3E7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C5E0" w14:textId="5935A66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90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721156" w:rsidRPr="002759E0" w14:paraId="660CEBEF" w14:textId="77777777" w:rsidTr="0072115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8C3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EB1C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6822E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F9D2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21156" w:rsidRPr="002759E0" w14:paraId="7AAF37C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18F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DF60C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D5070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C254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721156" w:rsidRPr="002759E0" w14:paraId="49274DD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B104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D3981" w14:textId="7109CAF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</w:t>
            </w:r>
            <w:r w:rsidR="00231D15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0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083FA6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A3B07" w14:textId="1C3BB6C3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96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721156" w:rsidRPr="002759E0" w14:paraId="53C0730D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0F5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29DC" w14:textId="4B406CF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</w:t>
            </w:r>
            <w:r w:rsidR="00B90555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2950D20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7984" w14:textId="3ED4BD7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941</w:t>
            </w:r>
          </w:p>
        </w:tc>
      </w:tr>
      <w:tr w:rsidR="00721156" w:rsidRPr="002759E0" w14:paraId="77D3F89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991C" w14:textId="7E4C356B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0836A" w14:textId="5E24A147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6D5B3D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16DE54D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9CC6A" w14:textId="1160BF55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90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</w:tbl>
    <w:p w14:paraId="79248CE5" w14:textId="7DD20047" w:rsidR="00895EB0" w:rsidRPr="002759E0" w:rsidRDefault="00895EB0" w:rsidP="00053250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0A3E2DC6" w14:textId="39CAA106" w:rsidR="009079D4" w:rsidRPr="002759E0" w:rsidRDefault="00053250" w:rsidP="00A051CC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5E6A92"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</w:t>
      </w:r>
      <w:r w:rsidR="009558B2"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และรายการที่มีสาระสำคัญ</w:t>
      </w:r>
      <w:r w:rsidR="005E6A92"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E6EACB8" w14:textId="77777777" w:rsidR="00C75045" w:rsidRPr="002759E0" w:rsidRDefault="00C75045" w:rsidP="008C70DF">
      <w:pPr>
        <w:tabs>
          <w:tab w:val="clear" w:pos="68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CC"/>
          <w:sz w:val="24"/>
          <w:szCs w:val="24"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355"/>
        <w:gridCol w:w="1072"/>
        <w:gridCol w:w="236"/>
        <w:gridCol w:w="1072"/>
        <w:gridCol w:w="268"/>
        <w:gridCol w:w="1072"/>
        <w:gridCol w:w="268"/>
        <w:gridCol w:w="1089"/>
      </w:tblGrid>
      <w:tr w:rsidR="008F4497" w:rsidRPr="002759E0" w14:paraId="799F35FF" w14:textId="77777777" w:rsidTr="00231B22">
        <w:trPr>
          <w:tblHeader/>
        </w:trPr>
        <w:tc>
          <w:tcPr>
            <w:tcW w:w="4355" w:type="dxa"/>
          </w:tcPr>
          <w:p w14:paraId="46E4D3A1" w14:textId="77777777" w:rsidR="008F4497" w:rsidRPr="002759E0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77" w:type="dxa"/>
            <w:gridSpan w:val="7"/>
          </w:tcPr>
          <w:p w14:paraId="53979796" w14:textId="77777777" w:rsidR="008F4497" w:rsidRPr="002759E0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4497" w:rsidRPr="002759E0" w14:paraId="3A632F77" w14:textId="77777777" w:rsidTr="00231B22">
        <w:trPr>
          <w:tblHeader/>
        </w:trPr>
        <w:tc>
          <w:tcPr>
            <w:tcW w:w="4355" w:type="dxa"/>
          </w:tcPr>
          <w:p w14:paraId="6BE7760A" w14:textId="77777777" w:rsidR="008F4497" w:rsidRPr="002759E0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vAlign w:val="bottom"/>
          </w:tcPr>
          <w:p w14:paraId="29A847F5" w14:textId="77777777" w:rsidR="008F4497" w:rsidRPr="002759E0" w:rsidRDefault="008F4497" w:rsidP="00E70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37DD5241" w14:textId="77777777" w:rsidR="008F4497" w:rsidRPr="002759E0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40A94FB2" w14:textId="36080DDF" w:rsidR="008F4497" w:rsidRPr="002759E0" w:rsidRDefault="0016507A" w:rsidP="0079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</w:t>
            </w:r>
            <w:r w:rsidR="00895EB0"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E15AE4" w:rsidRPr="002759E0" w14:paraId="27F3F8F6" w14:textId="77777777" w:rsidTr="00231B22">
        <w:trPr>
          <w:tblHeader/>
        </w:trPr>
        <w:tc>
          <w:tcPr>
            <w:tcW w:w="4355" w:type="dxa"/>
          </w:tcPr>
          <w:p w14:paraId="0A20ACDE" w14:textId="77777777" w:rsidR="00E15AE4" w:rsidRPr="002759E0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29482D0" w14:textId="28863A98" w:rsidR="00E15AE4" w:rsidRPr="002759E0" w:rsidRDefault="006D00C9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366B27F3" w14:textId="77777777" w:rsidR="00E15AE4" w:rsidRPr="002759E0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47E86C92" w14:textId="70082489" w:rsidR="00E15AE4" w:rsidRPr="002759E0" w:rsidRDefault="006D00C9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3A99E7F8" w14:textId="77777777" w:rsidR="00E15AE4" w:rsidRPr="002759E0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3D64E125" w14:textId="415D5F81" w:rsidR="00E15AE4" w:rsidRPr="002759E0" w:rsidRDefault="006D00C9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  <w:vAlign w:val="center"/>
          </w:tcPr>
          <w:p w14:paraId="621E304A" w14:textId="77777777" w:rsidR="00E15AE4" w:rsidRPr="002759E0" w:rsidRDefault="00E15AE4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3B2F7DA5" w14:textId="5CFA10C3" w:rsidR="00E15AE4" w:rsidRPr="002759E0" w:rsidRDefault="006D00C9" w:rsidP="00E1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15AE4" w:rsidRPr="002759E0" w14:paraId="4C11712A" w14:textId="77777777" w:rsidTr="00231B22">
        <w:trPr>
          <w:tblHeader/>
        </w:trPr>
        <w:tc>
          <w:tcPr>
            <w:tcW w:w="4355" w:type="dxa"/>
          </w:tcPr>
          <w:p w14:paraId="55A2BCEC" w14:textId="77777777" w:rsidR="00E15AE4" w:rsidRPr="002759E0" w:rsidRDefault="00E15AE4" w:rsidP="00E15A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7" w:type="dxa"/>
            <w:gridSpan w:val="7"/>
          </w:tcPr>
          <w:p w14:paraId="5F36957B" w14:textId="77777777" w:rsidR="00E15AE4" w:rsidRPr="002759E0" w:rsidRDefault="00E15AE4" w:rsidP="00E15A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21156" w:rsidRPr="002759E0" w14:paraId="7CBCBAF7" w14:textId="77777777" w:rsidTr="00231B22">
        <w:tc>
          <w:tcPr>
            <w:tcW w:w="4355" w:type="dxa"/>
          </w:tcPr>
          <w:p w14:paraId="542F3E29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72" w:type="dxa"/>
          </w:tcPr>
          <w:p w14:paraId="337085EF" w14:textId="029F635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</w:t>
            </w:r>
            <w:r w:rsidR="00835478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="00BA541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220</w:t>
            </w:r>
          </w:p>
        </w:tc>
        <w:tc>
          <w:tcPr>
            <w:tcW w:w="236" w:type="dxa"/>
          </w:tcPr>
          <w:p w14:paraId="7ECEEFE5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3D62EBB" w14:textId="326451F6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</w:t>
            </w:r>
            <w:r w:rsidR="00721156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68" w:type="dxa"/>
          </w:tcPr>
          <w:p w14:paraId="2ACBB698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428A5F4" w14:textId="5BCB4999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F00EDC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59</w:t>
            </w:r>
          </w:p>
        </w:tc>
        <w:tc>
          <w:tcPr>
            <w:tcW w:w="268" w:type="dxa"/>
          </w:tcPr>
          <w:p w14:paraId="06737F7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ED1148" w14:textId="4F91D478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69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721156" w:rsidRPr="002759E0" w14:paraId="48AAF87A" w14:textId="77777777" w:rsidTr="00231B22">
        <w:tc>
          <w:tcPr>
            <w:tcW w:w="4355" w:type="dxa"/>
          </w:tcPr>
          <w:p w14:paraId="6F5D7E54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072" w:type="dxa"/>
          </w:tcPr>
          <w:p w14:paraId="70C44C3B" w14:textId="24CDCBE7" w:rsidR="00721156" w:rsidRPr="002759E0" w:rsidRDefault="00032413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 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631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35AD6D0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3D1157" w14:textId="35FD3A16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531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16CF285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44BADD5" w14:textId="31AB9956" w:rsidR="00721156" w:rsidRPr="002759E0" w:rsidRDefault="0082220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88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658938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F1F8E83" w14:textId="00216B39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32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721156" w:rsidRPr="002759E0" w14:paraId="67502D13" w14:textId="77777777" w:rsidTr="00231B22">
        <w:tc>
          <w:tcPr>
            <w:tcW w:w="4355" w:type="dxa"/>
          </w:tcPr>
          <w:p w14:paraId="620B45B2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72" w:type="dxa"/>
          </w:tcPr>
          <w:p w14:paraId="657DB4A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882F3B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88A5A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E46D7F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ED9288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F59E0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BC9FE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721156" w:rsidRPr="002759E0" w14:paraId="06608127" w14:textId="77777777" w:rsidTr="00231B22">
        <w:tc>
          <w:tcPr>
            <w:tcW w:w="4355" w:type="dxa"/>
          </w:tcPr>
          <w:p w14:paraId="75F2E864" w14:textId="7DAA0070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072" w:type="dxa"/>
          </w:tcPr>
          <w:p w14:paraId="02CA36BF" w14:textId="596AC866" w:rsidR="00721156" w:rsidRPr="002759E0" w:rsidRDefault="00EA1DED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22A2FEF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1B87A5" w14:textId="661E4D9A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2FADD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12CF656" w14:textId="3588D6BF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68" w:type="dxa"/>
          </w:tcPr>
          <w:p w14:paraId="54F303ED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EA8E44" w14:textId="71D3C79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721156" w:rsidRPr="002759E0" w14:paraId="36FD4146" w14:textId="77777777" w:rsidTr="00231B22">
        <w:tc>
          <w:tcPr>
            <w:tcW w:w="4355" w:type="dxa"/>
          </w:tcPr>
          <w:p w14:paraId="0B165AC0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73A43603" w14:textId="4FE8228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36" w:type="dxa"/>
          </w:tcPr>
          <w:p w14:paraId="7DB90F1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F85DFD2" w14:textId="4EFE93BC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8" w:type="dxa"/>
          </w:tcPr>
          <w:p w14:paraId="0DE840C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208C7D7" w14:textId="380F1E5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68" w:type="dxa"/>
          </w:tcPr>
          <w:p w14:paraId="45E73E86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67617" w14:textId="38B541D0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2759E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721156" w:rsidRPr="002759E0" w14:paraId="7A72F37B" w14:textId="77777777" w:rsidTr="00231B22">
        <w:tc>
          <w:tcPr>
            <w:tcW w:w="4355" w:type="dxa"/>
          </w:tcPr>
          <w:p w14:paraId="51B4FD1A" w14:textId="77777777" w:rsidR="00721156" w:rsidRPr="002759E0" w:rsidRDefault="00721156" w:rsidP="007211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72" w:type="dxa"/>
          </w:tcPr>
          <w:p w14:paraId="275EB420" w14:textId="7096E365" w:rsidR="00721156" w:rsidRPr="002759E0" w:rsidRDefault="00EA1DED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730F5C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C50EDEB" w14:textId="5870BA35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7C40D24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38DD77" w14:textId="6E9A9ED4" w:rsidR="00721156" w:rsidRPr="002759E0" w:rsidRDefault="004919CB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341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B9511B2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D4B010" w14:textId="33E9457A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6D00C9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33</w:t>
            </w:r>
            <w:r w:rsidR="006D00C9" w:rsidRPr="002759E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lang w:eastAsia="zh-CN"/>
              </w:rPr>
              <w:t>5</w:t>
            </w: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721156" w:rsidRPr="002759E0" w14:paraId="68A90816" w14:textId="77777777" w:rsidTr="00A051CC">
        <w:tc>
          <w:tcPr>
            <w:tcW w:w="4355" w:type="dxa"/>
          </w:tcPr>
          <w:p w14:paraId="1F0DC71D" w14:textId="77777777" w:rsidR="00721156" w:rsidRPr="002759E0" w:rsidRDefault="00721156" w:rsidP="00721156">
            <w:pPr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759E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2759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F32E6C0" w14:textId="5B7BC042" w:rsidR="00721156" w:rsidRPr="002759E0" w:rsidRDefault="008A4FBE" w:rsidP="007211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721156" w:rsidRPr="002759E0">
              <w:rPr>
                <w:rFonts w:ascii="Angsana New" w:hAnsi="Angsana New" w:hint="cs"/>
                <w:sz w:val="30"/>
                <w:szCs w:val="30"/>
                <w:cs/>
              </w:rPr>
              <w:t>ซึ่งเป็นไปตาม</w:t>
            </w:r>
            <w:r w:rsidR="00721156" w:rsidRPr="002759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1156" w:rsidRPr="002759E0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6D00C9" w:rsidRPr="002759E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72" w:type="dxa"/>
            <w:vAlign w:val="bottom"/>
          </w:tcPr>
          <w:p w14:paraId="2ECB0D25" w14:textId="679E7A92" w:rsidR="00721156" w:rsidRPr="002759E0" w:rsidRDefault="00EA1DED" w:rsidP="00A0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3EC4238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920E18A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593B8C7" w14:textId="7D7971A0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F246FC1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E2256F0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3E00134" w14:textId="4443E2A4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92</w:t>
            </w:r>
          </w:p>
        </w:tc>
        <w:tc>
          <w:tcPr>
            <w:tcW w:w="268" w:type="dxa"/>
          </w:tcPr>
          <w:p w14:paraId="439AE34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C105AC9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280F291D" w14:textId="5969184B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769</w:t>
            </w:r>
          </w:p>
        </w:tc>
      </w:tr>
      <w:tr w:rsidR="00721156" w:rsidRPr="002759E0" w14:paraId="57336236" w14:textId="77777777" w:rsidTr="00231B22">
        <w:tc>
          <w:tcPr>
            <w:tcW w:w="4355" w:type="dxa"/>
          </w:tcPr>
          <w:p w14:paraId="26F3B331" w14:textId="77777777" w:rsidR="00721156" w:rsidRPr="002759E0" w:rsidRDefault="00721156" w:rsidP="00721156">
            <w:pPr>
              <w:ind w:right="-15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6E2E2767" w14:textId="45D12DFF" w:rsidR="00721156" w:rsidRPr="002759E0" w:rsidRDefault="00EA1DED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BAA9AF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08F6C9" w14:textId="70AFF028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1F0683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EDBE996" w14:textId="1D5BC0AE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F00EDC"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268" w:type="dxa"/>
          </w:tcPr>
          <w:p w14:paraId="559D223E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3793F2" w14:textId="0755F6C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501</w:t>
            </w:r>
          </w:p>
        </w:tc>
      </w:tr>
      <w:tr w:rsidR="00721156" w:rsidRPr="002759E0" w14:paraId="71E7673A" w14:textId="77777777" w:rsidTr="00231B22">
        <w:tc>
          <w:tcPr>
            <w:tcW w:w="4355" w:type="dxa"/>
          </w:tcPr>
          <w:p w14:paraId="39E8A92B" w14:textId="77777777" w:rsidR="00721156" w:rsidRPr="002759E0" w:rsidRDefault="00721156" w:rsidP="007211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DAE96FC" w14:textId="3A71709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12</w:t>
            </w:r>
            <w:r w:rsidR="00C10BB4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6</w:t>
            </w:r>
            <w:r w:rsidR="00BA541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236" w:type="dxa"/>
          </w:tcPr>
          <w:p w14:paraId="1DE31C83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CC994B3" w14:textId="18A409C8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11</w:t>
            </w:r>
            <w:r w:rsidR="00721156"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83</w:t>
            </w:r>
            <w:r w:rsidRPr="002759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8" w:type="dxa"/>
          </w:tcPr>
          <w:p w14:paraId="4C5A58F7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113CF93" w14:textId="7D0E2E8A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386</w:t>
            </w:r>
          </w:p>
        </w:tc>
        <w:tc>
          <w:tcPr>
            <w:tcW w:w="268" w:type="dxa"/>
          </w:tcPr>
          <w:p w14:paraId="300F1E0F" w14:textId="77777777" w:rsidR="00721156" w:rsidRPr="002759E0" w:rsidRDefault="00721156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0EF41" w14:textId="725B90E1" w:rsidR="00721156" w:rsidRPr="002759E0" w:rsidRDefault="006D00C9" w:rsidP="0072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59E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875</w:t>
            </w:r>
          </w:p>
        </w:tc>
      </w:tr>
    </w:tbl>
    <w:p w14:paraId="55701B5F" w14:textId="77777777" w:rsidR="002A5A43" w:rsidRPr="002759E0" w:rsidRDefault="002A5A43" w:rsidP="00382919">
      <w:pPr>
        <w:ind w:left="313" w:firstLine="22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5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725"/>
        <w:gridCol w:w="1099"/>
        <w:gridCol w:w="271"/>
        <w:gridCol w:w="1124"/>
      </w:tblGrid>
      <w:tr w:rsidR="00E15AE4" w:rsidRPr="002759E0" w14:paraId="04D335FA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8D6FCBA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AAA5704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9206C" w14:textId="1C0DB57F" w:rsidR="00E15AE4" w:rsidRPr="002759E0" w:rsidRDefault="006D00C9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C5B2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61E3F" w14:textId="5D979046" w:rsidR="00E15AE4" w:rsidRPr="002759E0" w:rsidRDefault="006D00C9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15AE4" w:rsidRPr="002759E0" w14:paraId="3D94D06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5CA5831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EA61543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A6D6D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5AE4" w:rsidRPr="002759E0" w14:paraId="4789FF56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10AF4A7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C587538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895DB49" w14:textId="77777777" w:rsidR="00E15AE4" w:rsidRPr="002759E0" w:rsidRDefault="00E15AE4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0A2F66" w14:textId="77777777" w:rsidR="00E15AE4" w:rsidRPr="002759E0" w:rsidRDefault="00E15AE4" w:rsidP="00E15AE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9C93884" w14:textId="77777777" w:rsidR="00E15AE4" w:rsidRPr="002759E0" w:rsidRDefault="00E15AE4" w:rsidP="00E15A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0281B" w:rsidRPr="002759E0" w14:paraId="61B7E87F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41568DA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464282C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65E391" w14:textId="37B5515C" w:rsidR="00E0281B" w:rsidRPr="002759E0" w:rsidRDefault="006D00C9" w:rsidP="00E028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06BCE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D82BBD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2A104" w14:textId="15CAB7E6" w:rsidR="00E0281B" w:rsidRPr="002759E0" w:rsidRDefault="006D00C9" w:rsidP="00E0281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E0281B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</w:tr>
      <w:tr w:rsidR="00E0281B" w:rsidRPr="002759E0" w14:paraId="448F5FA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675F4C5E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E019222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D4FEFFB" w14:textId="42B851D5" w:rsidR="00E0281B" w:rsidRPr="002759E0" w:rsidRDefault="006D00C9" w:rsidP="00E028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06BCE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62A8D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D8B502B" w14:textId="6492640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0281B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</w:tr>
      <w:tr w:rsidR="00E0281B" w:rsidRPr="002759E0" w14:paraId="50FADF9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B55884C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B5AA467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C042" w14:textId="2301756F" w:rsidR="00E0281B" w:rsidRPr="002759E0" w:rsidRDefault="00F45534" w:rsidP="00E028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</w:t>
            </w:r>
            <w:r w:rsidR="00790ADF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1990B2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EC03" w14:textId="7EBE498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281B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E0281B" w:rsidRPr="002759E0" w14:paraId="7282D21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35FAB85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843F218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B6852" w14:textId="6E8D69A0" w:rsidR="00E0281B" w:rsidRPr="002759E0" w:rsidRDefault="006D00C9" w:rsidP="00E028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1F01AC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7CDF751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D10" w14:textId="2E41C791" w:rsidR="00E0281B" w:rsidRPr="002759E0" w:rsidRDefault="006D00C9" w:rsidP="00E0281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072</w:t>
            </w:r>
          </w:p>
        </w:tc>
      </w:tr>
      <w:tr w:rsidR="00E0281B" w:rsidRPr="002759E0" w14:paraId="79A15994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FC2E745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32F01FC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6BD1B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589FDB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9A0F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0281B" w:rsidRPr="002759E0" w14:paraId="25FD4374" w14:textId="77777777" w:rsidTr="00EF5DDF">
        <w:trPr>
          <w:trHeight w:val="74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DF67CF9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4254030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C4237" w14:textId="7CD22679" w:rsidR="00E0281B" w:rsidRPr="002759E0" w:rsidRDefault="002F6D6E" w:rsidP="00E0281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8,34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24E41E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005D9" w14:textId="052C9F3E" w:rsidR="00E0281B" w:rsidRPr="002759E0" w:rsidRDefault="006D00C9" w:rsidP="00E0281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</w:tr>
    </w:tbl>
    <w:p w14:paraId="00118918" w14:textId="77777777" w:rsidR="00D54941" w:rsidRPr="002759E0" w:rsidRDefault="00D54941" w:rsidP="00E91DB3">
      <w:pPr>
        <w:rPr>
          <w:rFonts w:asciiTheme="majorBidi" w:hAnsiTheme="majorBidi" w:cstheme="majorBidi"/>
          <w:sz w:val="24"/>
          <w:szCs w:val="24"/>
        </w:rPr>
      </w:pPr>
    </w:p>
    <w:p w14:paraId="3BC509ED" w14:textId="1FC401E1" w:rsidR="009079D4" w:rsidRPr="002759E0" w:rsidRDefault="009079D4" w:rsidP="00FC7B2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11AA963" w14:textId="77777777" w:rsidR="006E307B" w:rsidRPr="002759E0" w:rsidRDefault="006E307B" w:rsidP="006E307B">
      <w:pPr>
        <w:rPr>
          <w:rFonts w:asciiTheme="majorBidi" w:hAnsiTheme="majorBidi" w:cstheme="majorBidi"/>
          <w:sz w:val="4"/>
          <w:szCs w:val="4"/>
        </w:rPr>
      </w:pPr>
    </w:p>
    <w:p w14:paraId="46E0E560" w14:textId="69F3D055" w:rsidR="009079D4" w:rsidRPr="002759E0" w:rsidRDefault="009079D4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227147"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</w:t>
      </w:r>
      <w:r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ในประเ</w:t>
      </w:r>
      <w:r w:rsidR="00BF00CA"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ทศ</w:t>
      </w:r>
      <w:r w:rsidR="00944C9C"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="00227147"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 xml:space="preserve"> </w:t>
      </w:r>
      <w:r w:rsidRPr="002759E0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98C3F5E" w14:textId="77777777" w:rsidR="00A051CC" w:rsidRPr="002759E0" w:rsidRDefault="00A051CC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</w:p>
    <w:p w14:paraId="3CCC665F" w14:textId="77777777" w:rsidR="009558B2" w:rsidRPr="002759E0" w:rsidRDefault="009558B2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4"/>
          <w:szCs w:val="4"/>
          <w:lang w:eastAsia="th-TH"/>
        </w:rPr>
      </w:pPr>
    </w:p>
    <w:p w14:paraId="088023D4" w14:textId="77777777" w:rsidR="007F526A" w:rsidRPr="002759E0" w:rsidRDefault="007F526A" w:rsidP="00FC7B2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6EB4346" w14:textId="77777777" w:rsidR="00BF00CA" w:rsidRPr="002759E0" w:rsidRDefault="00BF00CA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p w14:paraId="342C0FF1" w14:textId="66FB8FC2" w:rsidR="00053250" w:rsidRPr="002759E0" w:rsidRDefault="007F526A" w:rsidP="00B7654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823866"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หน่วยงานราชการและรัฐวิสาหกิจจาก</w:t>
      </w:r>
      <w:r w:rsidR="002631D7"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ทุก</w:t>
      </w:r>
      <w:r w:rsidR="00823866"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2631D7"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231B22" w:rsidRPr="002759E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6D00C9" w:rsidRPr="002759E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="00C76766" w:rsidRPr="002759E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,</w:t>
      </w:r>
      <w:r w:rsidR="006D00C9" w:rsidRPr="002759E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317</w:t>
      </w:r>
      <w:r w:rsidRPr="002759E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D00C9"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2564</w:t>
      </w:r>
      <w:r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6D00C9"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5</w:t>
      </w:r>
      <w:r w:rsidR="00E15AE4"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6D00C9"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267</w:t>
      </w:r>
      <w:r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2759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2759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1480B5BD" w14:textId="77777777" w:rsidR="00B7654E" w:rsidRPr="002759E0" w:rsidRDefault="00B7654E" w:rsidP="00B7654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96C4EAB" w14:textId="77777777" w:rsidR="00037809" w:rsidRPr="002759E0" w:rsidRDefault="00037809" w:rsidP="00FC7B20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6168A581" w14:textId="77777777" w:rsidR="00A02726" w:rsidRPr="002759E0" w:rsidRDefault="00A02726" w:rsidP="00A02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2759E0" w14:paraId="7F74E746" w14:textId="77777777" w:rsidTr="00BA4F1B">
        <w:trPr>
          <w:trHeight w:val="398"/>
          <w:tblHeader/>
        </w:trPr>
        <w:tc>
          <w:tcPr>
            <w:tcW w:w="5130" w:type="dxa"/>
          </w:tcPr>
          <w:p w14:paraId="06A22267" w14:textId="77777777" w:rsidR="00B7654E" w:rsidRPr="002759E0" w:rsidRDefault="00B7654E" w:rsidP="00D9038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69BA3943" w14:textId="77FEA5D7" w:rsidR="00B7654E" w:rsidRPr="002759E0" w:rsidRDefault="00B7654E" w:rsidP="00D903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2833C16B" w14:textId="77777777" w:rsidR="00B7654E" w:rsidRPr="002759E0" w:rsidRDefault="00B7654E" w:rsidP="00D903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648FE5EF" w14:textId="2F98FA19" w:rsidR="00B7654E" w:rsidRPr="002759E0" w:rsidRDefault="00B7654E" w:rsidP="00D903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54E" w:rsidRPr="002759E0" w14:paraId="5AC3DB84" w14:textId="77777777" w:rsidTr="00B7654E">
        <w:trPr>
          <w:trHeight w:val="102"/>
          <w:tblHeader/>
        </w:trPr>
        <w:tc>
          <w:tcPr>
            <w:tcW w:w="5130" w:type="dxa"/>
            <w:shd w:val="clear" w:color="auto" w:fill="auto"/>
          </w:tcPr>
          <w:p w14:paraId="42D96662" w14:textId="1ABF6F1F" w:rsidR="00B7654E" w:rsidRPr="002759E0" w:rsidRDefault="00B7654E" w:rsidP="00D9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367C539" w14:textId="77777777" w:rsidR="00B7654E" w:rsidRPr="002759E0" w:rsidRDefault="00B7654E" w:rsidP="00D9038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180" w:type="dxa"/>
          </w:tcPr>
          <w:p w14:paraId="5F05DA92" w14:textId="77777777" w:rsidR="00B7654E" w:rsidRPr="002759E0" w:rsidRDefault="00B7654E" w:rsidP="00D903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hideMark/>
          </w:tcPr>
          <w:p w14:paraId="7E9EFC16" w14:textId="1C979874" w:rsidR="00B7654E" w:rsidRPr="002759E0" w:rsidRDefault="006D00C9" w:rsidP="00D9038D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2" w:type="dxa"/>
          </w:tcPr>
          <w:p w14:paraId="3439CB28" w14:textId="77777777" w:rsidR="00B7654E" w:rsidRPr="002759E0" w:rsidRDefault="00B7654E" w:rsidP="00D903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8339E6A" w14:textId="77777777" w:rsidR="00B7654E" w:rsidRPr="002759E0" w:rsidRDefault="00B7654E" w:rsidP="00D9038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180" w:type="dxa"/>
          </w:tcPr>
          <w:p w14:paraId="5F511D06" w14:textId="77777777" w:rsidR="00B7654E" w:rsidRPr="002759E0" w:rsidRDefault="00B7654E" w:rsidP="00D903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hideMark/>
          </w:tcPr>
          <w:p w14:paraId="45D36B30" w14:textId="34C45D2C" w:rsidR="00B7654E" w:rsidRPr="002759E0" w:rsidRDefault="006D00C9" w:rsidP="00D9038D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B7654E" w:rsidRPr="002759E0" w14:paraId="082367F9" w14:textId="77777777" w:rsidTr="00B7654E">
        <w:trPr>
          <w:trHeight w:val="416"/>
          <w:tblHeader/>
        </w:trPr>
        <w:tc>
          <w:tcPr>
            <w:tcW w:w="5130" w:type="dxa"/>
          </w:tcPr>
          <w:p w14:paraId="26C930F2" w14:textId="61EA3D59" w:rsidR="00B7654E" w:rsidRPr="002759E0" w:rsidRDefault="00B7654E" w:rsidP="00D9038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0DD38F0C" w14:textId="77777777" w:rsidR="00B7654E" w:rsidRPr="002759E0" w:rsidRDefault="00B7654E" w:rsidP="00D9038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2759E0" w14:paraId="05F417C3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5158802A" w14:textId="19A5B88D" w:rsidR="00B7654E" w:rsidRPr="002759E0" w:rsidRDefault="00B7654E" w:rsidP="00D9038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00BE3C62" w14:textId="1BD3199B" w:rsidR="00B7654E" w:rsidRPr="002759E0" w:rsidRDefault="006D00C9" w:rsidP="00D903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7654E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1D1F2CE8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00A87B0" w14:textId="7DD89921" w:rsidR="00B7654E" w:rsidRPr="002759E0" w:rsidRDefault="00B7654E" w:rsidP="00D9038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2,235</w:t>
            </w:r>
          </w:p>
        </w:tc>
        <w:tc>
          <w:tcPr>
            <w:tcW w:w="182" w:type="dxa"/>
          </w:tcPr>
          <w:p w14:paraId="3F045440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20ED39" w14:textId="61E65B41" w:rsidR="00B7654E" w:rsidRPr="002759E0" w:rsidRDefault="00B7654E" w:rsidP="00D9038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80" w:type="dxa"/>
          </w:tcPr>
          <w:p w14:paraId="1E39729C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1CEE886A" w14:textId="66E6F707" w:rsidR="00B7654E" w:rsidRPr="002759E0" w:rsidRDefault="00B7654E" w:rsidP="00D903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1,041</w:t>
            </w:r>
          </w:p>
        </w:tc>
      </w:tr>
      <w:tr w:rsidR="00B7654E" w:rsidRPr="002759E0" w14:paraId="36FE6594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6170923B" w14:textId="77777777" w:rsidR="00B7654E" w:rsidRPr="002759E0" w:rsidRDefault="00B7654E" w:rsidP="00D9038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DB020A" w14:textId="77777777" w:rsidR="00B7654E" w:rsidRPr="002759E0" w:rsidRDefault="00B7654E" w:rsidP="00D903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EA071B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181F8FF8" w14:textId="77777777" w:rsidR="00B7654E" w:rsidRPr="002759E0" w:rsidRDefault="00B7654E" w:rsidP="00D9038D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0DE2EBEC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817382" w14:textId="77777777" w:rsidR="00B7654E" w:rsidRPr="002759E0" w:rsidRDefault="00B7654E" w:rsidP="00D9038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391399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42B1B876" w14:textId="77777777" w:rsidR="00B7654E" w:rsidRPr="002759E0" w:rsidRDefault="00B7654E" w:rsidP="00D903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74E57" w:rsidRPr="002759E0" w14:paraId="1DA00E9C" w14:textId="77777777" w:rsidTr="00A74E57">
        <w:trPr>
          <w:cantSplit/>
          <w:trHeight w:val="272"/>
        </w:trPr>
        <w:tc>
          <w:tcPr>
            <w:tcW w:w="6120" w:type="dxa"/>
            <w:gridSpan w:val="2"/>
            <w:shd w:val="clear" w:color="auto" w:fill="auto"/>
          </w:tcPr>
          <w:p w14:paraId="76E0C473" w14:textId="4AE2C4E1" w:rsidR="00A74E57" w:rsidRPr="002759E0" w:rsidRDefault="00A74E57" w:rsidP="00A74E5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รายการเคลื่อนไหวที่มีสาระสำคัญ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7DD70FE" w14:textId="77777777" w:rsidR="00A74E57" w:rsidRPr="002759E0" w:rsidRDefault="00A74E57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75449038" w14:textId="77777777" w:rsidR="00A74E57" w:rsidRPr="002759E0" w:rsidRDefault="00A74E57" w:rsidP="00D9038D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625DAD47" w14:textId="77777777" w:rsidR="00A74E57" w:rsidRPr="002759E0" w:rsidRDefault="00A74E57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CD5D3A" w14:textId="77777777" w:rsidR="00A74E57" w:rsidRPr="002759E0" w:rsidRDefault="00A74E57" w:rsidP="00D9038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7E4B24" w14:textId="77777777" w:rsidR="00A74E57" w:rsidRPr="002759E0" w:rsidRDefault="00A74E57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73159272" w14:textId="77777777" w:rsidR="00A74E57" w:rsidRPr="002759E0" w:rsidRDefault="00A74E57" w:rsidP="00D903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7654E" w:rsidRPr="002759E0" w14:paraId="63D5995E" w14:textId="77777777" w:rsidTr="00D83D17">
        <w:trPr>
          <w:cantSplit/>
          <w:trHeight w:val="416"/>
        </w:trPr>
        <w:tc>
          <w:tcPr>
            <w:tcW w:w="5130" w:type="dxa"/>
          </w:tcPr>
          <w:p w14:paraId="07C8A714" w14:textId="77777777" w:rsidR="00B7654E" w:rsidRPr="002759E0" w:rsidRDefault="00B7654E" w:rsidP="00D9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B8CA5CE" w14:textId="7E2E2225" w:rsidR="00B7654E" w:rsidRPr="002759E0" w:rsidRDefault="00D83D17" w:rsidP="00D903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1,499</w:t>
            </w:r>
          </w:p>
        </w:tc>
        <w:tc>
          <w:tcPr>
            <w:tcW w:w="180" w:type="dxa"/>
            <w:shd w:val="clear" w:color="auto" w:fill="auto"/>
          </w:tcPr>
          <w:p w14:paraId="7DC1845B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03FFA3EE" w14:textId="29DBEB17" w:rsidR="00B7654E" w:rsidRPr="002759E0" w:rsidRDefault="00453283" w:rsidP="00D903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1,160</w:t>
            </w:r>
          </w:p>
        </w:tc>
        <w:tc>
          <w:tcPr>
            <w:tcW w:w="182" w:type="dxa"/>
            <w:shd w:val="clear" w:color="auto" w:fill="auto"/>
          </w:tcPr>
          <w:p w14:paraId="01408129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2A7AF01" w14:textId="5D406BC4" w:rsidR="00B7654E" w:rsidRPr="002759E0" w:rsidRDefault="00D83D17" w:rsidP="00D9038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589</w:t>
            </w:r>
          </w:p>
        </w:tc>
        <w:tc>
          <w:tcPr>
            <w:tcW w:w="180" w:type="dxa"/>
            <w:shd w:val="clear" w:color="auto" w:fill="auto"/>
          </w:tcPr>
          <w:p w14:paraId="15F17A2E" w14:textId="77777777" w:rsidR="00B7654E" w:rsidRPr="002759E0" w:rsidRDefault="00B7654E" w:rsidP="00D903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BE8FA42" w14:textId="5323CD77" w:rsidR="00B7654E" w:rsidRPr="002759E0" w:rsidRDefault="00453283" w:rsidP="00D9038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698</w:t>
            </w:r>
          </w:p>
        </w:tc>
      </w:tr>
    </w:tbl>
    <w:p w14:paraId="2CA9E062" w14:textId="77777777" w:rsidR="00A02726" w:rsidRPr="002759E0" w:rsidRDefault="00A02726" w:rsidP="00A02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619441F6" w14:textId="0587C432" w:rsidR="007C7135" w:rsidRPr="002759E0" w:rsidRDefault="007C7135" w:rsidP="00B37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2759E0">
        <w:rPr>
          <w:rFonts w:asciiTheme="majorBidi" w:hAnsiTheme="majorBidi" w:cstheme="majorBidi"/>
          <w:sz w:val="30"/>
          <w:szCs w:val="30"/>
          <w:lang w:val="en-AU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>บริษั</w:t>
      </w:r>
      <w:r w:rsidRPr="002759E0">
        <w:rPr>
          <w:rFonts w:asciiTheme="majorBidi" w:hAnsiTheme="majorBidi" w:cstheme="majorBidi" w:hint="cs"/>
          <w:sz w:val="30"/>
          <w:szCs w:val="30"/>
          <w:cs/>
          <w:lang w:val="en-AU"/>
        </w:rPr>
        <w:t>ทที่จะ</w:t>
      </w: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>ได้รับสิ่งตอบแทน</w:t>
      </w:r>
      <w:r w:rsidRPr="002759E0">
        <w:rPr>
          <w:rFonts w:asciiTheme="majorBidi" w:hAnsiTheme="majorBidi" w:cstheme="majorBidi" w:hint="cs"/>
          <w:sz w:val="30"/>
          <w:szCs w:val="30"/>
          <w:cs/>
          <w:lang w:val="en-AU"/>
        </w:rPr>
        <w:t>จากสัญญาให้บริการที่กลุ่มบริษัท/บริษัทให้บริการแล้ว</w:t>
      </w: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>แต่ยังไม่ได้เรียก</w:t>
      </w:r>
      <w:r w:rsidRPr="002759E0">
        <w:rPr>
          <w:rFonts w:asciiTheme="majorBidi" w:hAnsiTheme="majorBidi" w:cstheme="majorBidi" w:hint="cs"/>
          <w:sz w:val="30"/>
          <w:szCs w:val="30"/>
          <w:cs/>
          <w:lang w:val="en-AU"/>
        </w:rPr>
        <w:t>เก็บเงินจากลูกค้า</w:t>
      </w: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วันที่รายงาน</w:t>
      </w:r>
      <w:r w:rsidRPr="002759E0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</w:t>
      </w:r>
      <w:r w:rsidR="00E766DB" w:rsidRPr="002759E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304F5" w:rsidRPr="002759E0">
        <w:rPr>
          <w:rFonts w:asciiTheme="majorBidi" w:hAnsiTheme="majorBidi" w:cstheme="majorBidi"/>
          <w:sz w:val="30"/>
          <w:szCs w:val="30"/>
          <w:cs/>
        </w:rPr>
        <w:t>สัญญาของกลุ่มบริษัทและบริษัทจำนวน</w:t>
      </w:r>
      <w:r w:rsidR="00E766DB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29</w:t>
      </w:r>
      <w:r w:rsidR="003304F5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3304F5" w:rsidRPr="002759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3304F5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</w:t>
      </w:r>
      <w:r w:rsidR="003304F5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3304F5" w:rsidRPr="002759E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E766DB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มีกำหนดเรียกเก็บเงินจากลูกค้าเกินกว่า </w:t>
      </w:r>
      <w:r w:rsidR="006D00C9" w:rsidRPr="002759E0">
        <w:rPr>
          <w:rFonts w:asciiTheme="majorBidi" w:hAnsiTheme="majorBidi" w:cstheme="majorBidi"/>
          <w:sz w:val="30"/>
          <w:szCs w:val="30"/>
        </w:rPr>
        <w:t>12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เดือนนับจากวันที่รายงาน 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111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i/>
          <w:iCs/>
          <w:sz w:val="30"/>
          <w:szCs w:val="30"/>
        </w:rPr>
        <w:t>107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66DB"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A74E57" w:rsidRPr="002759E0">
        <w:rPr>
          <w:rFonts w:asciiTheme="majorBidi" w:hAnsiTheme="majorBidi" w:cstheme="majorBidi"/>
          <w:i/>
          <w:iCs/>
          <w:sz w:val="30"/>
          <w:szCs w:val="30"/>
          <w:cs/>
        </w:rPr>
        <w:t>บาท ตามลำดับ)</w:t>
      </w:r>
    </w:p>
    <w:p w14:paraId="3DD99CEF" w14:textId="60663F49" w:rsidR="00B7654E" w:rsidRPr="002759E0" w:rsidRDefault="00B7654E" w:rsidP="00B37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2759E0" w14:paraId="39436EA8" w14:textId="77777777" w:rsidTr="00BA4F1B">
        <w:trPr>
          <w:trHeight w:val="335"/>
          <w:tblHeader/>
        </w:trPr>
        <w:tc>
          <w:tcPr>
            <w:tcW w:w="5130" w:type="dxa"/>
          </w:tcPr>
          <w:p w14:paraId="292F0C77" w14:textId="08CBF95A" w:rsidR="00B7654E" w:rsidRPr="002759E0" w:rsidRDefault="00AE7751" w:rsidP="00353DDF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</w:t>
            </w:r>
            <w:r w:rsidR="00B7654E"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0CFDFDA9" w14:textId="77777777" w:rsidR="00B7654E" w:rsidRPr="002759E0" w:rsidRDefault="00B7654E" w:rsidP="00353DD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6F8FA5D" w14:textId="77777777" w:rsidR="00B7654E" w:rsidRPr="002759E0" w:rsidRDefault="00B7654E" w:rsidP="00353DD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18A97D95" w14:textId="77777777" w:rsidR="00B7654E" w:rsidRPr="002759E0" w:rsidRDefault="00B7654E" w:rsidP="00353DD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54E" w:rsidRPr="002759E0" w14:paraId="1BF99710" w14:textId="77777777" w:rsidTr="00353DDF">
        <w:trPr>
          <w:trHeight w:val="102"/>
          <w:tblHeader/>
        </w:trPr>
        <w:tc>
          <w:tcPr>
            <w:tcW w:w="5130" w:type="dxa"/>
            <w:shd w:val="clear" w:color="auto" w:fill="auto"/>
          </w:tcPr>
          <w:p w14:paraId="6AF8FF57" w14:textId="77777777" w:rsidR="00B7654E" w:rsidRPr="002759E0" w:rsidRDefault="00B7654E" w:rsidP="003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D68A46A" w14:textId="77777777" w:rsidR="00B7654E" w:rsidRPr="002759E0" w:rsidRDefault="00B7654E" w:rsidP="00353DDF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180" w:type="dxa"/>
          </w:tcPr>
          <w:p w14:paraId="6278616E" w14:textId="77777777" w:rsidR="00B7654E" w:rsidRPr="002759E0" w:rsidRDefault="00B7654E" w:rsidP="00353DD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hideMark/>
          </w:tcPr>
          <w:p w14:paraId="3F3E9A98" w14:textId="48CBF397" w:rsidR="00B7654E" w:rsidRPr="002759E0" w:rsidRDefault="006D00C9" w:rsidP="00353DDF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2" w:type="dxa"/>
          </w:tcPr>
          <w:p w14:paraId="5FBD86B1" w14:textId="77777777" w:rsidR="00B7654E" w:rsidRPr="002759E0" w:rsidRDefault="00B7654E" w:rsidP="00353DD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04E52D77" w14:textId="77777777" w:rsidR="00B7654E" w:rsidRPr="002759E0" w:rsidRDefault="00B7654E" w:rsidP="00353DDF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180" w:type="dxa"/>
          </w:tcPr>
          <w:p w14:paraId="670DD6B1" w14:textId="77777777" w:rsidR="00B7654E" w:rsidRPr="002759E0" w:rsidRDefault="00B7654E" w:rsidP="00353DD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hideMark/>
          </w:tcPr>
          <w:p w14:paraId="18F22170" w14:textId="43E60D5E" w:rsidR="00B7654E" w:rsidRPr="002759E0" w:rsidRDefault="006D00C9" w:rsidP="00353DDF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B7654E" w:rsidRPr="002759E0" w14:paraId="42446A53" w14:textId="77777777" w:rsidTr="00353DDF">
        <w:trPr>
          <w:trHeight w:val="416"/>
          <w:tblHeader/>
        </w:trPr>
        <w:tc>
          <w:tcPr>
            <w:tcW w:w="5130" w:type="dxa"/>
          </w:tcPr>
          <w:p w14:paraId="5124FE54" w14:textId="77777777" w:rsidR="00B7654E" w:rsidRPr="002759E0" w:rsidRDefault="00B7654E" w:rsidP="00353DDF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133DBB3A" w14:textId="77777777" w:rsidR="00B7654E" w:rsidRPr="002759E0" w:rsidRDefault="00B7654E" w:rsidP="00353D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2759E0" w14:paraId="22B5B0F8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55AFCC37" w14:textId="7D60C5D1" w:rsidR="00B7654E" w:rsidRPr="002759E0" w:rsidRDefault="00B7654E" w:rsidP="00B7654E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759E0"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สิ่งตอบแทนที่ได้รับล่วงหน้าจากลูกค้า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3A408E" w14:textId="137F5D9C" w:rsidR="00B7654E" w:rsidRPr="002759E0" w:rsidRDefault="006D00C9" w:rsidP="00B7654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9CB7AF9" w14:textId="77777777" w:rsidR="00B7654E" w:rsidRPr="002759E0" w:rsidRDefault="00B7654E" w:rsidP="00B765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E39982B" w14:textId="3A34EB58" w:rsidR="00B7654E" w:rsidRPr="002759E0" w:rsidRDefault="006D00C9" w:rsidP="00B7654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82" w:type="dxa"/>
          </w:tcPr>
          <w:p w14:paraId="328F912C" w14:textId="77777777" w:rsidR="00B7654E" w:rsidRPr="002759E0" w:rsidRDefault="00B7654E" w:rsidP="00B765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C12006" w14:textId="175676BA" w:rsidR="00B7654E" w:rsidRPr="002759E0" w:rsidRDefault="00BA5416" w:rsidP="00B7654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</w:tcPr>
          <w:p w14:paraId="33F65442" w14:textId="77777777" w:rsidR="00B7654E" w:rsidRPr="002759E0" w:rsidRDefault="00B7654E" w:rsidP="00B765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0C0B25CC" w14:textId="24ABD10B" w:rsidR="00B7654E" w:rsidRPr="002759E0" w:rsidRDefault="006D00C9" w:rsidP="00B7654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</w:tr>
    </w:tbl>
    <w:p w14:paraId="19D15564" w14:textId="77777777" w:rsidR="00C93EC3" w:rsidRPr="002759E0" w:rsidRDefault="00C93EC3" w:rsidP="007E4BB9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3835B50E" w14:textId="7AAA91B3" w:rsidR="00A02726" w:rsidRPr="002759E0" w:rsidRDefault="00C93EC3" w:rsidP="00B76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</w:t>
      </w:r>
      <w:r w:rsidRPr="002759E0">
        <w:rPr>
          <w:rFonts w:asciiTheme="majorBidi" w:hAnsiTheme="majorBidi" w:cstheme="majorBidi"/>
          <w:sz w:val="30"/>
          <w:szCs w:val="30"/>
          <w:lang w:val="en-AU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 w:rsidRPr="002759E0">
        <w:rPr>
          <w:rFonts w:asciiTheme="majorBidi" w:hAnsiTheme="majorBidi" w:cstheme="majorBidi"/>
          <w:sz w:val="30"/>
          <w:szCs w:val="30"/>
          <w:cs/>
          <w:lang w:val="en-AU"/>
        </w:rPr>
        <w:br/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7CA470CB" w14:textId="77777777" w:rsidR="00C34AC9" w:rsidRPr="002759E0" w:rsidRDefault="00C34AC9" w:rsidP="00B76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74089E22" w14:textId="0420CB8D" w:rsidR="00C34AC9" w:rsidRPr="002759E0" w:rsidRDefault="00C34AC9" w:rsidP="00C3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2759E0">
        <w:rPr>
          <w:rFonts w:asciiTheme="majorBidi" w:hAnsiTheme="majorBidi" w:cstheme="majorBidi"/>
          <w:sz w:val="30"/>
          <w:szCs w:val="30"/>
        </w:rPr>
        <w:t xml:space="preserve">31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759E0">
        <w:rPr>
          <w:rFonts w:asciiTheme="majorBidi" w:hAnsiTheme="majorBidi" w:cstheme="majorBidi"/>
          <w:sz w:val="30"/>
          <w:szCs w:val="30"/>
        </w:rPr>
        <w:t>2564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D83D17" w:rsidRPr="002759E0">
        <w:rPr>
          <w:rFonts w:asciiTheme="majorBidi" w:hAnsiTheme="majorBidi" w:cstheme="majorBidi"/>
          <w:sz w:val="30"/>
          <w:szCs w:val="30"/>
        </w:rPr>
        <w:t xml:space="preserve"> 577 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D83D1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40233E" w:rsidRPr="002759E0">
        <w:rPr>
          <w:rFonts w:asciiTheme="majorBidi" w:hAnsiTheme="majorBidi" w:cstheme="majorBidi"/>
          <w:sz w:val="30"/>
          <w:szCs w:val="30"/>
        </w:rPr>
        <w:t>142</w:t>
      </w:r>
      <w:r w:rsidR="00D83D1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>(2564:</w:t>
      </w:r>
      <w:r w:rsidR="0040233E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276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</w:t>
      </w:r>
      <w:r w:rsidR="0040233E" w:rsidRPr="002759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40233E"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143 </w:t>
      </w: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2759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92D9259" w14:textId="77777777" w:rsidR="00A74E57" w:rsidRPr="002759E0" w:rsidRDefault="00A74E57" w:rsidP="00C3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2CBF8A3" w14:textId="632A97A6" w:rsidR="00A02726" w:rsidRPr="002759E0" w:rsidRDefault="00A02726" w:rsidP="00CC3F5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44BC39BF" w14:textId="77777777" w:rsidR="00CC3F5D" w:rsidRPr="002759E0" w:rsidRDefault="00CC3F5D" w:rsidP="00CC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E43468" w14:textId="527EE85E" w:rsidR="00FF7317" w:rsidRPr="002759E0" w:rsidRDefault="00FF7317" w:rsidP="00F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</w:t>
      </w:r>
      <w:r w:rsidR="009A38E2" w:rsidRPr="002759E0">
        <w:rPr>
          <w:rFonts w:asciiTheme="majorBidi" w:hAnsiTheme="majorBidi" w:cstheme="majorBidi" w:hint="cs"/>
          <w:sz w:val="30"/>
          <w:szCs w:val="30"/>
          <w:cs/>
        </w:rPr>
        <w:t>ได้เกี่ยวกับ</w:t>
      </w:r>
      <w:r w:rsidR="009A38E2" w:rsidRPr="002759E0">
        <w:rPr>
          <w:rFonts w:asciiTheme="majorBidi" w:hAnsiTheme="majorBidi" w:cstheme="majorBidi"/>
          <w:sz w:val="30"/>
          <w:szCs w:val="30"/>
          <w:cs/>
        </w:rPr>
        <w:t>งานโครงการ</w:t>
      </w:r>
      <w:r w:rsidR="009A38E2" w:rsidRPr="002759E0">
        <w:rPr>
          <w:rFonts w:asciiTheme="majorBidi" w:hAnsiTheme="majorBidi" w:cstheme="majorBidi" w:hint="cs"/>
          <w:sz w:val="30"/>
          <w:szCs w:val="30"/>
          <w:cs/>
        </w:rPr>
        <w:t>และงานบริการ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ที่คาดว่าจะรับรู้ในอนาคตจากภาระที่ยังปฏิบัติไม่เสร็จสิ้นเป็นจำนวนเงิน </w:t>
      </w:r>
      <w:r w:rsidR="00653CEA" w:rsidRPr="002759E0">
        <w:rPr>
          <w:rFonts w:asciiTheme="majorBidi" w:hAnsiTheme="majorBidi" w:cstheme="majorBidi"/>
          <w:sz w:val="30"/>
          <w:szCs w:val="30"/>
        </w:rPr>
        <w:t>7,839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="002C1465" w:rsidRPr="002759E0">
        <w:rPr>
          <w:rFonts w:asciiTheme="majorBidi" w:hAnsiTheme="majorBidi" w:cstheme="majorBidi"/>
          <w:sz w:val="30"/>
          <w:szCs w:val="30"/>
        </w:rPr>
        <w:t>,</w:t>
      </w:r>
      <w:r w:rsidR="00653CEA" w:rsidRPr="002759E0">
        <w:rPr>
          <w:rFonts w:asciiTheme="majorBidi" w:hAnsiTheme="majorBidi" w:cstheme="majorBidi"/>
          <w:sz w:val="30"/>
          <w:szCs w:val="30"/>
        </w:rPr>
        <w:t>162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ซึ่งคาดว่าจะรับรู้เป็นรายได้ในปี </w:t>
      </w:r>
      <w:r w:rsidR="006D00C9" w:rsidRPr="002759E0">
        <w:rPr>
          <w:rFonts w:asciiTheme="majorBidi" w:hAnsiTheme="majorBidi" w:cstheme="majorBidi"/>
          <w:sz w:val="30"/>
          <w:szCs w:val="30"/>
        </w:rPr>
        <w:t>2566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ถึง ปี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2571</w:t>
      </w:r>
    </w:p>
    <w:p w14:paraId="0444C886" w14:textId="1DE64164" w:rsidR="00C93EC3" w:rsidRPr="002759E0" w:rsidRDefault="00C93EC3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4812AA78" w14:textId="69A54F4A" w:rsidR="00AB1CA9" w:rsidRPr="002759E0" w:rsidRDefault="00944C9C" w:rsidP="00AB1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33330444"/>
      <w:r w:rsidRPr="002759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bookmarkEnd w:id="11"/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B1CA9" w:rsidRPr="002759E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</w:t>
      </w:r>
      <w:r w:rsidR="009A38E2" w:rsidRPr="002759E0">
        <w:rPr>
          <w:rFonts w:asciiTheme="majorBidi" w:hAnsiTheme="majorBidi" w:cstheme="majorBidi"/>
          <w:sz w:val="30"/>
          <w:szCs w:val="30"/>
          <w:cs/>
        </w:rPr>
        <w:t>ราย</w:t>
      </w:r>
      <w:r w:rsidR="009A38E2" w:rsidRPr="002759E0">
        <w:rPr>
          <w:rFonts w:asciiTheme="majorBidi" w:hAnsiTheme="majorBidi" w:cstheme="majorBidi" w:hint="cs"/>
          <w:sz w:val="30"/>
          <w:szCs w:val="30"/>
          <w:cs/>
        </w:rPr>
        <w:t>ได้เกี่ยวกับ</w:t>
      </w:r>
      <w:r w:rsidR="009A38E2" w:rsidRPr="002759E0">
        <w:rPr>
          <w:rFonts w:asciiTheme="majorBidi" w:hAnsiTheme="majorBidi" w:cstheme="majorBidi"/>
          <w:sz w:val="30"/>
          <w:szCs w:val="30"/>
          <w:cs/>
        </w:rPr>
        <w:t>งานโครงการ</w:t>
      </w:r>
      <w:r w:rsidR="009A38E2" w:rsidRPr="002759E0">
        <w:rPr>
          <w:rFonts w:asciiTheme="majorBidi" w:hAnsiTheme="majorBidi" w:cstheme="majorBidi" w:hint="cs"/>
          <w:sz w:val="30"/>
          <w:szCs w:val="30"/>
          <w:cs/>
        </w:rPr>
        <w:t>และงานบริการ</w:t>
      </w:r>
      <w:r w:rsidR="00AB1CA9" w:rsidRPr="002759E0">
        <w:rPr>
          <w:rFonts w:asciiTheme="majorBidi" w:hAnsiTheme="majorBidi" w:cstheme="majorBidi"/>
          <w:sz w:val="30"/>
          <w:szCs w:val="30"/>
          <w:cs/>
        </w:rPr>
        <w:t xml:space="preserve">ที่คาดว่าจะรับรู้ในอนาคตจากภาระที่ยังปฏิบัติไม่เสร็จสิ้นเป็นจำนวนเงิน </w:t>
      </w:r>
      <w:r w:rsidR="006D00C9" w:rsidRPr="002759E0">
        <w:rPr>
          <w:rFonts w:asciiTheme="majorBidi" w:hAnsiTheme="majorBidi" w:cstheme="majorBidi"/>
          <w:sz w:val="30"/>
          <w:szCs w:val="30"/>
        </w:rPr>
        <w:t>9</w:t>
      </w:r>
      <w:r w:rsidR="00AB1CA9"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173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B1CA9" w:rsidRPr="002759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4</w:t>
      </w:r>
      <w:r w:rsidR="00AB1CA9" w:rsidRPr="002759E0">
        <w:rPr>
          <w:rFonts w:asciiTheme="majorBidi" w:hAnsiTheme="majorBidi" w:cstheme="majorBidi"/>
          <w:sz w:val="30"/>
          <w:szCs w:val="30"/>
        </w:rPr>
        <w:t>,</w:t>
      </w:r>
      <w:r w:rsidR="006D00C9" w:rsidRPr="002759E0">
        <w:rPr>
          <w:rFonts w:asciiTheme="majorBidi" w:hAnsiTheme="majorBidi" w:cstheme="majorBidi"/>
          <w:sz w:val="30"/>
          <w:szCs w:val="30"/>
        </w:rPr>
        <w:t>118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B1CA9" w:rsidRPr="002759E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B1CA9" w:rsidRPr="002759E0">
        <w:rPr>
          <w:rFonts w:asciiTheme="majorBidi" w:hAnsiTheme="majorBidi" w:cstheme="majorBidi"/>
          <w:sz w:val="30"/>
          <w:szCs w:val="30"/>
          <w:cs/>
        </w:rPr>
        <w:t xml:space="preserve">ซึ่งคาดว่าจะรับรู้เป็นรายได้ในปี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AB1CA9" w:rsidRPr="002759E0">
        <w:rPr>
          <w:rFonts w:asciiTheme="majorBidi" w:hAnsiTheme="majorBidi" w:cstheme="majorBidi"/>
          <w:sz w:val="30"/>
          <w:szCs w:val="30"/>
          <w:cs/>
        </w:rPr>
        <w:t>ถึง ปี</w:t>
      </w:r>
      <w:r w:rsidR="00AB1CA9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2568</w:t>
      </w:r>
    </w:p>
    <w:p w14:paraId="3779F7ED" w14:textId="4C25C92F" w:rsidR="00CC3F5D" w:rsidRPr="002759E0" w:rsidRDefault="00CC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31D4310" w14:textId="2D447CF1" w:rsidR="00E37039" w:rsidRPr="002759E0" w:rsidRDefault="00E37039" w:rsidP="00E37039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ค่าใช้จ่ายผลประโยชน์ของพนักงาน</w:t>
      </w:r>
    </w:p>
    <w:p w14:paraId="24A2AD6F" w14:textId="77777777" w:rsidR="00F91556" w:rsidRPr="002759E0" w:rsidRDefault="00F91556" w:rsidP="00C17CFE">
      <w:pPr>
        <w:pStyle w:val="a"/>
        <w:tabs>
          <w:tab w:val="clear" w:pos="1080"/>
        </w:tabs>
        <w:spacing w:line="240" w:lineRule="atLeast"/>
        <w:ind w:left="540" w:hanging="54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36"/>
        <w:gridCol w:w="1023"/>
        <w:gridCol w:w="270"/>
        <w:gridCol w:w="991"/>
        <w:gridCol w:w="270"/>
        <w:gridCol w:w="990"/>
      </w:tblGrid>
      <w:tr w:rsidR="00651E83" w:rsidRPr="002759E0" w14:paraId="2E24D9CA" w14:textId="77777777" w:rsidTr="00961E61">
        <w:tc>
          <w:tcPr>
            <w:tcW w:w="3420" w:type="dxa"/>
            <w:shd w:val="clear" w:color="auto" w:fill="auto"/>
          </w:tcPr>
          <w:p w14:paraId="0FE44608" w14:textId="77777777" w:rsidR="00651E83" w:rsidRPr="002759E0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F580E" w14:textId="77777777" w:rsidR="00651E83" w:rsidRPr="002759E0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3BC1DEF0" w14:textId="77777777" w:rsidR="00651E83" w:rsidRPr="002759E0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7926C77" w14:textId="77777777" w:rsidR="00651E83" w:rsidRPr="002759E0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6757CB73" w14:textId="77777777" w:rsidR="00651E83" w:rsidRPr="002759E0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81B" w:rsidRPr="002759E0" w14:paraId="00377712" w14:textId="77777777" w:rsidTr="00961E61">
        <w:tc>
          <w:tcPr>
            <w:tcW w:w="3420" w:type="dxa"/>
            <w:shd w:val="clear" w:color="auto" w:fill="auto"/>
          </w:tcPr>
          <w:p w14:paraId="56C3DA2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4AD63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CC70AE" w14:textId="6A244A80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B8227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468CDBD3" w14:textId="108260F5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4D9F65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CBFC0F" w14:textId="2BB563B5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91BBD8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E012A2" w14:textId="7D6EE7ED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0281B" w:rsidRPr="002759E0" w14:paraId="25582223" w14:textId="77777777" w:rsidTr="00961E61">
        <w:tc>
          <w:tcPr>
            <w:tcW w:w="3420" w:type="dxa"/>
            <w:shd w:val="clear" w:color="auto" w:fill="auto"/>
          </w:tcPr>
          <w:p w14:paraId="6ADF931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A402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01D0BBC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281B" w:rsidRPr="002759E0" w14:paraId="5D5565EC" w14:textId="77777777" w:rsidTr="00961E61">
        <w:tc>
          <w:tcPr>
            <w:tcW w:w="3420" w:type="dxa"/>
            <w:shd w:val="clear" w:color="auto" w:fill="auto"/>
          </w:tcPr>
          <w:p w14:paraId="41224F7D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ค่าแรง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00" w:type="dxa"/>
          </w:tcPr>
          <w:p w14:paraId="5C503FC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ABBF8A" w14:textId="639B7DFA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15AAE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10DFC97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413DEF" w14:textId="100ADF21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281B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05F1FA4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F1A4FFA" w14:textId="0D548460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1F7B04C9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735A20" w14:textId="251EE4E0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</w:tr>
      <w:tr w:rsidR="00E0281B" w:rsidRPr="002759E0" w14:paraId="0305ADB1" w14:textId="77777777" w:rsidTr="00961E61">
        <w:tc>
          <w:tcPr>
            <w:tcW w:w="3420" w:type="dxa"/>
            <w:shd w:val="clear" w:color="auto" w:fill="auto"/>
          </w:tcPr>
          <w:p w14:paraId="303408F2" w14:textId="77777777" w:rsidR="00E0281B" w:rsidRPr="002759E0" w:rsidRDefault="00E0281B" w:rsidP="00E0281B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ผลประโยชน์ตอบแทนระยะยาว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5747E93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CCA600E" w14:textId="5EA6EAD2" w:rsidR="00E0281B" w:rsidRPr="002759E0" w:rsidRDefault="006D00C9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F610" w14:textId="50FC7C4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3C31E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B120C1" w14:textId="6A022559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513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31D723" w14:textId="50D82247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729B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91133" w14:textId="21C4E856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E0281B" w:rsidRPr="002759E0" w14:paraId="3F14B79C" w14:textId="77777777" w:rsidTr="00961E61">
        <w:tc>
          <w:tcPr>
            <w:tcW w:w="3420" w:type="dxa"/>
            <w:shd w:val="clear" w:color="auto" w:fill="auto"/>
          </w:tcPr>
          <w:p w14:paraId="0BE522D1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</w:t>
            </w:r>
          </w:p>
        </w:tc>
        <w:tc>
          <w:tcPr>
            <w:tcW w:w="900" w:type="dxa"/>
          </w:tcPr>
          <w:p w14:paraId="7075524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E2D1B7" w14:textId="71403B25" w:rsidR="00E0281B" w:rsidRPr="002759E0" w:rsidRDefault="00015AAE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1B94395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067981E" w14:textId="29C78BB3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143798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4995C6C" w14:textId="2F8C0EA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A7B802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F09870" w14:textId="6ABFB42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E0281B" w:rsidRPr="002759E0" w14:paraId="6D4F0C58" w14:textId="77777777" w:rsidTr="00961E61">
        <w:tc>
          <w:tcPr>
            <w:tcW w:w="3420" w:type="dxa"/>
            <w:shd w:val="clear" w:color="auto" w:fill="auto"/>
          </w:tcPr>
          <w:p w14:paraId="18D4BAFC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</w:tcPr>
          <w:p w14:paraId="34160AD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A9F9BF" w14:textId="09A1AA62" w:rsidR="00E0281B" w:rsidRPr="002759E0" w:rsidRDefault="00015AAE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2FDEFDF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8C19D96" w14:textId="1ECF0671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56C7477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60CFD51" w14:textId="4916ACBB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B5ECD8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FFB0D" w14:textId="0056508B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E0281B" w:rsidRPr="002759E0" w14:paraId="7AEE9885" w14:textId="77777777" w:rsidTr="00961E61">
        <w:tc>
          <w:tcPr>
            <w:tcW w:w="3420" w:type="dxa"/>
            <w:shd w:val="clear" w:color="auto" w:fill="auto"/>
          </w:tcPr>
          <w:p w14:paraId="0C997818" w14:textId="77777777" w:rsidR="00E0281B" w:rsidRPr="002759E0" w:rsidRDefault="00E0281B" w:rsidP="00E0281B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ประกันสังคม</w:t>
            </w:r>
          </w:p>
        </w:tc>
        <w:tc>
          <w:tcPr>
            <w:tcW w:w="900" w:type="dxa"/>
          </w:tcPr>
          <w:p w14:paraId="76A0E86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001C99" w14:textId="0B39A1DC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1D55CC29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860BAB" w14:textId="4D2E4928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47AA9F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0D7328A" w14:textId="1B64B279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BA886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F16E8" w14:textId="30E9953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0281B" w:rsidRPr="002759E0" w14:paraId="6F5D5C29" w14:textId="77777777" w:rsidTr="00961E61">
        <w:tc>
          <w:tcPr>
            <w:tcW w:w="3420" w:type="dxa"/>
            <w:shd w:val="clear" w:color="auto" w:fill="auto"/>
          </w:tcPr>
          <w:p w14:paraId="2E5E2925" w14:textId="77777777" w:rsidR="00E0281B" w:rsidRPr="002759E0" w:rsidRDefault="00E0281B" w:rsidP="00E0281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D5D299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123637" w14:textId="392122E3" w:rsidR="00E0281B" w:rsidRPr="002759E0" w:rsidRDefault="00015AAE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17B6AF3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66D1657" w14:textId="3D7149CC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31FEF26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A546DC" w14:textId="2FC11CF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B9C34A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80A8" w14:textId="5F0DAC71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  <w:tr w:rsidR="00E0281B" w:rsidRPr="002759E0" w14:paraId="20ED4DEC" w14:textId="77777777" w:rsidTr="00961E61">
        <w:tc>
          <w:tcPr>
            <w:tcW w:w="3420" w:type="dxa"/>
            <w:shd w:val="clear" w:color="auto" w:fill="auto"/>
          </w:tcPr>
          <w:p w14:paraId="6BA57466" w14:textId="77777777" w:rsidR="00E0281B" w:rsidRPr="002759E0" w:rsidRDefault="00E0281B" w:rsidP="00E0281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56F665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6DA9F" w14:textId="60D2EFB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15AAE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4AEDE1A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8521" w14:textId="7C2ACCCC" w:rsidR="00E0281B" w:rsidRPr="002759E0" w:rsidRDefault="006D00C9" w:rsidP="00E028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4000F9D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5F16" w14:textId="4346A031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64B5886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E1D0D" w14:textId="735F42CD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</w:tr>
    </w:tbl>
    <w:p w14:paraId="4AD3142D" w14:textId="77777777" w:rsidR="00895EB0" w:rsidRPr="002759E0" w:rsidRDefault="00895EB0" w:rsidP="00210095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EB9DA17" w14:textId="1AD576F3" w:rsidR="00C17CFE" w:rsidRPr="002759E0" w:rsidRDefault="00C17CFE" w:rsidP="00210095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2548</w:t>
      </w:r>
      <w:r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Pr="002759E0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ศ</w:t>
      </w:r>
      <w:r w:rsidRPr="002759E0">
        <w:rPr>
          <w:rFonts w:asciiTheme="majorBidi" w:hAnsiTheme="majorBidi" w:cstheme="majorBidi"/>
          <w:spacing w:val="-4"/>
          <w:sz w:val="30"/>
          <w:szCs w:val="30"/>
        </w:rPr>
        <w:t xml:space="preserve">.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2530</w:t>
      </w:r>
      <w:r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สำหรับพนักงานส่วนใหญ่ของบริษัท พนักงานจะสมัครเป็นสมาชิกของกองทุนโดยความสมัครใจหลัง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จาก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ได้รับการบรรจุเป็นพนักงานประจำ ตามระเบียบกองทุนสมาชิกต้องจ่ายสะสมเป็นรายเดือนเข้าเงินกองทุนในอัตราร้อยละ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9DD" w:rsidRPr="002759E0">
        <w:rPr>
          <w:rFonts w:asciiTheme="majorBidi" w:hAnsiTheme="majorBidi" w:cstheme="majorBidi"/>
          <w:spacing w:val="-4"/>
          <w:sz w:val="30"/>
          <w:szCs w:val="30"/>
        </w:rPr>
        <w:t xml:space="preserve">-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EE79DD"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ของเงินเดือนและบริษัทจะจ่ายสมทบเป็นรายเดือนเข้า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เงิน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กองทุนนี้ในอัตราร้อยละ </w:t>
      </w:r>
      <w:r w:rsidR="006D00C9" w:rsidRPr="002759E0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ของเงินเดือนสมาชิก</w:t>
      </w:r>
      <w:r w:rsidRPr="002759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AF072BB" w14:textId="7346B6C8" w:rsidR="00C17CFE" w:rsidRPr="002759E0" w:rsidRDefault="00C17CFE" w:rsidP="00C17CFE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ADF0BB1" w14:textId="59D07B03" w:rsidR="00334F4D" w:rsidRPr="002759E0" w:rsidRDefault="00334F4D" w:rsidP="00C17CFE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E0C09B8" w14:textId="1EDD9357" w:rsidR="00334F4D" w:rsidRPr="002759E0" w:rsidRDefault="00334F4D" w:rsidP="00C17CFE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6A2CA0" w14:textId="453EBC8F" w:rsidR="00334F4D" w:rsidRPr="002759E0" w:rsidRDefault="00334F4D" w:rsidP="00C17CFE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56E499F" w14:textId="77777777" w:rsidR="00C17CFE" w:rsidRPr="002759E0" w:rsidRDefault="00C17CFE" w:rsidP="00A437EC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030B42DD" w14:textId="77777777" w:rsidR="00705A9F" w:rsidRPr="002759E0" w:rsidRDefault="00705A9F" w:rsidP="00C17CFE">
      <w:pPr>
        <w:pStyle w:val="a"/>
        <w:tabs>
          <w:tab w:val="clear" w:pos="1080"/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0"/>
        <w:gridCol w:w="1062"/>
        <w:gridCol w:w="236"/>
        <w:gridCol w:w="955"/>
        <w:gridCol w:w="250"/>
        <w:gridCol w:w="989"/>
        <w:gridCol w:w="316"/>
        <w:gridCol w:w="1034"/>
      </w:tblGrid>
      <w:tr w:rsidR="00426642" w:rsidRPr="002759E0" w14:paraId="5C25290D" w14:textId="77777777" w:rsidTr="00A051CC">
        <w:trPr>
          <w:cantSplit/>
        </w:trPr>
        <w:tc>
          <w:tcPr>
            <w:tcW w:w="3618" w:type="dxa"/>
            <w:shd w:val="clear" w:color="auto" w:fill="auto"/>
          </w:tcPr>
          <w:p w14:paraId="6210D38D" w14:textId="77777777" w:rsidR="00426642" w:rsidRPr="002759E0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90BC11" w14:textId="77777777" w:rsidR="00426642" w:rsidRPr="002759E0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</w:tcPr>
          <w:p w14:paraId="5D8B9B9C" w14:textId="77777777" w:rsidR="00426642" w:rsidRPr="002759E0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FDD9BCB" w14:textId="77777777" w:rsidR="00426642" w:rsidRPr="002759E0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3AE98B6" w14:textId="77777777" w:rsidR="00426642" w:rsidRPr="002759E0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1B" w:rsidRPr="002759E0" w14:paraId="5C42EDA6" w14:textId="77777777" w:rsidTr="00A051CC">
        <w:trPr>
          <w:cantSplit/>
        </w:trPr>
        <w:tc>
          <w:tcPr>
            <w:tcW w:w="3618" w:type="dxa"/>
          </w:tcPr>
          <w:p w14:paraId="18A4B4A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28DB0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9F23C74" w14:textId="423A0AF9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60BBB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BFCCA65" w14:textId="3DC92E0C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  <w:shd w:val="clear" w:color="auto" w:fill="auto"/>
          </w:tcPr>
          <w:p w14:paraId="7BED46C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8C12213" w14:textId="79B36E27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6" w:type="dxa"/>
            <w:shd w:val="clear" w:color="auto" w:fill="auto"/>
            <w:vAlign w:val="center"/>
          </w:tcPr>
          <w:p w14:paraId="04450E65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845E3D9" w14:textId="514C7006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0281B" w:rsidRPr="002759E0" w14:paraId="4B6A2A33" w14:textId="77777777" w:rsidTr="00A051CC">
        <w:trPr>
          <w:cantSplit/>
        </w:trPr>
        <w:tc>
          <w:tcPr>
            <w:tcW w:w="3618" w:type="dxa"/>
          </w:tcPr>
          <w:p w14:paraId="0EA3CFC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D66A9E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</w:tcPr>
          <w:p w14:paraId="269208D9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281B" w:rsidRPr="002759E0" w14:paraId="57CA2724" w14:textId="77777777" w:rsidTr="00E0281B">
        <w:tc>
          <w:tcPr>
            <w:tcW w:w="3618" w:type="dxa"/>
          </w:tcPr>
          <w:p w14:paraId="42E1B74D" w14:textId="77777777" w:rsidR="00E0281B" w:rsidRPr="002759E0" w:rsidRDefault="00E0281B" w:rsidP="00E0281B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ค่าซื้อสินค้า อุปกรณ์งานโครงการ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810" w:type="dxa"/>
          </w:tcPr>
          <w:p w14:paraId="6841D77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40F3EFE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4784E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7C261C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72E7459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C325EC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436C1B5E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62BBC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81B" w:rsidRPr="002759E0" w14:paraId="1A2B9410" w14:textId="77777777" w:rsidTr="00E0281B">
        <w:tc>
          <w:tcPr>
            <w:tcW w:w="3618" w:type="dxa"/>
          </w:tcPr>
          <w:p w14:paraId="014C8139" w14:textId="77777777" w:rsidR="00E0281B" w:rsidRPr="002759E0" w:rsidRDefault="00E0281B" w:rsidP="00E0281B">
            <w:pPr>
              <w:ind w:right="-198"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และงานบริการต่างๆ</w:t>
            </w:r>
          </w:p>
        </w:tc>
        <w:tc>
          <w:tcPr>
            <w:tcW w:w="810" w:type="dxa"/>
          </w:tcPr>
          <w:p w14:paraId="6F0625D2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9E5D962" w14:textId="6101B850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7D0C5F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E78A1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36" w:type="dxa"/>
          </w:tcPr>
          <w:p w14:paraId="61D15FC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854A465" w14:textId="7F9097C0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0281B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50" w:type="dxa"/>
          </w:tcPr>
          <w:p w14:paraId="223392A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F8CFF75" w14:textId="4E02A316" w:rsidR="00E0281B" w:rsidRPr="002759E0" w:rsidRDefault="004C683E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3,076</w:t>
            </w:r>
          </w:p>
        </w:tc>
        <w:tc>
          <w:tcPr>
            <w:tcW w:w="316" w:type="dxa"/>
          </w:tcPr>
          <w:p w14:paraId="4F310498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68A13F0" w14:textId="4A94C02C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0281B"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</w:tr>
      <w:tr w:rsidR="00E0281B" w:rsidRPr="002759E0" w14:paraId="5D2187E8" w14:textId="77777777" w:rsidTr="00E0281B">
        <w:tc>
          <w:tcPr>
            <w:tcW w:w="3618" w:type="dxa"/>
          </w:tcPr>
          <w:p w14:paraId="14DBF44B" w14:textId="77777777" w:rsidR="00E0281B" w:rsidRPr="002759E0" w:rsidRDefault="00E0281B" w:rsidP="00E0281B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5537A9DA" w14:textId="251A8A11" w:rsidR="00E0281B" w:rsidRPr="002759E0" w:rsidRDefault="006D00C9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62" w:type="dxa"/>
          </w:tcPr>
          <w:p w14:paraId="537BEA68" w14:textId="311429E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D0C5F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36" w:type="dxa"/>
          </w:tcPr>
          <w:p w14:paraId="53DC8C4B" w14:textId="77777777" w:rsidR="00E0281B" w:rsidRPr="002759E0" w:rsidRDefault="00E0281B" w:rsidP="0093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EFF0465" w14:textId="7D6F774A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0281B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50" w:type="dxa"/>
          </w:tcPr>
          <w:p w14:paraId="285866C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26C33E4" w14:textId="58947A69" w:rsidR="00E0281B" w:rsidRPr="002759E0" w:rsidRDefault="004C683E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316" w:type="dxa"/>
          </w:tcPr>
          <w:p w14:paraId="6C0F89DE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B28F3E6" w14:textId="5F566041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E0281B" w:rsidRPr="002759E0" w14:paraId="7F9CAF23" w14:textId="77777777" w:rsidTr="00E0281B">
        <w:tc>
          <w:tcPr>
            <w:tcW w:w="3618" w:type="dxa"/>
          </w:tcPr>
          <w:p w14:paraId="1622F216" w14:textId="128BCC5E" w:rsidR="00E0281B" w:rsidRPr="002759E0" w:rsidRDefault="00E0281B" w:rsidP="00E0281B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ผลขาดทุนของงานโครงการ</w:t>
            </w:r>
          </w:p>
        </w:tc>
        <w:tc>
          <w:tcPr>
            <w:tcW w:w="810" w:type="dxa"/>
          </w:tcPr>
          <w:p w14:paraId="55ADF83A" w14:textId="14EB239D" w:rsidR="00E0281B" w:rsidRPr="002759E0" w:rsidRDefault="006D00C9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062" w:type="dxa"/>
          </w:tcPr>
          <w:p w14:paraId="0E18B8CB" w14:textId="119B9332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236" w:type="dxa"/>
          </w:tcPr>
          <w:p w14:paraId="6575F08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789A42E3" w14:textId="725416EE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50" w:type="dxa"/>
          </w:tcPr>
          <w:p w14:paraId="5104ED5C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512B5AB" w14:textId="2DBC8F2D" w:rsidR="00E0281B" w:rsidRPr="002759E0" w:rsidRDefault="004C683E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316" w:type="dxa"/>
          </w:tcPr>
          <w:p w14:paraId="79D03364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3506E1A" w14:textId="730F04A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</w:tr>
      <w:tr w:rsidR="00E0281B" w:rsidRPr="002759E0" w14:paraId="49CC1AED" w14:textId="77777777" w:rsidTr="00E0281B">
        <w:tc>
          <w:tcPr>
            <w:tcW w:w="3618" w:type="dxa"/>
          </w:tcPr>
          <w:p w14:paraId="03C73FE9" w14:textId="0549A499" w:rsidR="00E0281B" w:rsidRPr="002759E0" w:rsidRDefault="00E0281B" w:rsidP="00E0281B">
            <w:pPr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EB8A7E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02CAF44" w14:textId="7656633F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</w:tcPr>
          <w:p w14:paraId="6D4C93B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DCB682A" w14:textId="701D5AF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250" w:type="dxa"/>
          </w:tcPr>
          <w:p w14:paraId="6F67CBD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C03632C" w14:textId="25429193" w:rsidR="00E0281B" w:rsidRPr="002759E0" w:rsidRDefault="004C683E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316" w:type="dxa"/>
          </w:tcPr>
          <w:p w14:paraId="2900833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3B60AE1" w14:textId="7A12B3E8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E0281B" w:rsidRPr="002759E0" w14:paraId="693E785C" w14:textId="77777777" w:rsidTr="00E0281B">
        <w:tc>
          <w:tcPr>
            <w:tcW w:w="3618" w:type="dxa"/>
          </w:tcPr>
          <w:p w14:paraId="74E6B303" w14:textId="3945BE76" w:rsidR="00E0281B" w:rsidRPr="002759E0" w:rsidRDefault="00E0281B" w:rsidP="00E028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810" w:type="dxa"/>
          </w:tcPr>
          <w:p w14:paraId="516E7F8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71F97F1" w14:textId="2D975874" w:rsidR="00E0281B" w:rsidRPr="002759E0" w:rsidRDefault="002E78A1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120</w:t>
            </w:r>
          </w:p>
        </w:tc>
        <w:tc>
          <w:tcPr>
            <w:tcW w:w="236" w:type="dxa"/>
          </w:tcPr>
          <w:p w14:paraId="3214C4F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1D58F26" w14:textId="79584BE6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50" w:type="dxa"/>
          </w:tcPr>
          <w:p w14:paraId="58E186F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F036342" w14:textId="36177920" w:rsidR="00E0281B" w:rsidRPr="002759E0" w:rsidRDefault="004C683E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316" w:type="dxa"/>
          </w:tcPr>
          <w:p w14:paraId="2003B74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99B6354" w14:textId="298C0D99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E0281B" w:rsidRPr="002759E0" w14:paraId="04025B64" w14:textId="77777777" w:rsidTr="00E0281B">
        <w:tc>
          <w:tcPr>
            <w:tcW w:w="3618" w:type="dxa"/>
          </w:tcPr>
          <w:p w14:paraId="18D8CB08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FF1B59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6CF5658" w14:textId="56385CE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36" w:type="dxa"/>
          </w:tcPr>
          <w:p w14:paraId="5B30193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F43B24F" w14:textId="4F962696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50" w:type="dxa"/>
          </w:tcPr>
          <w:p w14:paraId="431C7969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66A7C86" w14:textId="1EE325C8" w:rsidR="00E0281B" w:rsidRPr="002759E0" w:rsidRDefault="004C683E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316" w:type="dxa"/>
          </w:tcPr>
          <w:p w14:paraId="2E37F02E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3305E3D6" w14:textId="6A133D9D" w:rsidR="00E0281B" w:rsidRPr="002759E0" w:rsidRDefault="006D00C9" w:rsidP="00E028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7D0C5F" w:rsidRPr="002759E0" w14:paraId="75C55E2E" w14:textId="77777777" w:rsidTr="00E0281B">
        <w:tc>
          <w:tcPr>
            <w:tcW w:w="3618" w:type="dxa"/>
          </w:tcPr>
          <w:p w14:paraId="72957E37" w14:textId="2180000D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810" w:type="dxa"/>
          </w:tcPr>
          <w:p w14:paraId="6C17F80B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E93A5C5" w14:textId="43DB6C28" w:rsidR="007D0C5F" w:rsidRPr="002759E0" w:rsidRDefault="002E78A1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236" w:type="dxa"/>
          </w:tcPr>
          <w:p w14:paraId="314B6670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4A59182" w14:textId="24254F06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50" w:type="dxa"/>
          </w:tcPr>
          <w:p w14:paraId="4ECBF241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1199324" w14:textId="17B6AA4C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2E78A1"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316" w:type="dxa"/>
          </w:tcPr>
          <w:p w14:paraId="4D2E724B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E37327" w14:textId="61A1A3BE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  <w:tr w:rsidR="007D0C5F" w:rsidRPr="002759E0" w14:paraId="2AAC56F9" w14:textId="77777777" w:rsidTr="00E0281B">
        <w:tc>
          <w:tcPr>
            <w:tcW w:w="3618" w:type="dxa"/>
          </w:tcPr>
          <w:p w14:paraId="6978CC37" w14:textId="77777777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5A3F3F5B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76E7D0B" w14:textId="77583E0A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</w:tcPr>
          <w:p w14:paraId="74BFF9EA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3E38DEF" w14:textId="2FEB0FBF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50" w:type="dxa"/>
          </w:tcPr>
          <w:p w14:paraId="4BC8AA1E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C3325C0" w14:textId="2515A8A4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316" w:type="dxa"/>
          </w:tcPr>
          <w:p w14:paraId="013C2353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B23E244" w14:textId="187DB821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</w:tr>
      <w:tr w:rsidR="007D0C5F" w:rsidRPr="002759E0" w14:paraId="6F8BE111" w14:textId="77777777" w:rsidTr="00E0281B">
        <w:tc>
          <w:tcPr>
            <w:tcW w:w="3618" w:type="dxa"/>
          </w:tcPr>
          <w:p w14:paraId="4954C835" w14:textId="1A92F49C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810" w:type="dxa"/>
          </w:tcPr>
          <w:p w14:paraId="54916707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92A6636" w14:textId="58A8F5D3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E78A1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AA00A53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8B8CA6D" w14:textId="3B142B79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50" w:type="dxa"/>
          </w:tcPr>
          <w:p w14:paraId="343A7AE2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2890E49" w14:textId="74910DB8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316" w:type="dxa"/>
          </w:tcPr>
          <w:p w14:paraId="1EF5ECB9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B8745C1" w14:textId="702BC3A4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D0C5F" w:rsidRPr="002759E0" w14:paraId="372295B0" w14:textId="77777777" w:rsidTr="00E0281B">
        <w:tc>
          <w:tcPr>
            <w:tcW w:w="3618" w:type="dxa"/>
          </w:tcPr>
          <w:p w14:paraId="14DFA6D4" w14:textId="1DD9811B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630FDA7F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723E1EEA" w14:textId="10316D18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</w:p>
        </w:tc>
        <w:tc>
          <w:tcPr>
            <w:tcW w:w="236" w:type="dxa"/>
          </w:tcPr>
          <w:p w14:paraId="5434DC9C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B003234" w14:textId="5B6E3E97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50" w:type="dxa"/>
          </w:tcPr>
          <w:p w14:paraId="2192AD17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30707AD" w14:textId="4C319017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316" w:type="dxa"/>
          </w:tcPr>
          <w:p w14:paraId="0FBE33CB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ED5B237" w14:textId="77407278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7D0C5F" w:rsidRPr="002759E0" w14:paraId="42D2DDB6" w14:textId="77777777" w:rsidTr="00E0281B">
        <w:tc>
          <w:tcPr>
            <w:tcW w:w="3618" w:type="dxa"/>
          </w:tcPr>
          <w:p w14:paraId="6F1C2641" w14:textId="09F38412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10" w:type="dxa"/>
          </w:tcPr>
          <w:p w14:paraId="25F480BA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2FFB35D0" w14:textId="2DC9611F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FC4A30"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534C4906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09A4A91" w14:textId="2A89DDB1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0" w:type="dxa"/>
          </w:tcPr>
          <w:p w14:paraId="2A2B58EB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BFF0AB5" w14:textId="7ABF7A4B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316" w:type="dxa"/>
          </w:tcPr>
          <w:p w14:paraId="624AABB3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A9EC15" w14:textId="5EDFE017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  <w:tr w:rsidR="007D0C5F" w:rsidRPr="002759E0" w14:paraId="7A9B3309" w14:textId="77777777" w:rsidTr="00827C23">
        <w:tc>
          <w:tcPr>
            <w:tcW w:w="3618" w:type="dxa"/>
          </w:tcPr>
          <w:p w14:paraId="5AEF05A2" w14:textId="2BE3306B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810" w:type="dxa"/>
          </w:tcPr>
          <w:p w14:paraId="1EB7F54A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249DEC5" w14:textId="479848C8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36" w:type="dxa"/>
          </w:tcPr>
          <w:p w14:paraId="36F3D899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C945CA" w14:textId="426EA053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50" w:type="dxa"/>
          </w:tcPr>
          <w:p w14:paraId="1B8738EB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D9F3D61" w14:textId="382CF759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316" w:type="dxa"/>
          </w:tcPr>
          <w:p w14:paraId="510279F2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0D0C3B" w14:textId="6204AD55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D0C5F" w:rsidRPr="002759E0" w14:paraId="2F8B5863" w14:textId="77777777" w:rsidTr="00827C23">
        <w:tc>
          <w:tcPr>
            <w:tcW w:w="3618" w:type="dxa"/>
          </w:tcPr>
          <w:p w14:paraId="2185BC6A" w14:textId="4ABC8481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ค่าเผื่อมูลค่าลดลงของสินค้า เงินลงทุน</w:t>
            </w:r>
          </w:p>
        </w:tc>
        <w:tc>
          <w:tcPr>
            <w:tcW w:w="810" w:type="dxa"/>
          </w:tcPr>
          <w:p w14:paraId="2299F684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792EECA" w14:textId="54DA986F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DF5DC7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61D5D14" w14:textId="35B38593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3F88B48A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A82D7AA" w14:textId="68FC3D38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898842E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E139015" w14:textId="1B2A02A0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D0C5F" w:rsidRPr="002759E0" w14:paraId="2D88BA95" w14:textId="77777777" w:rsidTr="00E0281B">
        <w:tc>
          <w:tcPr>
            <w:tcW w:w="3618" w:type="dxa"/>
          </w:tcPr>
          <w:p w14:paraId="480DE501" w14:textId="16BF0710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และสินทรัพย์ตัดบัญชี</w:t>
            </w:r>
          </w:p>
        </w:tc>
        <w:tc>
          <w:tcPr>
            <w:tcW w:w="810" w:type="dxa"/>
          </w:tcPr>
          <w:p w14:paraId="58173639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D8800E7" w14:textId="6B659B26" w:rsidR="007D0C5F" w:rsidRPr="002759E0" w:rsidRDefault="005E39C8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35974961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7E6CF34" w14:textId="33AA0549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0" w:type="dxa"/>
          </w:tcPr>
          <w:p w14:paraId="3CA7C3E0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B1234E1" w14:textId="19026811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2E78A1"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316" w:type="dxa"/>
          </w:tcPr>
          <w:p w14:paraId="548360AC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F208485" w14:textId="3AEA76B2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7D0C5F" w:rsidRPr="002759E0" w14:paraId="2A20C73A" w14:textId="77777777" w:rsidTr="00827C23">
        <w:tc>
          <w:tcPr>
            <w:tcW w:w="3618" w:type="dxa"/>
          </w:tcPr>
          <w:p w14:paraId="3B36E9DB" w14:textId="765FA4F8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สินค้าคงเหลือ</w:t>
            </w:r>
          </w:p>
        </w:tc>
        <w:tc>
          <w:tcPr>
            <w:tcW w:w="810" w:type="dxa"/>
          </w:tcPr>
          <w:p w14:paraId="44B645AF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F9C1D39" w14:textId="2C6D2B9F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(63)</w:t>
            </w:r>
          </w:p>
        </w:tc>
        <w:tc>
          <w:tcPr>
            <w:tcW w:w="236" w:type="dxa"/>
          </w:tcPr>
          <w:p w14:paraId="4319D498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0FDB099" w14:textId="6BA98A9F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42</w:t>
            </w:r>
          </w:p>
        </w:tc>
        <w:tc>
          <w:tcPr>
            <w:tcW w:w="250" w:type="dxa"/>
          </w:tcPr>
          <w:p w14:paraId="2F6CAE35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63EBCF" w14:textId="08790A5E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316" w:type="dxa"/>
          </w:tcPr>
          <w:p w14:paraId="4F5A6C1E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AF2A7EB" w14:textId="696BBF7A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D0C5F" w:rsidRPr="002759E0" w14:paraId="3437259C" w14:textId="77777777" w:rsidTr="00827C23">
        <w:tc>
          <w:tcPr>
            <w:tcW w:w="3618" w:type="dxa"/>
          </w:tcPr>
          <w:p w14:paraId="418F85AD" w14:textId="07F1A5DC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3A080601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0DB2B21" w14:textId="5FF66E5D" w:rsidR="007D0C5F" w:rsidRPr="002759E0" w:rsidRDefault="002E78A1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E39C8"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31277DD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068D4230" w14:textId="6FD8182C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50" w:type="dxa"/>
            <w:shd w:val="clear" w:color="auto" w:fill="auto"/>
          </w:tcPr>
          <w:p w14:paraId="7430EA4D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3997506" w14:textId="72A4E6C8" w:rsidR="007D0C5F" w:rsidRPr="002759E0" w:rsidRDefault="002E78A1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316" w:type="dxa"/>
            <w:shd w:val="clear" w:color="auto" w:fill="auto"/>
          </w:tcPr>
          <w:p w14:paraId="012B3423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717BC4BB" w14:textId="14CD59F8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41</w:t>
            </w:r>
          </w:p>
        </w:tc>
      </w:tr>
      <w:tr w:rsidR="007D0C5F" w:rsidRPr="002759E0" w14:paraId="0C03B605" w14:textId="77777777" w:rsidTr="00827C23">
        <w:tc>
          <w:tcPr>
            <w:tcW w:w="3618" w:type="dxa"/>
            <w:vAlign w:val="bottom"/>
          </w:tcPr>
          <w:p w14:paraId="14A3EF4C" w14:textId="77777777" w:rsidR="007D0C5F" w:rsidRPr="002759E0" w:rsidRDefault="007D0C5F" w:rsidP="007D0C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รวมต้นทุนขายและต้นทุนการให้บริการ </w:t>
            </w:r>
          </w:p>
          <w:p w14:paraId="0A3BF17E" w14:textId="701FEF7A" w:rsidR="007D0C5F" w:rsidRPr="002759E0" w:rsidRDefault="007D0C5F" w:rsidP="007D0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ต้นทุนในการจัดจำหน่าย และค่าใช้จ่าย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ในการบริหาร </w:t>
            </w:r>
          </w:p>
        </w:tc>
        <w:tc>
          <w:tcPr>
            <w:tcW w:w="810" w:type="dxa"/>
            <w:vAlign w:val="bottom"/>
          </w:tcPr>
          <w:p w14:paraId="38AC320F" w14:textId="77777777" w:rsidR="007D0C5F" w:rsidRPr="002759E0" w:rsidRDefault="007D0C5F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947A2" w14:textId="2CF2DACE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</w:t>
            </w:r>
            <w:r w:rsidR="00F00EDC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690</w:t>
            </w:r>
          </w:p>
        </w:tc>
        <w:tc>
          <w:tcPr>
            <w:tcW w:w="236" w:type="dxa"/>
            <w:vAlign w:val="bottom"/>
          </w:tcPr>
          <w:p w14:paraId="1C0DF80E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01A2" w14:textId="1B8F99E9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7D0C5F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50" w:type="dxa"/>
            <w:vAlign w:val="bottom"/>
          </w:tcPr>
          <w:p w14:paraId="053587CF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CF83" w14:textId="1F6EC290" w:rsidR="007D0C5F" w:rsidRPr="002759E0" w:rsidRDefault="004C683E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4,27</w:t>
            </w:r>
            <w:r w:rsidR="00FC4A3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316" w:type="dxa"/>
            <w:vAlign w:val="bottom"/>
          </w:tcPr>
          <w:p w14:paraId="4DD0C116" w14:textId="77777777" w:rsidR="007D0C5F" w:rsidRPr="002759E0" w:rsidRDefault="007D0C5F" w:rsidP="007D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C436E" w14:textId="6D0C2260" w:rsidR="007D0C5F" w:rsidRPr="002759E0" w:rsidRDefault="006D00C9" w:rsidP="007D0C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7D0C5F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86</w:t>
            </w:r>
          </w:p>
        </w:tc>
      </w:tr>
    </w:tbl>
    <w:p w14:paraId="15DEC103" w14:textId="5BEE93DB" w:rsidR="00E67ACE" w:rsidRPr="002759E0" w:rsidRDefault="00E67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AAB0FC6" w14:textId="3F890941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734D2CA" w14:textId="10875080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227EC0F" w14:textId="4097BFB6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8A26ECE" w14:textId="7F391880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C6DEB0C" w14:textId="2FDF11A3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BB471BC" w14:textId="105467A7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119193C" w14:textId="0AE9C2AE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4DE434F" w14:textId="77777777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1D9F558D" w14:textId="77777777" w:rsidR="00C17CFE" w:rsidRPr="002759E0" w:rsidRDefault="00C17CFE" w:rsidP="00F76F74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4A1C450" w14:textId="77777777" w:rsidR="00C17CFE" w:rsidRPr="002759E0" w:rsidRDefault="00C17CFE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41" w:type="dxa"/>
        <w:tblLook w:val="01E0" w:firstRow="1" w:lastRow="1" w:firstColumn="1" w:lastColumn="1" w:noHBand="0" w:noVBand="0"/>
      </w:tblPr>
      <w:tblGrid>
        <w:gridCol w:w="3969"/>
        <w:gridCol w:w="450"/>
        <w:gridCol w:w="1035"/>
        <w:gridCol w:w="274"/>
        <w:gridCol w:w="984"/>
        <w:gridCol w:w="291"/>
        <w:gridCol w:w="1062"/>
        <w:gridCol w:w="291"/>
        <w:gridCol w:w="1004"/>
      </w:tblGrid>
      <w:tr w:rsidR="00A163C0" w:rsidRPr="002759E0" w14:paraId="3C55DE9B" w14:textId="77777777" w:rsidTr="00D21D98">
        <w:tc>
          <w:tcPr>
            <w:tcW w:w="3969" w:type="dxa"/>
            <w:shd w:val="clear" w:color="auto" w:fill="auto"/>
          </w:tcPr>
          <w:p w14:paraId="4CF4EC7B" w14:textId="4E8E7B02" w:rsidR="00A163C0" w:rsidRPr="002759E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6B210618" w14:textId="77777777" w:rsidR="00A163C0" w:rsidRPr="002759E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6CF3B7A2" w14:textId="77777777" w:rsidR="00A163C0" w:rsidRPr="002759E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5CD8B7DD" w14:textId="77777777" w:rsidR="00A163C0" w:rsidRPr="002759E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14:paraId="0112766D" w14:textId="77777777" w:rsidR="00A163C0" w:rsidRPr="002759E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81B" w:rsidRPr="002759E0" w14:paraId="30592801" w14:textId="77777777" w:rsidTr="00D21D98">
        <w:tc>
          <w:tcPr>
            <w:tcW w:w="3969" w:type="dxa"/>
            <w:shd w:val="clear" w:color="auto" w:fill="auto"/>
          </w:tcPr>
          <w:p w14:paraId="4549C43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9F84F9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612FC47" w14:textId="3C5B918C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164D2C9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3F73C31" w14:textId="28DB81B3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1" w:type="dxa"/>
            <w:shd w:val="clear" w:color="auto" w:fill="auto"/>
          </w:tcPr>
          <w:p w14:paraId="2ECCEF1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6FDA758" w14:textId="3DA39C19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4C0987DA" w14:textId="77777777" w:rsidR="00E0281B" w:rsidRPr="002759E0" w:rsidRDefault="00E0281B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4AD8878" w14:textId="784C7BB7" w:rsidR="00E0281B" w:rsidRPr="002759E0" w:rsidRDefault="006D00C9" w:rsidP="00E0281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0281B" w:rsidRPr="002759E0" w14:paraId="669683EF" w14:textId="77777777" w:rsidTr="00D21D98">
        <w:tc>
          <w:tcPr>
            <w:tcW w:w="3969" w:type="dxa"/>
            <w:shd w:val="clear" w:color="auto" w:fill="auto"/>
          </w:tcPr>
          <w:p w14:paraId="676081F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C676F4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27258CC7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4F4D" w:rsidRPr="002759E0" w14:paraId="5F79F66D" w14:textId="77777777" w:rsidTr="006767DF">
        <w:tc>
          <w:tcPr>
            <w:tcW w:w="3969" w:type="dxa"/>
            <w:shd w:val="clear" w:color="auto" w:fill="auto"/>
          </w:tcPr>
          <w:p w14:paraId="57738A69" w14:textId="4B11E12E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" w:type="dxa"/>
            <w:shd w:val="clear" w:color="auto" w:fill="auto"/>
          </w:tcPr>
          <w:p w14:paraId="0691CF84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D2A79D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674EF68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F111331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5D1A114C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C1669EC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2EA705C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6E522EF" w14:textId="77777777" w:rsidR="00334F4D" w:rsidRPr="002759E0" w:rsidRDefault="00334F4D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7E20" w:rsidRPr="002759E0" w14:paraId="628DEE70" w14:textId="77777777" w:rsidTr="006767DF">
        <w:tc>
          <w:tcPr>
            <w:tcW w:w="3969" w:type="dxa"/>
            <w:shd w:val="clear" w:color="auto" w:fill="auto"/>
          </w:tcPr>
          <w:p w14:paraId="37505944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450" w:type="dxa"/>
            <w:shd w:val="clear" w:color="auto" w:fill="auto"/>
          </w:tcPr>
          <w:p w14:paraId="207D5FB2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CCE8EA" w14:textId="22ABBEC3" w:rsidR="005A7E20" w:rsidRPr="002759E0" w:rsidRDefault="001D016C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4" w:type="dxa"/>
            <w:shd w:val="clear" w:color="auto" w:fill="auto"/>
          </w:tcPr>
          <w:p w14:paraId="441003CB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56E51B9" w14:textId="5AD8FDE2" w:rsidR="005A7E20" w:rsidRPr="002759E0" w:rsidRDefault="006D00C9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  <w:tc>
          <w:tcPr>
            <w:tcW w:w="291" w:type="dxa"/>
            <w:shd w:val="clear" w:color="auto" w:fill="auto"/>
          </w:tcPr>
          <w:p w14:paraId="6441EAEA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DE0280" w14:textId="31D9516C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312CD22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35442A7" w14:textId="11488473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A7E20" w:rsidRPr="002759E0" w14:paraId="20D578B7" w14:textId="77777777" w:rsidTr="006767DF">
        <w:tc>
          <w:tcPr>
            <w:tcW w:w="3969" w:type="dxa"/>
            <w:shd w:val="clear" w:color="auto" w:fill="auto"/>
          </w:tcPr>
          <w:p w14:paraId="7A011C7F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</w:tcPr>
          <w:p w14:paraId="17AF1DDD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4196627" w14:textId="47B511B0" w:rsidR="005A7E20" w:rsidRPr="002759E0" w:rsidRDefault="001D016C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4D70A8DB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60AA65B" w14:textId="37AB6A7F" w:rsidR="005A7E20" w:rsidRPr="002759E0" w:rsidRDefault="006D00C9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291" w:type="dxa"/>
            <w:shd w:val="clear" w:color="auto" w:fill="auto"/>
          </w:tcPr>
          <w:p w14:paraId="119CF83B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DEBBCFC" w14:textId="3E852612" w:rsidR="005A7E20" w:rsidRPr="002759E0" w:rsidRDefault="006D00C9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67BDE94F" w14:textId="77777777" w:rsidR="005A7E20" w:rsidRPr="002759E0" w:rsidRDefault="005A7E20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7BAC6CC3" w14:textId="7A9DFE5E" w:rsidR="005A7E20" w:rsidRPr="002759E0" w:rsidRDefault="006D00C9" w:rsidP="005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E0281B" w:rsidRPr="002759E0" w14:paraId="3CEC308A" w14:textId="77777777" w:rsidTr="006767DF">
        <w:tc>
          <w:tcPr>
            <w:tcW w:w="3969" w:type="dxa"/>
            <w:shd w:val="clear" w:color="auto" w:fill="auto"/>
          </w:tcPr>
          <w:p w14:paraId="3884D25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5A85D627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576C0" w14:textId="0708A1E6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4" w:type="dxa"/>
            <w:shd w:val="clear" w:color="auto" w:fill="auto"/>
          </w:tcPr>
          <w:p w14:paraId="445982C2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38FA329B" w14:textId="2BC2F66A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91" w:type="dxa"/>
            <w:shd w:val="clear" w:color="auto" w:fill="auto"/>
          </w:tcPr>
          <w:p w14:paraId="71742DE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1458B" w14:textId="17466838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5EA5A482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0637" w14:textId="6FD3047B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</w:tr>
      <w:tr w:rsidR="00E0281B" w:rsidRPr="002759E0" w14:paraId="0643225F" w14:textId="77777777" w:rsidTr="008D43BC">
        <w:tc>
          <w:tcPr>
            <w:tcW w:w="3969" w:type="dxa"/>
            <w:shd w:val="clear" w:color="auto" w:fill="auto"/>
          </w:tcPr>
          <w:p w14:paraId="121F663E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9A214E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A093E48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4" w:type="dxa"/>
            <w:shd w:val="clear" w:color="auto" w:fill="auto"/>
          </w:tcPr>
          <w:p w14:paraId="0FA731DE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1C30BFB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1538379C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8BA2AD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090B86A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1A388B42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34F4D" w:rsidRPr="002759E0" w14:paraId="31DA50BC" w14:textId="77777777" w:rsidTr="006767DF">
        <w:tc>
          <w:tcPr>
            <w:tcW w:w="3969" w:type="dxa"/>
            <w:shd w:val="clear" w:color="auto" w:fill="auto"/>
          </w:tcPr>
          <w:p w14:paraId="45E12A01" w14:textId="02E82E4A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450" w:type="dxa"/>
            <w:shd w:val="clear" w:color="auto" w:fill="auto"/>
          </w:tcPr>
          <w:p w14:paraId="6A153443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A82EE9E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C08FC0B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FB9E0E7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38F5CC85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8B3D28C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35A12298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1B903FA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34F4D" w:rsidRPr="002759E0" w14:paraId="1F008CE1" w14:textId="77777777" w:rsidTr="006767DF">
        <w:tc>
          <w:tcPr>
            <w:tcW w:w="3969" w:type="dxa"/>
            <w:shd w:val="clear" w:color="auto" w:fill="auto"/>
          </w:tcPr>
          <w:p w14:paraId="2788A1EE" w14:textId="46B01E19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450" w:type="dxa"/>
            <w:shd w:val="clear" w:color="auto" w:fill="auto"/>
          </w:tcPr>
          <w:p w14:paraId="3FB8E4C1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32C89EB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EB3D2FD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3B20CD9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0A3D1F9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B21EF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111BDEC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0AFB004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34F4D" w:rsidRPr="002759E0" w14:paraId="130D75B5" w14:textId="77777777" w:rsidTr="006767DF">
        <w:tc>
          <w:tcPr>
            <w:tcW w:w="3969" w:type="dxa"/>
            <w:shd w:val="clear" w:color="auto" w:fill="auto"/>
          </w:tcPr>
          <w:p w14:paraId="3B5396E2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450" w:type="dxa"/>
            <w:shd w:val="clear" w:color="auto" w:fill="auto"/>
          </w:tcPr>
          <w:p w14:paraId="10D031F9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19D714" w14:textId="20627E98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605CE7E4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738F68F" w14:textId="221D3D9B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91" w:type="dxa"/>
            <w:shd w:val="clear" w:color="auto" w:fill="auto"/>
          </w:tcPr>
          <w:p w14:paraId="0F57B8E6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35D0714" w14:textId="6B4C9E7C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2E55499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2EB2C41" w14:textId="3B975A68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2" w:right="-198" w:firstLine="19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</w:tr>
      <w:tr w:rsidR="00334F4D" w:rsidRPr="002759E0" w14:paraId="674B746C" w14:textId="77777777" w:rsidTr="006767DF">
        <w:tc>
          <w:tcPr>
            <w:tcW w:w="3969" w:type="dxa"/>
            <w:shd w:val="clear" w:color="auto" w:fill="auto"/>
          </w:tcPr>
          <w:p w14:paraId="24CF5A1D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41C0D5B0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A1E6" w14:textId="6361D71F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3499A9AE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49BD" w14:textId="2EA04BFA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91" w:type="dxa"/>
            <w:shd w:val="clear" w:color="auto" w:fill="auto"/>
          </w:tcPr>
          <w:p w14:paraId="138C7CC1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AA838" w14:textId="7CF18AC2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3B343759" w14:textId="77777777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C245A" w14:textId="598B4A52" w:rsidR="00334F4D" w:rsidRPr="002759E0" w:rsidRDefault="00334F4D" w:rsidP="0033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</w:p>
        </w:tc>
      </w:tr>
    </w:tbl>
    <w:p w14:paraId="54BE4A5F" w14:textId="77777777" w:rsidR="00B72740" w:rsidRPr="002759E0" w:rsidRDefault="00B7274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0"/>
        <w:gridCol w:w="270"/>
        <w:gridCol w:w="990"/>
        <w:gridCol w:w="270"/>
        <w:gridCol w:w="1094"/>
      </w:tblGrid>
      <w:tr w:rsidR="00331FA8" w:rsidRPr="002759E0" w14:paraId="25527441" w14:textId="77777777" w:rsidTr="00E0281B">
        <w:tc>
          <w:tcPr>
            <w:tcW w:w="4410" w:type="dxa"/>
            <w:shd w:val="clear" w:color="auto" w:fill="auto"/>
          </w:tcPr>
          <w:p w14:paraId="2337F103" w14:textId="77777777" w:rsidR="00331FA8" w:rsidRPr="002759E0" w:rsidRDefault="00B11C65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3425B30B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1FA8" w:rsidRPr="002759E0" w14:paraId="5E2B2053" w14:textId="77777777" w:rsidTr="00E0281B">
        <w:tc>
          <w:tcPr>
            <w:tcW w:w="4410" w:type="dxa"/>
            <w:shd w:val="clear" w:color="auto" w:fill="auto"/>
          </w:tcPr>
          <w:p w14:paraId="6742B17C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49FD404" w14:textId="215E5EBE" w:rsidR="00331FA8" w:rsidRPr="002759E0" w:rsidRDefault="006D00C9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2955B7F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shd w:val="clear" w:color="auto" w:fill="auto"/>
          </w:tcPr>
          <w:p w14:paraId="36E3D9E6" w14:textId="1828D282" w:rsidR="00331FA8" w:rsidRPr="002759E0" w:rsidRDefault="006D00C9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331FA8" w:rsidRPr="002759E0" w14:paraId="10187BF0" w14:textId="77777777" w:rsidTr="00F76B62">
        <w:tc>
          <w:tcPr>
            <w:tcW w:w="4410" w:type="dxa"/>
            <w:shd w:val="clear" w:color="auto" w:fill="auto"/>
          </w:tcPr>
          <w:p w14:paraId="378403D8" w14:textId="77777777" w:rsidR="00331FA8" w:rsidRPr="002759E0" w:rsidRDefault="00331FA8" w:rsidP="00A01F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43A54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8E7F94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0C15384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ADC773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C927BF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0C06A13B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641BEA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FC4CA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7D38B2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28F4F129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D48C55" w14:textId="77777777" w:rsidR="00331FA8" w:rsidRPr="002759E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0281B" w:rsidRPr="002759E0" w14:paraId="38B1B6DE" w14:textId="77777777" w:rsidTr="00F76B62">
        <w:tc>
          <w:tcPr>
            <w:tcW w:w="4410" w:type="dxa"/>
            <w:shd w:val="clear" w:color="auto" w:fill="auto"/>
          </w:tcPr>
          <w:p w14:paraId="16575E9D" w14:textId="01A7463B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0D557E5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9C22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B9794E" w14:textId="3952154E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326F6ED7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FC0F36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0740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0CD0935B" w14:textId="79E08517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720</w:t>
            </w:r>
          </w:p>
        </w:tc>
      </w:tr>
      <w:tr w:rsidR="00E0281B" w:rsidRPr="002759E0" w14:paraId="3DF67289" w14:textId="77777777" w:rsidTr="00F76B62">
        <w:tc>
          <w:tcPr>
            <w:tcW w:w="4410" w:type="dxa"/>
            <w:shd w:val="clear" w:color="auto" w:fill="auto"/>
          </w:tcPr>
          <w:p w14:paraId="14C12DF4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0CB22C" w14:textId="197645A2" w:rsidR="00E0281B" w:rsidRPr="002759E0" w:rsidRDefault="00BB2EEF" w:rsidP="005739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1C153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C674AB4" w14:textId="2FE14416" w:rsidR="00E0281B" w:rsidRPr="002759E0" w:rsidRDefault="00BB2EEF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F00EDC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1A9C62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240CF3" w14:textId="753132C0" w:rsidR="00E0281B" w:rsidRPr="002759E0" w:rsidRDefault="006D00C9" w:rsidP="00E0281B">
            <w:pPr>
              <w:pStyle w:val="acctfourfigures"/>
              <w:tabs>
                <w:tab w:val="clear" w:pos="765"/>
                <w:tab w:val="left" w:pos="251"/>
                <w:tab w:val="center" w:pos="44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711C25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7F5A1577" w14:textId="0D3CADA4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144</w:t>
            </w:r>
          </w:p>
        </w:tc>
      </w:tr>
      <w:tr w:rsidR="00E0281B" w:rsidRPr="002759E0" w14:paraId="39D0BE28" w14:textId="77777777" w:rsidTr="00F76B62">
        <w:tc>
          <w:tcPr>
            <w:tcW w:w="4410" w:type="dxa"/>
            <w:shd w:val="clear" w:color="auto" w:fill="auto"/>
          </w:tcPr>
          <w:p w14:paraId="3294D8CC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</w:tcPr>
          <w:p w14:paraId="134DDA96" w14:textId="77777777" w:rsidR="00E0281B" w:rsidRPr="002759E0" w:rsidRDefault="00E0281B" w:rsidP="005739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7631E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832395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CE5E0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F90409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1CA589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3E07518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0281B" w:rsidRPr="002759E0" w14:paraId="7545A5A3" w14:textId="77777777" w:rsidTr="00F76B62">
        <w:tc>
          <w:tcPr>
            <w:tcW w:w="4410" w:type="dxa"/>
            <w:shd w:val="clear" w:color="auto" w:fill="auto"/>
          </w:tcPr>
          <w:p w14:paraId="181BCAE4" w14:textId="77777777" w:rsidR="00E0281B" w:rsidRPr="002759E0" w:rsidRDefault="00E0281B" w:rsidP="00E0281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355CE" w14:textId="77777777" w:rsidR="00E0281B" w:rsidRPr="002759E0" w:rsidRDefault="00E0281B" w:rsidP="005739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FBCE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3E56CF" w14:textId="41614333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95373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730D2B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CD179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F0DF390" w14:textId="07A92D36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D00C9"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0281B" w:rsidRPr="002759E0" w14:paraId="75FF06F8" w14:textId="77777777" w:rsidTr="00F76B62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BF0659D" w14:textId="77777777" w:rsidR="00E0281B" w:rsidRPr="002759E0" w:rsidRDefault="00E0281B" w:rsidP="00E0281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6F434" w14:textId="0E02C7FA" w:rsidR="00E0281B" w:rsidRPr="002759E0" w:rsidRDefault="006D00C9" w:rsidP="005739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3434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8290B" w14:textId="0F661CD6" w:rsidR="00E0281B" w:rsidRPr="002759E0" w:rsidRDefault="00A23747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B84A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DE073" w14:textId="7B2892CD" w:rsidR="00E0281B" w:rsidRPr="002759E0" w:rsidRDefault="006D00C9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8826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8A1A" w14:textId="06A5097F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</w:tr>
    </w:tbl>
    <w:p w14:paraId="7CB8A452" w14:textId="77777777" w:rsidR="00334F4D" w:rsidRPr="002759E0" w:rsidRDefault="00334F4D" w:rsidP="00E94C2D">
      <w:pPr>
        <w:tabs>
          <w:tab w:val="clear" w:pos="454"/>
          <w:tab w:val="left" w:pos="540"/>
        </w:tabs>
        <w:rPr>
          <w:rFonts w:asciiTheme="majorBidi" w:hAnsiTheme="majorBidi" w:cstheme="majorBidi"/>
          <w:sz w:val="14"/>
          <w:szCs w:val="14"/>
        </w:rPr>
      </w:pPr>
    </w:p>
    <w:tbl>
      <w:tblPr>
        <w:tblW w:w="94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114"/>
        <w:gridCol w:w="8"/>
        <w:gridCol w:w="262"/>
        <w:gridCol w:w="8"/>
        <w:gridCol w:w="982"/>
        <w:gridCol w:w="270"/>
        <w:gridCol w:w="1091"/>
        <w:gridCol w:w="8"/>
      </w:tblGrid>
      <w:tr w:rsidR="00331FA8" w:rsidRPr="002759E0" w14:paraId="2294CF33" w14:textId="77777777" w:rsidTr="00334F4D">
        <w:trPr>
          <w:tblHeader/>
        </w:trPr>
        <w:tc>
          <w:tcPr>
            <w:tcW w:w="4410" w:type="dxa"/>
            <w:shd w:val="clear" w:color="auto" w:fill="auto"/>
          </w:tcPr>
          <w:p w14:paraId="561D2302" w14:textId="407EAE42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3" w:type="dxa"/>
            <w:gridSpan w:val="10"/>
            <w:shd w:val="clear" w:color="auto" w:fill="auto"/>
          </w:tcPr>
          <w:p w14:paraId="36D4F3AC" w14:textId="77777777" w:rsidR="00331FA8" w:rsidRPr="002759E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A33D11"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37EC" w:rsidRPr="002759E0" w14:paraId="77E6A8B5" w14:textId="77777777" w:rsidTr="00334F4D">
        <w:trPr>
          <w:tblHeader/>
        </w:trPr>
        <w:tc>
          <w:tcPr>
            <w:tcW w:w="4410" w:type="dxa"/>
            <w:shd w:val="clear" w:color="auto" w:fill="auto"/>
          </w:tcPr>
          <w:p w14:paraId="41DD9678" w14:textId="77777777" w:rsidR="00A437EC" w:rsidRPr="002759E0" w:rsidRDefault="00A437EC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4"/>
            <w:shd w:val="clear" w:color="auto" w:fill="auto"/>
          </w:tcPr>
          <w:p w14:paraId="6CE2433F" w14:textId="03DC0942" w:rsidR="00A437EC" w:rsidRPr="002759E0" w:rsidRDefault="006D00C9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3AB6EE" w14:textId="77777777" w:rsidR="00A437EC" w:rsidRPr="002759E0" w:rsidRDefault="00A437EC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4"/>
            <w:shd w:val="clear" w:color="auto" w:fill="auto"/>
          </w:tcPr>
          <w:p w14:paraId="4A88A9CB" w14:textId="7E366D68" w:rsidR="00A437EC" w:rsidRPr="002759E0" w:rsidRDefault="006D00C9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343623" w:rsidRPr="002759E0" w14:paraId="39CCF3DC" w14:textId="77777777" w:rsidTr="00334F4D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14:paraId="66E33165" w14:textId="77777777" w:rsidR="00343623" w:rsidRPr="002759E0" w:rsidRDefault="00343623" w:rsidP="00A01F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EAE375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24CB55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994ED3" w14:textId="77777777" w:rsidR="00343623" w:rsidRPr="002759E0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C71D16A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7BA466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5ED58B" w14:textId="77777777" w:rsidR="00343623" w:rsidRPr="002759E0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32EBF9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9364F5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594D901" w14:textId="77777777" w:rsidR="00343623" w:rsidRPr="002759E0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55D892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6257BE" w14:textId="77777777" w:rsidR="00343623" w:rsidRPr="002759E0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0281B" w:rsidRPr="002759E0" w14:paraId="10DFA5BE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6B3FE9D" w14:textId="4C3DAEAB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B8FA6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29924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9B8A5" w14:textId="7B94BA20" w:rsidR="00E0281B" w:rsidRPr="002759E0" w:rsidRDefault="006D00C9" w:rsidP="005739F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ED5F1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866F62F" w14:textId="77777777" w:rsidR="00E0281B" w:rsidRPr="002759E0" w:rsidRDefault="00E0281B" w:rsidP="00E028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F65A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CA0C0" w14:textId="03615628" w:rsidR="00E0281B" w:rsidRPr="002759E0" w:rsidRDefault="006D00C9" w:rsidP="00E0281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</w:tr>
      <w:tr w:rsidR="00E0281B" w:rsidRPr="002759E0" w14:paraId="7D178929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6EE62225" w14:textId="77777777" w:rsidR="00E0281B" w:rsidRPr="002759E0" w:rsidRDefault="00E0281B" w:rsidP="00E028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8CCA9" w14:textId="2E10AC67" w:rsidR="00E0281B" w:rsidRPr="002759E0" w:rsidRDefault="006D00C9" w:rsidP="005739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017C9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D29D4" w14:textId="6060230D" w:rsidR="00E0281B" w:rsidRPr="002759E0" w:rsidRDefault="005526E8" w:rsidP="005739F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6A592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AC3F2" w14:textId="72D0C2F8" w:rsidR="00E0281B" w:rsidRPr="002759E0" w:rsidRDefault="006D00C9" w:rsidP="00224802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BFD2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B534D" w14:textId="661CE3AA" w:rsidR="00E0281B" w:rsidRPr="002759E0" w:rsidRDefault="006D00C9" w:rsidP="00E0281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A00FA0" w:rsidRPr="002759E0" w14:paraId="0B1509C8" w14:textId="77777777" w:rsidTr="00E163E8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2CEDD4F5" w14:textId="77777777" w:rsidR="00334F4D" w:rsidRPr="002759E0" w:rsidRDefault="00334F4D" w:rsidP="00A00F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F5E215" w14:textId="6EF44AFE" w:rsidR="00A00FA0" w:rsidRPr="002759E0" w:rsidRDefault="00A00FA0" w:rsidP="00A00FA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EF0098" w14:textId="77777777" w:rsidR="00A00FA0" w:rsidRPr="002759E0" w:rsidRDefault="00A00FA0" w:rsidP="00A00F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68D35" w14:textId="77777777" w:rsidR="00A00FA0" w:rsidRPr="002759E0" w:rsidRDefault="00A00FA0" w:rsidP="00A0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3D064" w14:textId="77777777" w:rsidR="00A00FA0" w:rsidRPr="002759E0" w:rsidRDefault="00A00FA0" w:rsidP="00A00FA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E77A0" w14:textId="77777777" w:rsidR="00A00FA0" w:rsidRPr="002759E0" w:rsidRDefault="00A00FA0" w:rsidP="00A0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E301329" w14:textId="77777777" w:rsidR="00A00FA0" w:rsidRPr="002759E0" w:rsidRDefault="00A00FA0" w:rsidP="00A00FA0">
            <w:pPr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BE429" w14:textId="77777777" w:rsidR="00A00FA0" w:rsidRPr="002759E0" w:rsidRDefault="00A00FA0" w:rsidP="00A0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4CD1AF" w14:textId="77777777" w:rsidR="00A00FA0" w:rsidRPr="002759E0" w:rsidRDefault="00A00FA0" w:rsidP="00A00FA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00FA0" w:rsidRPr="002759E0" w14:paraId="7FFF4FDB" w14:textId="77777777" w:rsidTr="00E163E8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1250404" w14:textId="05BA9C9B" w:rsidR="00A00FA0" w:rsidRPr="002759E0" w:rsidRDefault="00A00FA0" w:rsidP="00A00FA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17D66F" w14:textId="77777777" w:rsidR="00A00FA0" w:rsidRPr="002759E0" w:rsidRDefault="00A00FA0" w:rsidP="00A00FA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A3704" w14:textId="77777777" w:rsidR="00A00FA0" w:rsidRPr="002759E0" w:rsidRDefault="00A00FA0" w:rsidP="00A0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6D745D" w14:textId="13E9962C" w:rsidR="00A00FA0" w:rsidRPr="002759E0" w:rsidRDefault="00A00FA0" w:rsidP="00A00FA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15DA72" w14:textId="77777777" w:rsidR="00A00FA0" w:rsidRPr="002759E0" w:rsidRDefault="00A00FA0" w:rsidP="00A0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96A05E8" w14:textId="77777777" w:rsidR="00A00FA0" w:rsidRPr="002759E0" w:rsidRDefault="00A00FA0" w:rsidP="00A00FA0">
            <w:pPr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15B7E" w14:textId="77777777" w:rsidR="00A00FA0" w:rsidRPr="002759E0" w:rsidRDefault="00A00FA0" w:rsidP="00A0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CFABD0" w14:textId="6F7B91AA" w:rsidR="00A00FA0" w:rsidRPr="002759E0" w:rsidRDefault="00A00FA0" w:rsidP="00A00FA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0281B" w:rsidRPr="002759E0" w14:paraId="5E83161D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0A78A29" w14:textId="77777777" w:rsidR="00E0281B" w:rsidRPr="002759E0" w:rsidRDefault="00E0281B" w:rsidP="00E0281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BF547" w14:textId="1835D7FD" w:rsidR="00E0281B" w:rsidRPr="002759E0" w:rsidRDefault="005A7E20" w:rsidP="005739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68F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12F5D" w14:textId="0332DF7E" w:rsidR="00E0281B" w:rsidRPr="002759E0" w:rsidRDefault="00E20FEE" w:rsidP="005739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A2D5E2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40371" w14:textId="377E6E50" w:rsidR="00E0281B" w:rsidRPr="002759E0" w:rsidRDefault="006D00C9" w:rsidP="00224802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4AC58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4587A" w14:textId="128E7416" w:rsidR="00E0281B" w:rsidRPr="002759E0" w:rsidRDefault="006D00C9" w:rsidP="00E0281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12C237CD" w14:textId="5284E57C" w:rsidR="00544229" w:rsidRPr="002759E0" w:rsidRDefault="00544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DEDB73" w14:textId="3FF989B7" w:rsidR="00C13882" w:rsidRPr="002759E0" w:rsidRDefault="002771FC" w:rsidP="003109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หนี้สินภาษีเงินได้รอการตัดบัญชีได้แสดงรวมไว้ในงบแสดงฐานะการเงิน</w:t>
      </w:r>
      <w:r w:rsidRPr="002759E0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2759E0">
        <w:rPr>
          <w:rFonts w:asciiTheme="majorBidi" w:hAnsiTheme="majorBidi" w:cstheme="majorBidi"/>
          <w:sz w:val="30"/>
          <w:szCs w:val="30"/>
          <w:cs/>
        </w:rPr>
        <w:t>ณ</w:t>
      </w:r>
      <w:r w:rsidRPr="002759E0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2759E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59E0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2759E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2759E0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13361B57" w14:textId="77777777" w:rsidR="00544229" w:rsidRPr="002759E0" w:rsidRDefault="00544229" w:rsidP="003109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70"/>
        <w:gridCol w:w="990"/>
        <w:gridCol w:w="270"/>
        <w:gridCol w:w="1080"/>
        <w:gridCol w:w="270"/>
        <w:gridCol w:w="1044"/>
        <w:gridCol w:w="270"/>
        <w:gridCol w:w="1026"/>
      </w:tblGrid>
      <w:tr w:rsidR="000E0C90" w:rsidRPr="002759E0" w14:paraId="5FF57FEB" w14:textId="77777777" w:rsidTr="00334F4D">
        <w:trPr>
          <w:tblHeader/>
        </w:trPr>
        <w:tc>
          <w:tcPr>
            <w:tcW w:w="3510" w:type="dxa"/>
          </w:tcPr>
          <w:p w14:paraId="5495BB3E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38CE5DE9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0C90" w:rsidRPr="002759E0" w14:paraId="77EA9D3D" w14:textId="77777777" w:rsidTr="00334F4D">
        <w:trPr>
          <w:tblHeader/>
        </w:trPr>
        <w:tc>
          <w:tcPr>
            <w:tcW w:w="3510" w:type="dxa"/>
          </w:tcPr>
          <w:p w14:paraId="68395720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 w:rsidDel="00D5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4C12A53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16F39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4" w:type="dxa"/>
            <w:gridSpan w:val="5"/>
            <w:tcBorders>
              <w:bottom w:val="single" w:sz="4" w:space="0" w:color="auto"/>
            </w:tcBorders>
          </w:tcPr>
          <w:p w14:paraId="7D94929A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7C9274A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AF519C7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C90" w:rsidRPr="002759E0" w14:paraId="18397D7A" w14:textId="77777777" w:rsidTr="00334F4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E9F24F8" w14:textId="77777777" w:rsidR="000E0C90" w:rsidRPr="002759E0" w:rsidRDefault="000E0C90" w:rsidP="00937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A5A2904" w14:textId="694E68DA" w:rsidR="00FD58A9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746F977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DD4364" w14:textId="75CEA2C4" w:rsidR="000E0C90" w:rsidRPr="002759E0" w:rsidRDefault="006D00C9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0C9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0C9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6F2227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7E0F4F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5C1DF4B5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41A7A3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C8DC06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5ADBAC7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4E35403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01ACA43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CE37A5" w14:textId="1C87C382" w:rsidR="000E0C90" w:rsidRPr="002759E0" w:rsidRDefault="006D00C9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0C9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0C90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0C90" w:rsidRPr="002759E0" w14:paraId="11A7C17C" w14:textId="77777777" w:rsidTr="00334F4D">
        <w:trPr>
          <w:tblHeader/>
        </w:trPr>
        <w:tc>
          <w:tcPr>
            <w:tcW w:w="3510" w:type="dxa"/>
          </w:tcPr>
          <w:p w14:paraId="708F5E33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5BD4E6D1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E0C90" w:rsidRPr="002759E0" w14:paraId="530A4061" w14:textId="77777777" w:rsidTr="00423E24">
        <w:tc>
          <w:tcPr>
            <w:tcW w:w="3510" w:type="dxa"/>
            <w:shd w:val="clear" w:color="auto" w:fill="auto"/>
          </w:tcPr>
          <w:p w14:paraId="6BB6788D" w14:textId="4ABB1448" w:rsidR="000E0C90" w:rsidRPr="002759E0" w:rsidRDefault="006D00C9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57D54150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377AB9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6BCAD3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0BC4B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547991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C86DDE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432BAE59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CC57DB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353705C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F6383" w:rsidRPr="002759E0" w14:paraId="33500315" w14:textId="77777777" w:rsidTr="00423E24">
        <w:tc>
          <w:tcPr>
            <w:tcW w:w="3510" w:type="dxa"/>
            <w:shd w:val="clear" w:color="auto" w:fill="auto"/>
          </w:tcPr>
          <w:p w14:paraId="49764C23" w14:textId="500C6F11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A53B886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DAD667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601292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B54D1F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5C6F30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223E82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71C4D24C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C49BFB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FA0B516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F6383" w:rsidRPr="002759E0" w14:paraId="54FB6DE2" w14:textId="77777777" w:rsidTr="00423E24">
        <w:tc>
          <w:tcPr>
            <w:tcW w:w="3510" w:type="dxa"/>
            <w:shd w:val="clear" w:color="auto" w:fill="auto"/>
          </w:tcPr>
          <w:p w14:paraId="7A20AFE5" w14:textId="080DBD4A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08CB24" w14:textId="122378C2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661419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1DCBC3" w14:textId="75DC58C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1ED905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788537" w14:textId="2146D43D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9B2DC6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037F7E0" w14:textId="40DAD4DA" w:rsidR="00AF6383" w:rsidRPr="002759E0" w:rsidRDefault="006D00C9" w:rsidP="0016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E2D08EA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0BBF038" w14:textId="61E678BC" w:rsidR="00AF6383" w:rsidRPr="002759E0" w:rsidRDefault="006D00C9" w:rsidP="0016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F6383" w:rsidRPr="002759E0" w14:paraId="67B93225" w14:textId="77777777" w:rsidTr="00423E24">
        <w:tc>
          <w:tcPr>
            <w:tcW w:w="3510" w:type="dxa"/>
            <w:shd w:val="clear" w:color="auto" w:fill="auto"/>
          </w:tcPr>
          <w:p w14:paraId="1D5407E1" w14:textId="40768C55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</w:t>
            </w: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EF205" w14:textId="1EF2678E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5774E5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4F2E" w14:textId="547B81C9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E67751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C55F0" w14:textId="212ED5A3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F9A73C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9AD6" w14:textId="1E18A2FD" w:rsidR="00AF6383" w:rsidRPr="002759E0" w:rsidRDefault="006D00C9" w:rsidP="0016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BEDEF1E" w14:textId="77777777" w:rsidR="00AF6383" w:rsidRPr="002759E0" w:rsidRDefault="00AF6383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109E" w14:textId="33C5A8B3" w:rsidR="00AF6383" w:rsidRPr="002759E0" w:rsidRDefault="006D00C9" w:rsidP="0016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B54E10" w:rsidRPr="002759E0" w14:paraId="2B8D1B3C" w14:textId="77777777" w:rsidTr="00423E24">
        <w:tc>
          <w:tcPr>
            <w:tcW w:w="3510" w:type="dxa"/>
            <w:shd w:val="clear" w:color="auto" w:fill="auto"/>
          </w:tcPr>
          <w:p w14:paraId="4C6F77BC" w14:textId="77777777" w:rsidR="00B54E10" w:rsidRPr="002759E0" w:rsidRDefault="00B54E10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13ED0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E39166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4DB5D3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4502DE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BE6BB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B1F4383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96DDF8C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25A100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99E5E1B" w14:textId="77777777" w:rsidR="00B54E10" w:rsidRPr="002759E0" w:rsidRDefault="00B54E10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AF6383" w:rsidRPr="002759E0" w14:paraId="6206B79F" w14:textId="77777777" w:rsidTr="00423E24">
        <w:tc>
          <w:tcPr>
            <w:tcW w:w="3510" w:type="dxa"/>
            <w:shd w:val="clear" w:color="auto" w:fill="auto"/>
          </w:tcPr>
          <w:p w14:paraId="328B7E12" w14:textId="643FFBE6" w:rsidR="00AF6383" w:rsidRPr="002759E0" w:rsidRDefault="00B54E10" w:rsidP="00AF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C7043D8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E77DFF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D9993E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D8D828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E96175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4C80B3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4F21988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A73B1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FC4F564" w14:textId="77777777" w:rsidR="00AF6383" w:rsidRPr="002759E0" w:rsidRDefault="00AF6383" w:rsidP="00AF638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E0C90" w:rsidRPr="002759E0" w14:paraId="23237CA2" w14:textId="77777777" w:rsidTr="00423E24">
        <w:tc>
          <w:tcPr>
            <w:tcW w:w="3510" w:type="dxa"/>
            <w:shd w:val="clear" w:color="auto" w:fill="auto"/>
          </w:tcPr>
          <w:p w14:paraId="4B54A39A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0B8740D1" w14:textId="33EE1BB5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CE3C69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F0619C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DD72DE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8C7647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27481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005C7C97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246CEB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B7358D3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0C90" w:rsidRPr="002759E0" w14:paraId="25B24600" w14:textId="77777777" w:rsidTr="00423E24">
        <w:tc>
          <w:tcPr>
            <w:tcW w:w="3510" w:type="dxa"/>
            <w:shd w:val="clear" w:color="auto" w:fill="auto"/>
          </w:tcPr>
          <w:p w14:paraId="23710E7F" w14:textId="77777777" w:rsidR="000E0C90" w:rsidRPr="002759E0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6BE59EE8" w14:textId="2ADB9C3C" w:rsidR="000E0C90" w:rsidRPr="002759E0" w:rsidRDefault="006D00C9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630E2157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F893" w14:textId="562181B4" w:rsidR="000E0C90" w:rsidRPr="002759E0" w:rsidRDefault="00AF6383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49DD72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C1212E" w14:textId="0A35FA95" w:rsidR="000E0C90" w:rsidRPr="002759E0" w:rsidRDefault="006D00C9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A228F1E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5AD94E95" w14:textId="45F1A526" w:rsidR="000E0C90" w:rsidRPr="002759E0" w:rsidRDefault="00AF6383" w:rsidP="005034F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89E6B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8D2451E" w14:textId="7292EE34" w:rsidR="000E0C90" w:rsidRPr="002759E0" w:rsidRDefault="006D00C9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0E0C90" w:rsidRPr="002759E0" w14:paraId="7B8E8359" w14:textId="77777777" w:rsidTr="00423E24">
        <w:tc>
          <w:tcPr>
            <w:tcW w:w="3510" w:type="dxa"/>
            <w:shd w:val="clear" w:color="auto" w:fill="auto"/>
          </w:tcPr>
          <w:p w14:paraId="43342705" w14:textId="77777777" w:rsidR="000E0C90" w:rsidRPr="002759E0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52DA8392" w14:textId="77777777" w:rsidR="000E0C90" w:rsidRPr="002759E0" w:rsidRDefault="000E0C90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661FD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19FA9B" w14:textId="77777777" w:rsidR="000E0C90" w:rsidRPr="002759E0" w:rsidRDefault="000E0C90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FE208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7EF897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138EB9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22572F31" w14:textId="1EC1CF99" w:rsidR="000E0C90" w:rsidRPr="002759E0" w:rsidRDefault="000E0C90" w:rsidP="005034F9">
            <w:pPr>
              <w:pStyle w:val="acctfourfigures"/>
              <w:tabs>
                <w:tab w:val="clear" w:pos="765"/>
                <w:tab w:val="decimal" w:pos="522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BA3881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4166E33" w14:textId="16646B80" w:rsidR="000E0C90" w:rsidRPr="002759E0" w:rsidRDefault="000E0C90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0C90" w:rsidRPr="002759E0" w14:paraId="19E39FCF" w14:textId="77777777" w:rsidTr="00423E24">
        <w:tc>
          <w:tcPr>
            <w:tcW w:w="3510" w:type="dxa"/>
            <w:shd w:val="clear" w:color="auto" w:fill="auto"/>
          </w:tcPr>
          <w:p w14:paraId="2551F1F5" w14:textId="37989060" w:rsidR="000E0C90" w:rsidRPr="002759E0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6FFD59BA" w14:textId="1D986F89" w:rsidR="000E0C90" w:rsidRPr="002759E0" w:rsidRDefault="006D00C9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65683705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A139DCB" w14:textId="5E79ADE8" w:rsidR="000E0C90" w:rsidRPr="002759E0" w:rsidRDefault="00AF6383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9972EE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DAC371" w14:textId="389CD01C" w:rsidR="000E0C90" w:rsidRPr="002759E0" w:rsidRDefault="00AF6383" w:rsidP="005034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889B9F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CC6E6DE" w14:textId="6ADD174F" w:rsidR="000E0C90" w:rsidRPr="002759E0" w:rsidRDefault="006D00C9" w:rsidP="00AF6383">
            <w:pPr>
              <w:pStyle w:val="acctfourfigures"/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593D720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3B09F7F" w14:textId="5AB48224" w:rsidR="000E0C90" w:rsidRPr="002759E0" w:rsidRDefault="006D00C9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0E0C90" w:rsidRPr="002759E0" w14:paraId="1F37495F" w14:textId="77777777" w:rsidTr="00423E24">
        <w:tc>
          <w:tcPr>
            <w:tcW w:w="3510" w:type="dxa"/>
            <w:shd w:val="clear" w:color="auto" w:fill="auto"/>
          </w:tcPr>
          <w:p w14:paraId="4C76856A" w14:textId="77777777" w:rsidR="000E0C90" w:rsidRPr="002759E0" w:rsidRDefault="000E0C90" w:rsidP="009372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EFF267D" w14:textId="59366FE2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914BCF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  <w:r w:rsidR="005034F9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1AA21FDB" w14:textId="06117C79" w:rsidR="000E0C90" w:rsidRPr="002759E0" w:rsidRDefault="006D00C9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58ACC3C3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DEFA4F" w14:textId="7D117D1C" w:rsidR="000E0C90" w:rsidRPr="002759E0" w:rsidRDefault="00AF6383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35AD2C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415038" w14:textId="72E895DD" w:rsidR="000E0C90" w:rsidRPr="002759E0" w:rsidRDefault="00AF6383" w:rsidP="005034F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AF4903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7890DBAB" w14:textId="394C2FF6" w:rsidR="000E0C90" w:rsidRPr="002759E0" w:rsidRDefault="006D00C9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8481865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0DCBC79" w14:textId="7E924147" w:rsidR="000E0C90" w:rsidRPr="002759E0" w:rsidRDefault="006D00C9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0E0C90" w:rsidRPr="002759E0" w14:paraId="174588A3" w14:textId="77777777" w:rsidTr="00423E24">
        <w:tc>
          <w:tcPr>
            <w:tcW w:w="3510" w:type="dxa"/>
            <w:shd w:val="clear" w:color="auto" w:fill="auto"/>
          </w:tcPr>
          <w:p w14:paraId="27068C11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96D8" w14:textId="1FEF3E97" w:rsidR="000E0C90" w:rsidRPr="002759E0" w:rsidRDefault="006D00C9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650AAAFE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EB9E6" w14:textId="22F9A797" w:rsidR="000E0C90" w:rsidRPr="002759E0" w:rsidRDefault="00AF6383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E8E6A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A3487" w14:textId="4A46E713" w:rsidR="000E0C90" w:rsidRPr="002759E0" w:rsidRDefault="006D00C9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DEDE579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94946" w14:textId="63E1A804" w:rsidR="000E0C90" w:rsidRPr="002759E0" w:rsidRDefault="006D00C9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4FCCAEA3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4837F" w14:textId="7CDE26AC" w:rsidR="000E0C90" w:rsidRPr="002759E0" w:rsidRDefault="006D00C9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</w:tr>
      <w:tr w:rsidR="00BF734E" w:rsidRPr="002759E0" w14:paraId="5A5FE879" w14:textId="77777777" w:rsidTr="00423E24">
        <w:tc>
          <w:tcPr>
            <w:tcW w:w="3510" w:type="dxa"/>
            <w:shd w:val="clear" w:color="auto" w:fill="auto"/>
          </w:tcPr>
          <w:p w14:paraId="7CBA42CD" w14:textId="77777777" w:rsidR="00BF734E" w:rsidRPr="002759E0" w:rsidRDefault="00BF734E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A1B7A0" w14:textId="77777777" w:rsidR="00BF734E" w:rsidRPr="002759E0" w:rsidRDefault="00BF734E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0E2010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F0BC5C" w14:textId="77777777" w:rsidR="00BF734E" w:rsidRPr="002759E0" w:rsidRDefault="00BF734E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76F841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1E9F7E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1D9825D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06AD83D" w14:textId="77777777" w:rsidR="00BF734E" w:rsidRPr="002759E0" w:rsidRDefault="00BF734E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68DAC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6A606CD" w14:textId="77777777" w:rsidR="00BF734E" w:rsidRPr="002759E0" w:rsidRDefault="00BF734E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F734E" w:rsidRPr="002759E0" w14:paraId="4219289A" w14:textId="77777777" w:rsidTr="00423E24">
        <w:tc>
          <w:tcPr>
            <w:tcW w:w="3510" w:type="dxa"/>
            <w:shd w:val="clear" w:color="auto" w:fill="auto"/>
          </w:tcPr>
          <w:p w14:paraId="4A63369D" w14:textId="725E5788" w:rsidR="00BF734E" w:rsidRPr="002759E0" w:rsidRDefault="00BF734E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3304A4" w14:textId="5DEB683B" w:rsidR="00BF734E" w:rsidRPr="002759E0" w:rsidRDefault="00BF734E" w:rsidP="005034F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4F45FF17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57E454" w14:textId="1811F2CF" w:rsidR="00BF734E" w:rsidRPr="002759E0" w:rsidRDefault="00BF734E" w:rsidP="005034F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F5598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34AFC" w14:textId="039CC04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1C08A2E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7281B803" w14:textId="2F890570" w:rsidR="00BF734E" w:rsidRPr="002759E0" w:rsidRDefault="00BF734E" w:rsidP="005034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57D38DB" w14:textId="77777777" w:rsidR="00BF734E" w:rsidRPr="002759E0" w:rsidRDefault="00BF734E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5FFB2DCE" w14:textId="36F507B1" w:rsidR="00BF734E" w:rsidRPr="002759E0" w:rsidRDefault="00BF734E" w:rsidP="005034F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  <w:tr w:rsidR="000E0C90" w:rsidRPr="002759E0" w14:paraId="03797592" w14:textId="77777777" w:rsidTr="00423E24">
        <w:trPr>
          <w:trHeight w:val="53"/>
        </w:trPr>
        <w:tc>
          <w:tcPr>
            <w:tcW w:w="3510" w:type="dxa"/>
            <w:shd w:val="clear" w:color="auto" w:fill="auto"/>
          </w:tcPr>
          <w:p w14:paraId="5B55E79C" w14:textId="77777777" w:rsidR="000E0C90" w:rsidRPr="002759E0" w:rsidRDefault="000E0C90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  <w:p w14:paraId="5727331E" w14:textId="77777777" w:rsidR="00334F4D" w:rsidRPr="002759E0" w:rsidRDefault="00334F4D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  <w:p w14:paraId="6FEB5C35" w14:textId="77777777" w:rsidR="00334F4D" w:rsidRPr="002759E0" w:rsidRDefault="00334F4D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  <w:p w14:paraId="6197A576" w14:textId="15E0E62F" w:rsidR="00334F4D" w:rsidRPr="002759E0" w:rsidRDefault="00334F4D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6762DD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487CEC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ED2BE6" w14:textId="77777777" w:rsidR="000E0C90" w:rsidRPr="002759E0" w:rsidRDefault="000E0C90" w:rsidP="005034F9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B9D8F0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C46CD9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7906578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2991A5FB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9628D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3E66A94B" w14:textId="77777777" w:rsidR="000E0C90" w:rsidRPr="002759E0" w:rsidRDefault="000E0C90" w:rsidP="0093725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E0281B" w:rsidRPr="002759E0" w14:paraId="36B9F0E4" w14:textId="77777777" w:rsidTr="00423E24">
        <w:tc>
          <w:tcPr>
            <w:tcW w:w="3510" w:type="dxa"/>
            <w:shd w:val="clear" w:color="auto" w:fill="auto"/>
          </w:tcPr>
          <w:p w14:paraId="65A014EA" w14:textId="59255D97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7FB0966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86458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27408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E2B8F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DE60E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3845D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</w:tcPr>
          <w:p w14:paraId="1DDC7E0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DCD25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87DA1E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3143B" w:rsidRPr="002759E0" w14:paraId="7D5619E6" w14:textId="77777777" w:rsidTr="00423E24">
        <w:tc>
          <w:tcPr>
            <w:tcW w:w="3510" w:type="dxa"/>
            <w:shd w:val="clear" w:color="auto" w:fill="auto"/>
          </w:tcPr>
          <w:p w14:paraId="184A7AFF" w14:textId="20B724EA" w:rsidR="0053143B" w:rsidRPr="002759E0" w:rsidRDefault="0053143B" w:rsidP="0053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C5D5343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502E3F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0AF8EF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CBEB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2C6C48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42FA39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F861E0A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3B74D2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EFD7AA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143B" w:rsidRPr="002759E0" w14:paraId="2BB91C77" w14:textId="77777777" w:rsidTr="00423E24">
        <w:tc>
          <w:tcPr>
            <w:tcW w:w="3510" w:type="dxa"/>
            <w:shd w:val="clear" w:color="auto" w:fill="auto"/>
          </w:tcPr>
          <w:p w14:paraId="165B34F8" w14:textId="34EF8429" w:rsidR="0053143B" w:rsidRPr="002759E0" w:rsidRDefault="0053143B" w:rsidP="0053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1501CDB3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3D1BC1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5E78C8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4C56F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B02911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24345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6F7B14F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5A2926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8E95D9C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143B" w:rsidRPr="002759E0" w14:paraId="32478207" w14:textId="77777777" w:rsidTr="00423E24">
        <w:tc>
          <w:tcPr>
            <w:tcW w:w="3510" w:type="dxa"/>
            <w:shd w:val="clear" w:color="auto" w:fill="auto"/>
          </w:tcPr>
          <w:p w14:paraId="7785BF31" w14:textId="1FE78EC5" w:rsidR="0053143B" w:rsidRPr="002759E0" w:rsidRDefault="0053143B" w:rsidP="005314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0EC5F8D5" w14:textId="34356B12" w:rsidR="0053143B" w:rsidRPr="002759E0" w:rsidRDefault="0053143B" w:rsidP="0053143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BE7C743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D444E8" w14:textId="4399551F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6463E1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5588248" w14:textId="31F4F789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5F8AF24D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07E4E69" w14:textId="73ADDBD9" w:rsidR="0053143B" w:rsidRPr="002759E0" w:rsidRDefault="0053143B" w:rsidP="005314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92F533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8D58475" w14:textId="464A4AA1" w:rsidR="0053143B" w:rsidRPr="002759E0" w:rsidRDefault="0053143B" w:rsidP="0053143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</w:tr>
      <w:tr w:rsidR="0053143B" w:rsidRPr="002759E0" w14:paraId="41656DB5" w14:textId="77777777" w:rsidTr="00423E24">
        <w:tc>
          <w:tcPr>
            <w:tcW w:w="3510" w:type="dxa"/>
            <w:shd w:val="clear" w:color="auto" w:fill="auto"/>
          </w:tcPr>
          <w:p w14:paraId="7C541464" w14:textId="4C0E3C02" w:rsidR="0053143B" w:rsidRPr="002759E0" w:rsidRDefault="0053143B" w:rsidP="005314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36E62577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380CD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F506573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0B71B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8D67D7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D58591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671B2B6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E1E25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EB3C3A5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143B" w:rsidRPr="002759E0" w14:paraId="3F596100" w14:textId="77777777" w:rsidTr="00423E24">
        <w:tc>
          <w:tcPr>
            <w:tcW w:w="3510" w:type="dxa"/>
            <w:shd w:val="clear" w:color="auto" w:fill="auto"/>
          </w:tcPr>
          <w:p w14:paraId="6B2E7E49" w14:textId="5EB3459B" w:rsidR="0053143B" w:rsidRPr="002759E0" w:rsidRDefault="0053143B" w:rsidP="005314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7A7DC5EB" w14:textId="4CD35F25" w:rsidR="0053143B" w:rsidRPr="002759E0" w:rsidRDefault="0053143B" w:rsidP="0053143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461ED191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75A71A2" w14:textId="636A2A48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C6120B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AF00B1" w14:textId="3CC51D60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BA7832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00A1CD3E" w14:textId="5DEB5D1E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4B640B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949CD65" w14:textId="6C4CFEC8" w:rsidR="0053143B" w:rsidRPr="002759E0" w:rsidRDefault="0053143B" w:rsidP="0053143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53143B" w:rsidRPr="002759E0" w14:paraId="02E7ED0F" w14:textId="77777777" w:rsidTr="00423E24">
        <w:tc>
          <w:tcPr>
            <w:tcW w:w="3510" w:type="dxa"/>
            <w:shd w:val="clear" w:color="auto" w:fill="auto"/>
          </w:tcPr>
          <w:p w14:paraId="54CFCA02" w14:textId="77777777" w:rsidR="0053143B" w:rsidRPr="002759E0" w:rsidRDefault="0053143B" w:rsidP="005314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2EB1783" w14:textId="4285850B" w:rsidR="0053143B" w:rsidRPr="002759E0" w:rsidRDefault="0053143B" w:rsidP="0053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2E28EFB3" w14:textId="2AB7240B" w:rsidR="0053143B" w:rsidRPr="002759E0" w:rsidRDefault="0053143B" w:rsidP="0053143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738077C5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27FC74A" w14:textId="646399BB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0D2C24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6314C7" w14:textId="1058E726" w:rsidR="0053143B" w:rsidRPr="002759E0" w:rsidRDefault="0053143B" w:rsidP="005314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0FCDE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B91C409" w14:textId="2A8FDC64" w:rsidR="0053143B" w:rsidRPr="002759E0" w:rsidRDefault="0053143B" w:rsidP="005314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521A82FB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E1FBECF" w14:textId="59BE4404" w:rsidR="0053143B" w:rsidRPr="002759E0" w:rsidRDefault="0053143B" w:rsidP="0053143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53143B" w:rsidRPr="002759E0" w14:paraId="7A250196" w14:textId="77777777" w:rsidTr="00423E24">
        <w:tc>
          <w:tcPr>
            <w:tcW w:w="3510" w:type="dxa"/>
            <w:shd w:val="clear" w:color="auto" w:fill="auto"/>
          </w:tcPr>
          <w:p w14:paraId="1D0E1E23" w14:textId="1D0A76BB" w:rsidR="0053143B" w:rsidRPr="002759E0" w:rsidRDefault="0053143B" w:rsidP="0053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FA8B7" w14:textId="3B6B3CEA" w:rsidR="0053143B" w:rsidRPr="002759E0" w:rsidRDefault="0053143B" w:rsidP="0053143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vAlign w:val="bottom"/>
          </w:tcPr>
          <w:p w14:paraId="31984E78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73134" w14:textId="4CC773CD" w:rsidR="0053143B" w:rsidRPr="002759E0" w:rsidRDefault="0053143B" w:rsidP="005314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F7690A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739C" w14:textId="34B6E763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15B0EC62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34BB" w14:textId="1BF713A4" w:rsidR="0053143B" w:rsidRPr="002759E0" w:rsidRDefault="0053143B" w:rsidP="005314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4218CE90" w14:textId="77777777" w:rsidR="0053143B" w:rsidRPr="002759E0" w:rsidRDefault="0053143B" w:rsidP="0053143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41FA" w14:textId="310671C9" w:rsidR="0053143B" w:rsidRPr="002759E0" w:rsidRDefault="0053143B" w:rsidP="0053143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</w:tr>
    </w:tbl>
    <w:p w14:paraId="22CC9720" w14:textId="77777777" w:rsidR="00423E24" w:rsidRPr="002759E0" w:rsidRDefault="00423E24"/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017"/>
      </w:tblGrid>
      <w:tr w:rsidR="008D43BC" w:rsidRPr="002759E0" w14:paraId="78DBFCB1" w14:textId="77777777" w:rsidTr="00334F4D">
        <w:trPr>
          <w:tblHeader/>
        </w:trPr>
        <w:tc>
          <w:tcPr>
            <w:tcW w:w="3510" w:type="dxa"/>
          </w:tcPr>
          <w:p w14:paraId="78BADBAA" w14:textId="48A20CFF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9"/>
          </w:tcPr>
          <w:p w14:paraId="4E283DE9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3BC" w:rsidRPr="002759E0" w14:paraId="6196B885" w14:textId="77777777" w:rsidTr="00334F4D">
        <w:trPr>
          <w:tblHeader/>
        </w:trPr>
        <w:tc>
          <w:tcPr>
            <w:tcW w:w="3510" w:type="dxa"/>
          </w:tcPr>
          <w:p w14:paraId="2A7A0578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 w:rsidDel="00D5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EBC380E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F46BC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tcBorders>
              <w:bottom w:val="single" w:sz="4" w:space="0" w:color="auto"/>
            </w:tcBorders>
          </w:tcPr>
          <w:p w14:paraId="16093F04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BC33013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184EE1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3BC" w:rsidRPr="002759E0" w14:paraId="74D7AC37" w14:textId="77777777" w:rsidTr="00334F4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E31BBA7" w14:textId="77777777" w:rsidR="008D43BC" w:rsidRPr="002759E0" w:rsidRDefault="008D43BC" w:rsidP="00937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4F8E0BF" w14:textId="080575FE" w:rsidR="008D43BC" w:rsidRPr="002759E0" w:rsidRDefault="00D53F92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759E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DA676AA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62351AA" w14:textId="2153CFA4" w:rsidR="008D43BC" w:rsidRPr="002759E0" w:rsidRDefault="006D00C9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D43BC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43BC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00D4E8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F47C35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144DD260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8C6D8B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E53179C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D724C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D6910C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C873F1E" w14:textId="77777777" w:rsidR="008D43BC" w:rsidRPr="002759E0" w:rsidRDefault="008D43BC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8D3FDB" w14:textId="69B97338" w:rsidR="008D43BC" w:rsidRPr="002759E0" w:rsidRDefault="006D00C9" w:rsidP="0093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D43BC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43BC"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53F92" w:rsidRPr="002759E0" w14:paraId="559893AF" w14:textId="77777777" w:rsidTr="00334F4D">
        <w:trPr>
          <w:tblHeader/>
        </w:trPr>
        <w:tc>
          <w:tcPr>
            <w:tcW w:w="3510" w:type="dxa"/>
            <w:shd w:val="clear" w:color="auto" w:fill="auto"/>
          </w:tcPr>
          <w:p w14:paraId="077FCE07" w14:textId="2E94A036" w:rsidR="00D53F92" w:rsidRPr="002759E0" w:rsidRDefault="00D53F92" w:rsidP="00D53F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37" w:type="dxa"/>
            <w:gridSpan w:val="9"/>
          </w:tcPr>
          <w:p w14:paraId="66E7619C" w14:textId="678E7B74" w:rsidR="00D53F92" w:rsidRPr="002759E0" w:rsidRDefault="00D53F92" w:rsidP="00D5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56DE" w:rsidRPr="002759E0" w14:paraId="6A9F7EDC" w14:textId="77777777" w:rsidTr="00423E24">
        <w:tc>
          <w:tcPr>
            <w:tcW w:w="3510" w:type="dxa"/>
            <w:shd w:val="clear" w:color="auto" w:fill="auto"/>
            <w:vAlign w:val="bottom"/>
          </w:tcPr>
          <w:p w14:paraId="75893077" w14:textId="62421896" w:rsidR="001656DE" w:rsidRPr="002759E0" w:rsidRDefault="001656DE" w:rsidP="00D53F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237" w:type="dxa"/>
            <w:gridSpan w:val="9"/>
            <w:vAlign w:val="bottom"/>
          </w:tcPr>
          <w:p w14:paraId="2B154908" w14:textId="77777777" w:rsidR="001656DE" w:rsidRPr="002759E0" w:rsidRDefault="001656DE" w:rsidP="00D5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656DE" w:rsidRPr="002759E0" w14:paraId="7D6253E9" w14:textId="77777777" w:rsidTr="00423E24">
        <w:tc>
          <w:tcPr>
            <w:tcW w:w="3510" w:type="dxa"/>
            <w:shd w:val="clear" w:color="auto" w:fill="auto"/>
            <w:vAlign w:val="bottom"/>
          </w:tcPr>
          <w:p w14:paraId="5C3F49A4" w14:textId="42323D2D" w:rsidR="001656DE" w:rsidRPr="002759E0" w:rsidRDefault="001656DE" w:rsidP="001656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2F91231" w14:textId="499EFC52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3B8DB6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B84388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037CAB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271CE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64C2D5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3146F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83C2DD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1D75846" w14:textId="77777777" w:rsidR="001656DE" w:rsidRPr="002759E0" w:rsidRDefault="001656DE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35B63" w:rsidRPr="002759E0" w14:paraId="26DA0000" w14:textId="77777777" w:rsidTr="00423E24">
        <w:tc>
          <w:tcPr>
            <w:tcW w:w="3510" w:type="dxa"/>
            <w:shd w:val="clear" w:color="auto" w:fill="auto"/>
          </w:tcPr>
          <w:p w14:paraId="243DAC7D" w14:textId="15B39B35" w:rsidR="00635B63" w:rsidRPr="002759E0" w:rsidRDefault="00635B63" w:rsidP="001656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6D0EEC88" w14:textId="715765BC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95154A" w14:textId="77777777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5EA9B3" w14:textId="25C9D136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4A10E92" w14:textId="77777777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B8C903" w14:textId="4A6BC654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0446FD" w14:textId="77777777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243C03" w14:textId="23A469D2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D1F32B5" w14:textId="77777777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0E907B9" w14:textId="73B71A8C" w:rsidR="00635B63" w:rsidRPr="002759E0" w:rsidRDefault="00635B63" w:rsidP="0016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42B7" w:rsidRPr="002759E0" w14:paraId="4D618707" w14:textId="77777777" w:rsidTr="00423E24">
        <w:trPr>
          <w:trHeight w:val="101"/>
        </w:trPr>
        <w:tc>
          <w:tcPr>
            <w:tcW w:w="3510" w:type="dxa"/>
            <w:shd w:val="clear" w:color="auto" w:fill="auto"/>
          </w:tcPr>
          <w:p w14:paraId="0362EAAC" w14:textId="6F0ECE9E" w:rsidR="005542B7" w:rsidRPr="002759E0" w:rsidRDefault="005542B7" w:rsidP="005542B7">
            <w:pPr>
              <w:pStyle w:val="acctfourfigures"/>
              <w:tabs>
                <w:tab w:val="clear" w:pos="765"/>
              </w:tabs>
              <w:spacing w:line="240" w:lineRule="auto"/>
              <w:ind w:left="70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04D178AB" w14:textId="0B2DCB51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vAlign w:val="bottom"/>
          </w:tcPr>
          <w:p w14:paraId="730EE3BA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434BD6" w14:textId="33F2BBE4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C10E8F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58582B" w14:textId="33C74456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3B49C1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894CAD" w14:textId="54D2A314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4F6156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1560DF0" w14:textId="2B924101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542B7" w:rsidRPr="002759E0" w14:paraId="456C948B" w14:textId="77777777" w:rsidTr="00423E24">
        <w:tc>
          <w:tcPr>
            <w:tcW w:w="3510" w:type="dxa"/>
            <w:shd w:val="clear" w:color="auto" w:fill="auto"/>
          </w:tcPr>
          <w:p w14:paraId="11690626" w14:textId="77777777" w:rsidR="005542B7" w:rsidRPr="002759E0" w:rsidRDefault="005542B7" w:rsidP="005542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B288C2D" w14:textId="076F3DE4" w:rsidR="005542B7" w:rsidRPr="002759E0" w:rsidRDefault="005542B7" w:rsidP="005542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524DA"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24DA" w:rsidRPr="002759E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อื่นการเปลี่ยนแปลงในมูลค่ายุติธรรม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4D966AF8" w14:textId="3D705075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1E929705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91B25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A31832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B85602" w14:textId="52E428F4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C87799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62B9E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265B1C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0FF92" w14:textId="3B822773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97FD3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63867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7DB52D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2977D3" w14:textId="4E3F3F0A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FE6C001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260C4D9" w14:textId="5D97FC3F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542B7" w:rsidRPr="002759E0" w14:paraId="37719D6E" w14:textId="77777777" w:rsidTr="00423E24">
        <w:tc>
          <w:tcPr>
            <w:tcW w:w="3510" w:type="dxa"/>
            <w:shd w:val="clear" w:color="auto" w:fill="auto"/>
          </w:tcPr>
          <w:p w14:paraId="71B791D3" w14:textId="33BFDB48" w:rsidR="005542B7" w:rsidRPr="002759E0" w:rsidRDefault="005542B7" w:rsidP="005542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23407" w14:textId="0C4813D4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vAlign w:val="bottom"/>
          </w:tcPr>
          <w:p w14:paraId="1472CB6F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32177" w14:textId="16040883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57984B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7A2259" w14:textId="0B303E4C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84BDE0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74F27E" w14:textId="7A530490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787CDD9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FF0E442" w14:textId="60ACA303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</w:tr>
      <w:tr w:rsidR="005542B7" w:rsidRPr="002759E0" w14:paraId="29ABD800" w14:textId="77777777" w:rsidTr="00423E24">
        <w:tc>
          <w:tcPr>
            <w:tcW w:w="3510" w:type="dxa"/>
            <w:shd w:val="clear" w:color="auto" w:fill="auto"/>
          </w:tcPr>
          <w:p w14:paraId="525CEB88" w14:textId="77777777" w:rsidR="00334F4D" w:rsidRPr="002759E0" w:rsidRDefault="00334F4D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E781364" w14:textId="77777777" w:rsidR="00334F4D" w:rsidRPr="002759E0" w:rsidRDefault="00334F4D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B2148CE" w14:textId="77777777" w:rsidR="00334F4D" w:rsidRPr="002759E0" w:rsidRDefault="00334F4D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F9C3345" w14:textId="77777777" w:rsidR="00334F4D" w:rsidRPr="002759E0" w:rsidRDefault="00334F4D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582B55E" w14:textId="06F2E733" w:rsidR="00334F4D" w:rsidRPr="002759E0" w:rsidRDefault="00334F4D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2" w:space="0" w:color="auto"/>
            </w:tcBorders>
            <w:vAlign w:val="bottom"/>
          </w:tcPr>
          <w:p w14:paraId="527494BD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7AFC56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2" w:space="0" w:color="auto"/>
            </w:tcBorders>
            <w:vAlign w:val="bottom"/>
          </w:tcPr>
          <w:p w14:paraId="522F5BBD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DF3C18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2" w:space="0" w:color="auto"/>
            </w:tcBorders>
            <w:vAlign w:val="bottom"/>
          </w:tcPr>
          <w:p w14:paraId="78116E2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BB13A6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2" w:space="0" w:color="auto"/>
            </w:tcBorders>
          </w:tcPr>
          <w:p w14:paraId="56EDA68A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1AD0CC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tcBorders>
              <w:top w:val="double" w:sz="2" w:space="0" w:color="auto"/>
            </w:tcBorders>
            <w:vAlign w:val="bottom"/>
          </w:tcPr>
          <w:p w14:paraId="7DC92C0D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542B7" w:rsidRPr="002759E0" w14:paraId="11429502" w14:textId="77777777" w:rsidTr="00423E24">
        <w:tc>
          <w:tcPr>
            <w:tcW w:w="3510" w:type="dxa"/>
            <w:shd w:val="clear" w:color="auto" w:fill="auto"/>
          </w:tcPr>
          <w:p w14:paraId="5364994C" w14:textId="51A32D50" w:rsidR="005542B7" w:rsidRPr="002759E0" w:rsidRDefault="006D00C9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5559DE49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B18303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FC0AE3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3AAFF6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7D2FD5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A0D273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EB657F9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59CF44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54711514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542B7" w:rsidRPr="002759E0" w14:paraId="24D5F2F4" w14:textId="77777777" w:rsidTr="00423E24">
        <w:tc>
          <w:tcPr>
            <w:tcW w:w="3510" w:type="dxa"/>
            <w:shd w:val="clear" w:color="auto" w:fill="auto"/>
          </w:tcPr>
          <w:p w14:paraId="72FCA01A" w14:textId="5698A2C4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0970B31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95397C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0CB05FE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A0BE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7046BB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5651A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4867FFA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E888A4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71CEC7DA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542B7" w:rsidRPr="002759E0" w14:paraId="2BF68D80" w14:textId="77777777" w:rsidTr="00423E24">
        <w:tc>
          <w:tcPr>
            <w:tcW w:w="3510" w:type="dxa"/>
            <w:shd w:val="clear" w:color="auto" w:fill="auto"/>
          </w:tcPr>
          <w:p w14:paraId="4FFFB0CA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43392454" w14:textId="3A7DFB64" w:rsidR="005542B7" w:rsidRPr="002759E0" w:rsidRDefault="005542B7" w:rsidP="005542B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339358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A84EDE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E66175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35A8F0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9EB417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6F92FA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663246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5A37CC6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542B7" w:rsidRPr="002759E0" w14:paraId="192F3EA4" w14:textId="77777777" w:rsidTr="00423E24">
        <w:tc>
          <w:tcPr>
            <w:tcW w:w="3510" w:type="dxa"/>
            <w:shd w:val="clear" w:color="auto" w:fill="auto"/>
          </w:tcPr>
          <w:p w14:paraId="2C9F2B9D" w14:textId="77777777" w:rsidR="005542B7" w:rsidRPr="002759E0" w:rsidRDefault="005542B7" w:rsidP="005542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794120E3" w14:textId="3F73EB8E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52979F9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D18EAA" w14:textId="0477854D" w:rsidR="005542B7" w:rsidRPr="002759E0" w:rsidRDefault="005542B7" w:rsidP="005542B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5AD57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BB270B" w14:textId="78EF674D" w:rsidR="005542B7" w:rsidRPr="002759E0" w:rsidRDefault="006D00C9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44D5A66A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5E0D0B" w14:textId="38FE641D" w:rsidR="005542B7" w:rsidRPr="002759E0" w:rsidRDefault="005542B7" w:rsidP="005542B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274559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2F9C45D1" w14:textId="726274F2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</w:tr>
      <w:tr w:rsidR="005542B7" w:rsidRPr="002759E0" w14:paraId="3F6DE73E" w14:textId="77777777" w:rsidTr="00423E24">
        <w:tc>
          <w:tcPr>
            <w:tcW w:w="3510" w:type="dxa"/>
            <w:shd w:val="clear" w:color="auto" w:fill="auto"/>
          </w:tcPr>
          <w:p w14:paraId="57559125" w14:textId="77777777" w:rsidR="005542B7" w:rsidRPr="002759E0" w:rsidRDefault="005542B7" w:rsidP="005542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FB0DD27" w14:textId="00D722C8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524DA" w:rsidRPr="002759E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อื่นการเปลี่ยนแปลงในมูลค่ายุติธรรม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41E80F44" w14:textId="664358AD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E9E7BF7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2BF3B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59EA1F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06B1E3" w14:textId="3B1F06F0" w:rsidR="005542B7" w:rsidRPr="002759E0" w:rsidRDefault="005542B7" w:rsidP="005542B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E30E6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4C0D0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93605D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AB92ED" w14:textId="71E4A281" w:rsidR="005542B7" w:rsidRPr="002759E0" w:rsidRDefault="005542B7" w:rsidP="005542B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0795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D78FF6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DB8808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AB15DB" w14:textId="67242038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A724EF2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E4B7254" w14:textId="22FC0038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5542B7" w:rsidRPr="002759E0" w14:paraId="514D731A" w14:textId="77777777" w:rsidTr="00423E24">
        <w:tc>
          <w:tcPr>
            <w:tcW w:w="3510" w:type="dxa"/>
            <w:shd w:val="clear" w:color="auto" w:fill="auto"/>
          </w:tcPr>
          <w:p w14:paraId="764D107C" w14:textId="77777777" w:rsidR="005542B7" w:rsidRPr="002759E0" w:rsidRDefault="005542B7" w:rsidP="0055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07A54" w14:textId="0806F094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  <w:vAlign w:val="bottom"/>
          </w:tcPr>
          <w:p w14:paraId="10D1C355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4D0C" w14:textId="7D965567" w:rsidR="005542B7" w:rsidRPr="002759E0" w:rsidRDefault="005542B7" w:rsidP="005542B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7BB5E7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E3204" w14:textId="30179420" w:rsidR="005542B7" w:rsidRPr="002759E0" w:rsidRDefault="006D00C9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17D187CA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31D08" w14:textId="18E1D088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B8DB523" w14:textId="77777777" w:rsidR="005542B7" w:rsidRPr="002759E0" w:rsidRDefault="005542B7" w:rsidP="005542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AFBE0" w14:textId="66F75AE6" w:rsidR="005542B7" w:rsidRPr="002759E0" w:rsidRDefault="006D00C9" w:rsidP="005542B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</w:tbl>
    <w:p w14:paraId="49F96062" w14:textId="77777777" w:rsidR="003027B8" w:rsidRPr="002759E0" w:rsidRDefault="003027B8" w:rsidP="00277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F37919" w14:textId="77777777" w:rsidR="002771FC" w:rsidRPr="002759E0" w:rsidRDefault="002771FC" w:rsidP="002771F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5D79AAB1" w14:textId="77777777" w:rsidR="002771FC" w:rsidRPr="002759E0" w:rsidRDefault="002771FC" w:rsidP="002771F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color w:val="0000FF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990"/>
        <w:gridCol w:w="270"/>
        <w:gridCol w:w="999"/>
      </w:tblGrid>
      <w:tr w:rsidR="002771FC" w:rsidRPr="002759E0" w14:paraId="2D8ADBEF" w14:textId="77777777" w:rsidTr="00937259">
        <w:tc>
          <w:tcPr>
            <w:tcW w:w="4428" w:type="dxa"/>
          </w:tcPr>
          <w:p w14:paraId="1F9636D3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C1ED0E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018F7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20BA7E45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70" w:rsidRPr="002759E0" w14:paraId="6752231A" w14:textId="77777777" w:rsidTr="00937259">
        <w:tc>
          <w:tcPr>
            <w:tcW w:w="4428" w:type="dxa"/>
          </w:tcPr>
          <w:p w14:paraId="43242283" w14:textId="77777777" w:rsidR="00066670" w:rsidRPr="002759E0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CC864" w14:textId="426D2CF6" w:rsidR="00066670" w:rsidRPr="002759E0" w:rsidRDefault="006D00C9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B08524" w14:textId="77777777" w:rsidR="00066670" w:rsidRPr="002759E0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05D43" w14:textId="70DE1CCE" w:rsidR="00066670" w:rsidRPr="002759E0" w:rsidRDefault="006D00C9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36D377" w14:textId="77777777" w:rsidR="00066670" w:rsidRPr="002759E0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B6D73" w14:textId="7845661A" w:rsidR="00066670" w:rsidRPr="002759E0" w:rsidRDefault="006D00C9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8299F1" w14:textId="77777777" w:rsidR="00066670" w:rsidRPr="002759E0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B5858C3" w14:textId="38510AC6" w:rsidR="00066670" w:rsidRPr="002759E0" w:rsidRDefault="006D00C9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771FC" w:rsidRPr="002759E0" w14:paraId="1BB7831A" w14:textId="77777777" w:rsidTr="00937259">
        <w:tc>
          <w:tcPr>
            <w:tcW w:w="4428" w:type="dxa"/>
          </w:tcPr>
          <w:p w14:paraId="55199CB9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529E3DD9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71FC" w:rsidRPr="002759E0" w14:paraId="76E0B4C0" w14:textId="77777777" w:rsidTr="00937259">
        <w:tc>
          <w:tcPr>
            <w:tcW w:w="4428" w:type="dxa"/>
          </w:tcPr>
          <w:p w14:paraId="6A2D4B0B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66A4D397" w14:textId="77777777" w:rsidR="002771FC" w:rsidRPr="002759E0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62597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CF49C" w14:textId="77777777" w:rsidR="002771FC" w:rsidRPr="002759E0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EDF2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53EB2" w14:textId="77777777" w:rsidR="002771FC" w:rsidRPr="002759E0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0E27" w14:textId="77777777" w:rsidR="002771FC" w:rsidRPr="002759E0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5E2BFB0" w14:textId="77777777" w:rsidR="002771FC" w:rsidRPr="002759E0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81B" w:rsidRPr="002759E0" w14:paraId="0ED365B7" w14:textId="77777777" w:rsidTr="00937259">
        <w:trPr>
          <w:trHeight w:val="353"/>
        </w:trPr>
        <w:tc>
          <w:tcPr>
            <w:tcW w:w="4428" w:type="dxa"/>
          </w:tcPr>
          <w:p w14:paraId="2583269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สำรองต่างๆ</w:t>
            </w:r>
          </w:p>
        </w:tc>
        <w:tc>
          <w:tcPr>
            <w:tcW w:w="990" w:type="dxa"/>
            <w:shd w:val="clear" w:color="auto" w:fill="auto"/>
          </w:tcPr>
          <w:p w14:paraId="336BED48" w14:textId="64A2B9B9" w:rsidR="00E0281B" w:rsidRPr="002759E0" w:rsidRDefault="0072131F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4E7AC41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26806" w14:textId="22BA1F0A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7B1D7FB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B8E7D8" w14:textId="6CCE1C8A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2131F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11A32004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A0FE510" w14:textId="552FF6FC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</w:tr>
      <w:tr w:rsidR="00E0281B" w:rsidRPr="002759E0" w14:paraId="171E66A0" w14:textId="77777777" w:rsidTr="00937259">
        <w:tc>
          <w:tcPr>
            <w:tcW w:w="4428" w:type="dxa"/>
          </w:tcPr>
          <w:p w14:paraId="5EF1DB38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F73E6F4" w14:textId="67FCD6A9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70294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A451" w14:textId="49D685A3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C0B7B04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AF5C9" w14:textId="1D5D8060" w:rsidR="00E0281B" w:rsidRPr="002759E0" w:rsidRDefault="006D00C9" w:rsidP="0016259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33F5B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36725B5" w14:textId="37F9E466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281B" w:rsidRPr="002759E0" w14:paraId="79494BB2" w14:textId="77777777" w:rsidTr="00937259">
        <w:tc>
          <w:tcPr>
            <w:tcW w:w="4428" w:type="dxa"/>
          </w:tcPr>
          <w:p w14:paraId="0453C1C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  <w:shd w:val="clear" w:color="auto" w:fill="auto"/>
          </w:tcPr>
          <w:p w14:paraId="1C3C8A04" w14:textId="695A00A0" w:rsidR="00E0281B" w:rsidRPr="002759E0" w:rsidRDefault="00F00EDC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  <w:r w:rsidR="0072131F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98775D2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63C" w14:textId="5BDBDECC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28F069AF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1328E8" w14:textId="15C53579" w:rsidR="00E0281B" w:rsidRPr="002759E0" w:rsidRDefault="009A51BC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72131F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C1506F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DB87ABD" w14:textId="54AB5B4B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537</w:t>
            </w:r>
          </w:p>
        </w:tc>
      </w:tr>
      <w:tr w:rsidR="00E0281B" w:rsidRPr="002759E0" w14:paraId="61834EA9" w14:textId="77777777" w:rsidTr="00937259">
        <w:tc>
          <w:tcPr>
            <w:tcW w:w="4428" w:type="dxa"/>
          </w:tcPr>
          <w:p w14:paraId="0BE9DDDC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0ED82" w14:textId="7E7C97AE" w:rsidR="00E0281B" w:rsidRPr="002759E0" w:rsidRDefault="00F00EDC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1D016C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26D44AA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FB105" w14:textId="1E972A25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5B76DEF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7A05" w14:textId="19CB69E1" w:rsidR="00E0281B" w:rsidRPr="002759E0" w:rsidRDefault="00AA4EE1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F7D140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C76B826" w14:textId="1DC9020E" w:rsidR="00E0281B" w:rsidRPr="002759E0" w:rsidRDefault="006D00C9" w:rsidP="00E0281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907</w:t>
            </w:r>
          </w:p>
        </w:tc>
      </w:tr>
    </w:tbl>
    <w:p w14:paraId="21F9089F" w14:textId="77777777" w:rsidR="00334F4D" w:rsidRPr="002759E0" w:rsidRDefault="00334F4D" w:rsidP="0027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DA6D4" w14:textId="1667AA32" w:rsidR="002771FC" w:rsidRPr="002759E0" w:rsidRDefault="00E0281B" w:rsidP="0027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ab/>
      </w:r>
      <w:r w:rsidR="002771FC" w:rsidRPr="002759E0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2771FC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71FC" w:rsidRPr="002759E0">
        <w:rPr>
          <w:rFonts w:asciiTheme="majorBidi" w:hAnsiTheme="majorBidi" w:cstheme="majorBidi"/>
          <w:sz w:val="30"/>
          <w:szCs w:val="30"/>
        </w:rPr>
        <w:t>-</w:t>
      </w:r>
      <w:r w:rsidR="002771FC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2569</w:t>
      </w:r>
      <w:r w:rsidR="002771FC" w:rsidRPr="002759E0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2771FC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2771FC" w:rsidRPr="002759E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BE4E13"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และบริษัทย่อยบางแห่ง</w:t>
      </w:r>
      <w:r w:rsidR="002771FC" w:rsidRPr="002759E0">
        <w:rPr>
          <w:rFonts w:asciiTheme="majorBidi" w:hAnsiTheme="majorBidi" w:cstheme="majorBidi"/>
          <w:color w:val="000000"/>
          <w:sz w:val="30"/>
          <w:szCs w:val="30"/>
          <w:cs/>
        </w:rPr>
        <w:t>ไม่ได้รับรู้สินทรัพย์ภาษีเงินได้รอการตัดบัญชีดังกล่าวเนื่องจากรายได้ส่วนหนึ่งของ</w:t>
      </w:r>
      <w:r w:rsidR="00BE4E13" w:rsidRPr="002759E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BE4E13"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และบริษัทย่อยบางแห่ง</w:t>
      </w:r>
      <w:r w:rsidR="002771FC" w:rsidRPr="002759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เป็นรายได้เงินปันผลที่ได้รับยกเว้นภาษีเงินได้ จึงยังไม่มีความเป็นไปได้ค่อนข้างแน่ว่า </w:t>
      </w:r>
      <w:r w:rsidR="00BE4E13" w:rsidRPr="002759E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BE4E13"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และบริษัทย่อยบางแห่ง</w:t>
      </w:r>
      <w:r w:rsidR="002771FC" w:rsidRPr="002759E0">
        <w:rPr>
          <w:rFonts w:asciiTheme="majorBidi" w:hAnsiTheme="majorBidi" w:cstheme="majorBidi"/>
          <w:color w:val="000000"/>
          <w:sz w:val="30"/>
          <w:szCs w:val="30"/>
          <w:cs/>
        </w:rPr>
        <w:t>จะมีกำไรทางภาษีในอนาคตที่</w:t>
      </w:r>
      <w:r w:rsidR="00BE4E13" w:rsidRPr="002759E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BE4E13" w:rsidRPr="002759E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และบริษัทย่อยบางแห่ง</w:t>
      </w:r>
      <w:r w:rsidR="002771FC" w:rsidRPr="002759E0">
        <w:rPr>
          <w:rFonts w:asciiTheme="majorBidi" w:hAnsiTheme="majorBidi" w:cstheme="majorBidi"/>
          <w:color w:val="000000"/>
          <w:sz w:val="30"/>
          <w:szCs w:val="30"/>
          <w:cs/>
        </w:rPr>
        <w:t>จะนำผลขาดทุนทางภาษีที่ยังไม่ได้ใช้นั้นมาใช้ประโยชน์ได้</w:t>
      </w:r>
    </w:p>
    <w:p w14:paraId="02F1878D" w14:textId="176931D6" w:rsidR="00961E61" w:rsidRPr="002759E0" w:rsidRDefault="00961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9A99391" w14:textId="77777777" w:rsidR="00334F4D" w:rsidRPr="002759E0" w:rsidRDefault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51E5D0D" w14:textId="5ED5206C" w:rsidR="00C17CFE" w:rsidRPr="002759E0" w:rsidRDefault="000D4634" w:rsidP="00AB366C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กำไรต่อหุ้น</w:t>
      </w:r>
      <w:r w:rsidR="00861965" w:rsidRPr="002759E0">
        <w:rPr>
          <w:rFonts w:asciiTheme="majorBidi" w:hAnsiTheme="majorBidi" w:cstheme="majorBidi"/>
          <w:b/>
          <w:bCs/>
          <w:cs/>
        </w:rPr>
        <w:t>ขั้นพื้นฐาน</w:t>
      </w:r>
    </w:p>
    <w:p w14:paraId="18E47C17" w14:textId="77777777" w:rsidR="000D4634" w:rsidRPr="002759E0" w:rsidRDefault="000D4634" w:rsidP="00343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7932F5" w14:textId="6A4CC3EB" w:rsidR="000D4634" w:rsidRPr="002759E0" w:rsidRDefault="000D4634" w:rsidP="000D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="00F41EAF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00C9" w:rsidRPr="002759E0">
        <w:rPr>
          <w:rFonts w:asciiTheme="majorBidi" w:hAnsiTheme="majorBidi" w:cstheme="majorBidi"/>
          <w:sz w:val="30"/>
          <w:szCs w:val="30"/>
        </w:rPr>
        <w:t>2564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สำหรับแต่ละปีที่เป็นส่วนของผู้ถือหุ้นสามัญของบริษัทและจำนวนหุ้นสามัญที่ออกจำหน่ายแล้วระหว่างปี </w:t>
      </w:r>
      <w:r w:rsidR="00D42F75" w:rsidRPr="002759E0">
        <w:rPr>
          <w:rFonts w:asciiTheme="majorBidi" w:hAnsiTheme="majorBidi" w:cstheme="majorBidi"/>
          <w:sz w:val="30"/>
          <w:szCs w:val="30"/>
          <w:cs/>
        </w:rPr>
        <w:t>โดย</w:t>
      </w:r>
      <w:r w:rsidR="00DF0E8A" w:rsidRPr="002759E0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Pr="002759E0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p w14:paraId="14A4A81D" w14:textId="77777777" w:rsidR="00DA16F1" w:rsidRPr="002759E0" w:rsidRDefault="00DA16F1" w:rsidP="000D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626"/>
        <w:gridCol w:w="303"/>
        <w:gridCol w:w="1035"/>
        <w:gridCol w:w="271"/>
        <w:gridCol w:w="18"/>
        <w:gridCol w:w="1121"/>
        <w:gridCol w:w="287"/>
        <w:gridCol w:w="1118"/>
        <w:gridCol w:w="287"/>
        <w:gridCol w:w="1100"/>
      </w:tblGrid>
      <w:tr w:rsidR="000D4634" w:rsidRPr="002759E0" w14:paraId="07AD20BB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0BD2227A" w14:textId="77777777" w:rsidR="000D4634" w:rsidRPr="002759E0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17814FCE" w14:textId="77777777" w:rsidR="000D4634" w:rsidRPr="002759E0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14:paraId="56DF4F20" w14:textId="77777777" w:rsidR="000D4634" w:rsidRPr="002759E0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</w:tcPr>
          <w:p w14:paraId="4FEB6ECB" w14:textId="77777777" w:rsidR="000D4634" w:rsidRPr="002759E0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1606385E" w14:textId="77777777" w:rsidR="000D4634" w:rsidRPr="002759E0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867" w:rsidRPr="002759E0" w14:paraId="5A28C963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17CD4A5A" w14:textId="77777777" w:rsidR="00CE1867" w:rsidRPr="002759E0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9AA1CD0" w14:textId="77777777" w:rsidR="00CE1867" w:rsidRPr="002759E0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E20214B" w14:textId="43186E8F" w:rsidR="00CE1867" w:rsidRPr="002759E0" w:rsidRDefault="006D00C9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41AA09E5" w14:textId="77777777" w:rsidR="00CE1867" w:rsidRPr="002759E0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334A7341" w14:textId="54039D48" w:rsidR="00CE1867" w:rsidRPr="002759E0" w:rsidRDefault="006D00C9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87" w:type="dxa"/>
            <w:shd w:val="clear" w:color="auto" w:fill="auto"/>
          </w:tcPr>
          <w:p w14:paraId="4A344F04" w14:textId="77777777" w:rsidR="00CE1867" w:rsidRPr="002759E0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3C83474" w14:textId="3B4172B9" w:rsidR="00CE1867" w:rsidRPr="002759E0" w:rsidRDefault="006D00C9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87" w:type="dxa"/>
            <w:shd w:val="clear" w:color="auto" w:fill="auto"/>
          </w:tcPr>
          <w:p w14:paraId="4291247A" w14:textId="77777777" w:rsidR="00CE1867" w:rsidRPr="002759E0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312A18" w14:textId="60987028" w:rsidR="00CE1867" w:rsidRPr="002759E0" w:rsidRDefault="006D00C9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573888" w:rsidRPr="002759E0" w14:paraId="103F212E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69C2BFAB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6F3FE1C1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7" w:type="dxa"/>
            <w:gridSpan w:val="8"/>
            <w:shd w:val="clear" w:color="auto" w:fill="auto"/>
          </w:tcPr>
          <w:p w14:paraId="00C492C4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573888" w:rsidRPr="002759E0" w14:paraId="0953B501" w14:textId="77777777" w:rsidTr="0007067A">
        <w:tc>
          <w:tcPr>
            <w:tcW w:w="3626" w:type="dxa"/>
            <w:shd w:val="clear" w:color="auto" w:fill="auto"/>
          </w:tcPr>
          <w:p w14:paraId="60E8891F" w14:textId="3F593617" w:rsidR="00573888" w:rsidRPr="002759E0" w:rsidRDefault="00573888" w:rsidP="00D8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303" w:type="dxa"/>
            <w:shd w:val="clear" w:color="auto" w:fill="auto"/>
          </w:tcPr>
          <w:p w14:paraId="53E1646E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D6C35B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11230C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567A448C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2BA489C0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2454AE3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1756D2E4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8E521EF" w14:textId="77777777" w:rsidR="00573888" w:rsidRPr="002759E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81B" w:rsidRPr="002759E0" w14:paraId="683F75F9" w14:textId="77777777" w:rsidTr="0007067A">
        <w:tc>
          <w:tcPr>
            <w:tcW w:w="3626" w:type="dxa"/>
            <w:shd w:val="clear" w:color="auto" w:fill="auto"/>
          </w:tcPr>
          <w:p w14:paraId="6B539F7B" w14:textId="4EDF5A4C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303" w:type="dxa"/>
            <w:shd w:val="clear" w:color="auto" w:fill="auto"/>
          </w:tcPr>
          <w:p w14:paraId="021A33C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2407FE7" w14:textId="7663401A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040EA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14:paraId="3F77A66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36791A" w14:textId="6ADED55C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87" w:type="dxa"/>
            <w:shd w:val="clear" w:color="auto" w:fill="auto"/>
          </w:tcPr>
          <w:p w14:paraId="00D0DE8C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67F65D53" w14:textId="17B0A434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7579F4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7" w:type="dxa"/>
            <w:shd w:val="clear" w:color="auto" w:fill="auto"/>
          </w:tcPr>
          <w:p w14:paraId="7167296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1DABF0BE" w14:textId="65A116C5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  <w:tr w:rsidR="00E0281B" w:rsidRPr="002759E0" w14:paraId="0E9ED4D1" w14:textId="77777777" w:rsidTr="0007067A">
        <w:tc>
          <w:tcPr>
            <w:tcW w:w="3626" w:type="dxa"/>
            <w:shd w:val="clear" w:color="auto" w:fill="auto"/>
          </w:tcPr>
          <w:p w14:paraId="659DC03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3" w:type="dxa"/>
            <w:shd w:val="clear" w:color="auto" w:fill="auto"/>
          </w:tcPr>
          <w:p w14:paraId="6FE35032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88F0A" w14:textId="6A584227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00D10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F00D10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7E45CA8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373C4" w14:textId="20577739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5B3D252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57CD" w14:textId="5DF35ECA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579F4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7579F4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7B23342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BBF8" w14:textId="76A5C168" w:rsidR="00E0281B" w:rsidRPr="002759E0" w:rsidRDefault="006D00C9" w:rsidP="00A4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  <w:tr w:rsidR="00E0281B" w:rsidRPr="002759E0" w14:paraId="0FC3BFD3" w14:textId="77777777" w:rsidTr="0007067A">
        <w:tc>
          <w:tcPr>
            <w:tcW w:w="3626" w:type="dxa"/>
            <w:shd w:val="clear" w:color="auto" w:fill="auto"/>
          </w:tcPr>
          <w:p w14:paraId="7E57007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" w:type="dxa"/>
            <w:shd w:val="clear" w:color="auto" w:fill="auto"/>
          </w:tcPr>
          <w:p w14:paraId="6ABA757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0E39C0D6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8A77A5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</w:tcPr>
          <w:p w14:paraId="2C0DB9C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59C83B3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075284C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9979CE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</w:tcPr>
          <w:p w14:paraId="386B846B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0281B" w:rsidRPr="002759E0" w14:paraId="35207FDF" w14:textId="77777777" w:rsidTr="0007067A">
        <w:trPr>
          <w:trHeight w:val="425"/>
        </w:trPr>
        <w:tc>
          <w:tcPr>
            <w:tcW w:w="3626" w:type="dxa"/>
            <w:shd w:val="clear" w:color="auto" w:fill="auto"/>
          </w:tcPr>
          <w:p w14:paraId="63A2AD42" w14:textId="0ECDB3A4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3" w:type="dxa"/>
            <w:shd w:val="clear" w:color="auto" w:fill="auto"/>
          </w:tcPr>
          <w:p w14:paraId="72DDB23D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3E0BB244" w14:textId="7803F827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579F4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61C2A7F4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</w:tcPr>
          <w:p w14:paraId="03B21FE6" w14:textId="4CA5EE17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87" w:type="dxa"/>
            <w:shd w:val="clear" w:color="auto" w:fill="auto"/>
          </w:tcPr>
          <w:p w14:paraId="637E6F61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0483B841" w14:textId="13AD9919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579F4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87" w:type="dxa"/>
            <w:shd w:val="clear" w:color="auto" w:fill="auto"/>
          </w:tcPr>
          <w:p w14:paraId="4C404B3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59914568" w14:textId="36962C6F" w:rsidR="00E0281B" w:rsidRPr="002759E0" w:rsidRDefault="006D00C9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0281B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1BD912A9" w14:textId="77777777" w:rsidR="0031024E" w:rsidRPr="002759E0" w:rsidRDefault="0031024E" w:rsidP="001F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144C13" w14:textId="5FCBCBF5" w:rsidR="00296D14" w:rsidRPr="002759E0" w:rsidRDefault="00296D14" w:rsidP="00334F4D">
      <w:pPr>
        <w:pStyle w:val="Style1"/>
        <w:tabs>
          <w:tab w:val="left" w:pos="2970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 w:hint="cs"/>
          <w:b/>
          <w:bCs/>
          <w:cs/>
        </w:rPr>
        <w:t>เงินปันผล</w:t>
      </w:r>
      <w:r w:rsidRPr="002759E0">
        <w:rPr>
          <w:rFonts w:asciiTheme="majorBidi" w:hAnsiTheme="majorBidi" w:cstheme="majorBidi"/>
          <w:b/>
          <w:bCs/>
          <w:cs/>
        </w:rPr>
        <w:br/>
      </w:r>
    </w:p>
    <w:p w14:paraId="4CD5FE59" w14:textId="7728E23C" w:rsidR="00296D14" w:rsidRPr="002759E0" w:rsidRDefault="00296D14" w:rsidP="0068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 w:hint="cs"/>
          <w:spacing w:val="-2"/>
          <w:sz w:val="30"/>
          <w:szCs w:val="30"/>
          <w:cs/>
        </w:rPr>
        <w:t>ในการประชุมสามัญผู้ถือหุ้นของบริษัท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sz w:val="30"/>
          <w:szCs w:val="30"/>
        </w:rPr>
        <w:t>22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pacing w:val="-2"/>
          <w:sz w:val="30"/>
          <w:szCs w:val="30"/>
          <w:cs/>
        </w:rPr>
        <w:t>ผู้ถือหุ้นมีมติอนุมัติการจัดสรรกำไรเป็นเงินปันผล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0</w:t>
      </w:r>
      <w:r w:rsidRPr="002759E0">
        <w:rPr>
          <w:rFonts w:asciiTheme="majorBidi" w:hAnsiTheme="majorBidi" w:cstheme="majorBidi"/>
          <w:sz w:val="30"/>
          <w:szCs w:val="30"/>
          <w:cs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07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158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937E0DF" w14:textId="7FBA9EEE" w:rsidR="00296D14" w:rsidRPr="002759E0" w:rsidRDefault="00296D14" w:rsidP="0033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FC9CE" w14:textId="152499DF" w:rsidR="00C17CFE" w:rsidRPr="002759E0" w:rsidRDefault="00C17CFE" w:rsidP="003A5027">
      <w:pPr>
        <w:pStyle w:val="Style1"/>
        <w:tabs>
          <w:tab w:val="left" w:pos="2970"/>
        </w:tabs>
        <w:ind w:left="540" w:hanging="540"/>
        <w:rPr>
          <w:rFonts w:asciiTheme="majorBidi" w:hAnsiTheme="majorBidi" w:cstheme="majorBidi"/>
          <w:b/>
          <w:bCs/>
          <w:cs/>
        </w:rPr>
      </w:pPr>
      <w:r w:rsidRPr="002759E0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A5DD4AE" w14:textId="77777777" w:rsidR="00C17CFE" w:rsidRPr="002759E0" w:rsidRDefault="00C17CFE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CB4DFD2" w14:textId="77777777" w:rsidR="00BE4881" w:rsidRPr="002759E0" w:rsidRDefault="00BE4881" w:rsidP="00FC7B20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1FB2F23" w14:textId="77777777" w:rsidR="00BE4881" w:rsidRPr="002759E0" w:rsidRDefault="00BE4881" w:rsidP="00BE488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C4C463A" w14:textId="77777777" w:rsidR="00BE4881" w:rsidRPr="002759E0" w:rsidRDefault="00BE4881" w:rsidP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2F0A39" w14:textId="77777777" w:rsidR="00BE4881" w:rsidRPr="002759E0" w:rsidRDefault="00BE488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E04D4C" w14:textId="3AEBCF78" w:rsidR="00BE4881" w:rsidRPr="002759E0" w:rsidRDefault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D0252C5" w14:textId="77777777" w:rsidR="008820FB" w:rsidRPr="002759E0" w:rsidRDefault="00882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820FB" w:rsidRPr="002759E0" w:rsidSect="007F410C">
          <w:headerReference w:type="even" r:id="rId35"/>
          <w:headerReference w:type="default" r:id="rId36"/>
          <w:footerReference w:type="default" r:id="rId37"/>
          <w:headerReference w:type="first" r:id="rId3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8820FB" w:rsidRPr="002759E0" w14:paraId="0539907F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2E3A91" w14:textId="77777777" w:rsidR="008820FB" w:rsidRPr="002759E0" w:rsidRDefault="008820FB" w:rsidP="00411002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1898ED7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820FB" w:rsidRPr="002759E0" w14:paraId="1E865A55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690912" w14:textId="77777777" w:rsidR="008820FB" w:rsidRPr="002759E0" w:rsidRDefault="008820FB" w:rsidP="00411002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48D9C1B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7AA83DD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39176C6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7141" w:rsidRPr="002759E0" w14:paraId="10784ED1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441E89" w14:textId="3B20CE4D" w:rsidR="008820FB" w:rsidRPr="002759E0" w:rsidRDefault="008820FB" w:rsidP="004110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07543554" w14:textId="77777777" w:rsidR="008820FB" w:rsidRPr="002759E0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48E9CE6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6050A" w14:textId="77777777" w:rsidR="008820FB" w:rsidRPr="002759E0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C102D" w14:textId="77777777" w:rsidR="008820FB" w:rsidRPr="002759E0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54306" w14:textId="77777777" w:rsidR="008820FB" w:rsidRPr="002759E0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8820FB"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="008820FB"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90B41" w14:textId="77777777" w:rsidR="008820FB" w:rsidRPr="002759E0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1A0CC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5025FF7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866DD" w14:textId="0DBEF37D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3FF07D9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DCE853" w14:textId="0A5D9475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AC97F7B" w14:textId="77777777" w:rsidR="008820FB" w:rsidRPr="002759E0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F2C8EE4" w14:textId="77E6A1E9" w:rsidR="008820FB" w:rsidRPr="002759E0" w:rsidRDefault="008820FB" w:rsidP="004110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728863" w14:textId="77777777" w:rsidR="008820FB" w:rsidRPr="002759E0" w:rsidRDefault="008820FB" w:rsidP="003F69BE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E70359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20FB" w:rsidRPr="002759E0" w14:paraId="29CCF438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746776" w14:textId="77777777" w:rsidR="008820FB" w:rsidRPr="002759E0" w:rsidRDefault="008820FB" w:rsidP="004110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6B21B44" w14:textId="77777777" w:rsidR="008820FB" w:rsidRPr="002759E0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7141" w:rsidRPr="002759E0" w14:paraId="1C594969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6C1CD34" w14:textId="77777777" w:rsidR="008820FB" w:rsidRPr="002759E0" w:rsidRDefault="008820FB" w:rsidP="004110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3EA1AF5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90565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5F0A5BE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1350C0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0DB0B6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412396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FF19DE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03477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97267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A398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EF7AE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0928C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D2D183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C6176" w14:textId="77777777" w:rsidR="008820FB" w:rsidRPr="002759E0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2F3C1A9" w14:textId="77777777" w:rsidR="008820FB" w:rsidRPr="002759E0" w:rsidRDefault="008820FB" w:rsidP="003F69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412F" w:rsidRPr="002759E0" w14:paraId="3C36D0C0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6D2AD959" w14:textId="77777777" w:rsidR="007F412F" w:rsidRPr="002759E0" w:rsidRDefault="007F412F" w:rsidP="007F412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FE114C2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E61FD6" w14:textId="77777777" w:rsidR="007F412F" w:rsidRPr="002759E0" w:rsidRDefault="007F412F" w:rsidP="007F41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F60018C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284987" w14:textId="77777777" w:rsidR="007F412F" w:rsidRPr="002759E0" w:rsidRDefault="007F412F" w:rsidP="007F412F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998892" w14:textId="77777777" w:rsidR="007F412F" w:rsidRPr="002759E0" w:rsidRDefault="007F412F" w:rsidP="007F412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942A6" w14:textId="77777777" w:rsidR="007F412F" w:rsidRPr="002759E0" w:rsidRDefault="007F412F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1EACA7" w14:textId="77777777" w:rsidR="007F412F" w:rsidRPr="002759E0" w:rsidRDefault="007F412F" w:rsidP="007F412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24E0D" w14:textId="77777777" w:rsidR="007F412F" w:rsidRPr="002759E0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08F1DB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3540C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2C3A16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D1CDB" w14:textId="77777777" w:rsidR="007F412F" w:rsidRPr="002759E0" w:rsidRDefault="007F412F" w:rsidP="007D7D8D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08E69D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3BB7A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BBF1C4" w14:textId="77777777" w:rsidR="007F412F" w:rsidRPr="002759E0" w:rsidRDefault="007F412F" w:rsidP="007D7D8D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D8D" w:rsidRPr="002759E0" w14:paraId="699280E2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088C26E" w14:textId="354381CE" w:rsidR="007D7D8D" w:rsidRPr="002759E0" w:rsidRDefault="007D7D8D" w:rsidP="007D7D8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4997E8C0" w14:textId="02A51474" w:rsidR="007D7D8D" w:rsidRPr="002759E0" w:rsidRDefault="007D7D8D" w:rsidP="007D7D8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8F214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EFBCB6C" w14:textId="120E5A4B" w:rsidR="007D7D8D" w:rsidRPr="002759E0" w:rsidRDefault="007D7D8D" w:rsidP="007D7D8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7C621" w14:textId="77777777" w:rsidR="007D7D8D" w:rsidRPr="002759E0" w:rsidRDefault="007D7D8D" w:rsidP="007D7D8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3895F1" w14:textId="005CA191" w:rsidR="007D7D8D" w:rsidRPr="002759E0" w:rsidRDefault="006D00C9" w:rsidP="007D7D8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72DCE9A2" w14:textId="77777777" w:rsidR="007D7D8D" w:rsidRPr="002759E0" w:rsidRDefault="007D7D8D" w:rsidP="007D7D8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FBD6B4" w14:textId="6E9E5FF2" w:rsidR="007D7D8D" w:rsidRPr="002759E0" w:rsidRDefault="007D7D8D" w:rsidP="007D7D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1B687728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B0031D" w14:textId="11974C65" w:rsidR="007D7D8D" w:rsidRPr="002759E0" w:rsidRDefault="007D7D8D" w:rsidP="007D7D8D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43140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922331" w14:textId="31EAA3B6" w:rsidR="007D7D8D" w:rsidRPr="002759E0" w:rsidRDefault="007D7D8D" w:rsidP="007D7D8D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CD874" w14:textId="77777777" w:rsidR="007D7D8D" w:rsidRPr="002759E0" w:rsidRDefault="007D7D8D" w:rsidP="007D7D8D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8C92F" w14:textId="2E48978C" w:rsidR="007D7D8D" w:rsidRPr="002759E0" w:rsidRDefault="007D7D8D" w:rsidP="007D7D8D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7AF141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5863B01" w14:textId="64ABCF9D" w:rsidR="007D7D8D" w:rsidRPr="002759E0" w:rsidRDefault="007D7D8D" w:rsidP="007D7D8D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D8D" w:rsidRPr="002759E0" w14:paraId="4EEBC9F2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EF9823A" w14:textId="1E74250C" w:rsidR="007D7D8D" w:rsidRPr="002759E0" w:rsidRDefault="007D7D8D" w:rsidP="007D7D8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505E641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5F16C5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F93E28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D28662" w14:textId="77777777" w:rsidR="007D7D8D" w:rsidRPr="002759E0" w:rsidRDefault="007D7D8D" w:rsidP="007D7D8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7A2F33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189F2" w14:textId="77777777" w:rsidR="007D7D8D" w:rsidRPr="002759E0" w:rsidRDefault="007D7D8D" w:rsidP="007D7D8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C6019F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2282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ED7E83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B44A6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258513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EEB9E" w14:textId="77777777" w:rsidR="007D7D8D" w:rsidRPr="002759E0" w:rsidRDefault="007D7D8D" w:rsidP="007D7D8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51CB56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F29242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7E1DD19" w14:textId="77777777" w:rsidR="007D7D8D" w:rsidRPr="002759E0" w:rsidRDefault="007D7D8D" w:rsidP="007D7D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C83" w:rsidRPr="002759E0" w14:paraId="1F783010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FE287FC" w14:textId="1B6850DF" w:rsidR="00684C83" w:rsidRPr="002759E0" w:rsidRDefault="00684C83" w:rsidP="00684C8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3087BAAC" w14:textId="10B49521" w:rsidR="00684C83" w:rsidRPr="002759E0" w:rsidRDefault="006D00C9" w:rsidP="00684C8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486</w:t>
            </w:r>
          </w:p>
        </w:tc>
        <w:tc>
          <w:tcPr>
            <w:tcW w:w="270" w:type="dxa"/>
          </w:tcPr>
          <w:p w14:paraId="62112715" w14:textId="77777777" w:rsidR="00684C83" w:rsidRPr="002759E0" w:rsidRDefault="00684C83" w:rsidP="00684C8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7153F39" w14:textId="5E3C8B4D" w:rsidR="00684C83" w:rsidRPr="002759E0" w:rsidRDefault="006D00C9" w:rsidP="00684C8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5274B72" w14:textId="77777777" w:rsidR="00684C83" w:rsidRPr="002759E0" w:rsidRDefault="00684C83" w:rsidP="00684C8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8610CF" w14:textId="7EB03B37" w:rsidR="00684C83" w:rsidRPr="002759E0" w:rsidRDefault="00684C83" w:rsidP="00684C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F981B" w14:textId="77777777" w:rsidR="00684C83" w:rsidRPr="002759E0" w:rsidRDefault="00684C83" w:rsidP="00684C8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BB4BE1" w14:textId="4ECCE050" w:rsidR="00684C83" w:rsidRPr="002759E0" w:rsidRDefault="00684C83" w:rsidP="00684C8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511</w:t>
            </w:r>
          </w:p>
        </w:tc>
        <w:tc>
          <w:tcPr>
            <w:tcW w:w="270" w:type="dxa"/>
          </w:tcPr>
          <w:p w14:paraId="635ACB2E" w14:textId="77777777" w:rsidR="00684C83" w:rsidRPr="002759E0" w:rsidRDefault="00684C83" w:rsidP="00684C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198C0" w14:textId="5CF50384" w:rsidR="00684C83" w:rsidRPr="002759E0" w:rsidRDefault="00684C83" w:rsidP="00684C83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BDCCF3" w14:textId="77777777" w:rsidR="00684C83" w:rsidRPr="002759E0" w:rsidRDefault="00684C83" w:rsidP="00684C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C5FE5" w14:textId="7BE0867D" w:rsidR="00684C83" w:rsidRPr="002759E0" w:rsidRDefault="00684C83" w:rsidP="00684C8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511</w:t>
            </w:r>
          </w:p>
        </w:tc>
        <w:tc>
          <w:tcPr>
            <w:tcW w:w="270" w:type="dxa"/>
          </w:tcPr>
          <w:p w14:paraId="26A790F6" w14:textId="77777777" w:rsidR="00684C83" w:rsidRPr="002759E0" w:rsidRDefault="00684C83" w:rsidP="00684C8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0ECC3" w14:textId="3E94BF16" w:rsidR="00684C83" w:rsidRPr="002759E0" w:rsidRDefault="00684C83" w:rsidP="00684C8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379B94" w14:textId="77777777" w:rsidR="00684C83" w:rsidRPr="002759E0" w:rsidRDefault="00684C83" w:rsidP="00684C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585315" w14:textId="290B437B" w:rsidR="00684C83" w:rsidRPr="002759E0" w:rsidRDefault="00684C83" w:rsidP="00684C8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</w:t>
            </w:r>
            <w:r w:rsidR="00F00EDC"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</w:tr>
      <w:tr w:rsidR="00C13917" w:rsidRPr="002759E0" w14:paraId="1BABF777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8F8C760" w14:textId="36314F4F" w:rsidR="00C13917" w:rsidRPr="002759E0" w:rsidRDefault="00C13917" w:rsidP="00C1391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3B0578F4" w14:textId="52B96689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E02A1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B7BA19" w14:textId="2D676B85" w:rsidR="00C13917" w:rsidRPr="002759E0" w:rsidRDefault="006D00C9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356B223B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0D0068" w14:textId="1B614576" w:rsidR="00C13917" w:rsidRPr="002759E0" w:rsidRDefault="00C13917" w:rsidP="00C1391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580DB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BD1AB1" w14:textId="47B80FA7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</w:tc>
        <w:tc>
          <w:tcPr>
            <w:tcW w:w="270" w:type="dxa"/>
          </w:tcPr>
          <w:p w14:paraId="4DB5B691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9B057" w14:textId="598E7AF8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</w:tc>
        <w:tc>
          <w:tcPr>
            <w:tcW w:w="270" w:type="dxa"/>
          </w:tcPr>
          <w:p w14:paraId="0D5EE761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DF2BB0" w14:textId="4EC737BF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BC24C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79C2C3" w14:textId="35DD5B6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3194EB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2AF2A8" w14:textId="716F8FF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</w:tc>
      </w:tr>
      <w:tr w:rsidR="00C13917" w:rsidRPr="002759E0" w14:paraId="48DB6BB3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C439F50" w14:textId="40B03BB2" w:rsidR="00C13917" w:rsidRPr="002759E0" w:rsidRDefault="00C13917" w:rsidP="00C1391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09439CD4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E41F8D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79B0FFC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C0ED07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E51CBAF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FFBD82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161945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14E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2BB89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51338A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32F485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B85C8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A81FF9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DF76E2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E0BDBB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917" w:rsidRPr="002759E0" w14:paraId="26E29810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14F19AA" w14:textId="1CBC4798" w:rsidR="00C13917" w:rsidRPr="002759E0" w:rsidRDefault="00C13917" w:rsidP="00C1391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32987569" w14:textId="7157D541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D1124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E75D4E" w14:textId="519D23D6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F36142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E71EB4" w14:textId="136ED9F8" w:rsidR="00C13917" w:rsidRPr="002759E0" w:rsidRDefault="006D00C9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E91D7CC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10A957" w14:textId="76E5CBB3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</w:p>
        </w:tc>
        <w:tc>
          <w:tcPr>
            <w:tcW w:w="270" w:type="dxa"/>
          </w:tcPr>
          <w:p w14:paraId="563D4EBD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2844D" w14:textId="687527F8" w:rsidR="00C13917" w:rsidRPr="002759E0" w:rsidRDefault="00C13917" w:rsidP="00C1391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9A3711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3F70BF" w14:textId="05A1EFE4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</w:p>
        </w:tc>
        <w:tc>
          <w:tcPr>
            <w:tcW w:w="270" w:type="dxa"/>
          </w:tcPr>
          <w:p w14:paraId="57D54CF7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68A0E" w14:textId="590F7110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1B0B43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8BCA73" w14:textId="395A7E24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</w:p>
        </w:tc>
      </w:tr>
      <w:tr w:rsidR="00C13917" w:rsidRPr="002759E0" w14:paraId="0763A2EE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5DF06212" w14:textId="7E13470A" w:rsidR="00C13917" w:rsidRPr="002759E0" w:rsidRDefault="00C13917" w:rsidP="00C1391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EF3895" w14:textId="7A20D1DB" w:rsidR="00C13917" w:rsidRPr="002759E0" w:rsidRDefault="006D00C9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195AA97D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624CF77" w14:textId="027BB241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4C5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50198E" w14:textId="4AEE7D0F" w:rsidR="00C13917" w:rsidRPr="002759E0" w:rsidRDefault="00C13917" w:rsidP="00C1391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13B11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73FD40" w14:textId="280AA016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D16150"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0" w:type="dxa"/>
          </w:tcPr>
          <w:p w14:paraId="50C766AD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BAE04E" w14:textId="640304C8" w:rsidR="00C13917" w:rsidRPr="002759E0" w:rsidRDefault="00C13917" w:rsidP="00C1391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3BC190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7D981E" w14:textId="70970AE2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417278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D12895" w14:textId="73D8489D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D16150"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0" w:type="dxa"/>
          </w:tcPr>
          <w:p w14:paraId="700E9E70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BE1255F" w14:textId="2A856865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402720"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</w:tr>
      <w:tr w:rsidR="00E60B1A" w:rsidRPr="002759E0" w14:paraId="7521B400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31FC6605" w14:textId="4A5A069D" w:rsidR="00C13917" w:rsidRPr="002759E0" w:rsidRDefault="00C13917" w:rsidP="00C1391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28D0E" w14:textId="26AA148E" w:rsidR="00C13917" w:rsidRPr="002759E0" w:rsidRDefault="006D00C9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270" w:type="dxa"/>
          </w:tcPr>
          <w:p w14:paraId="204A379E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6098" w14:textId="45F87B08" w:rsidR="00C13917" w:rsidRPr="002759E0" w:rsidRDefault="006D00C9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0C3A89E7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1EDC" w14:textId="17CA5853" w:rsidR="00C13917" w:rsidRPr="002759E0" w:rsidRDefault="006D00C9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AB1C3C1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70D1" w14:textId="5DDD9427" w:rsidR="00C13917" w:rsidRPr="002759E0" w:rsidRDefault="006D00C9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C13917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042</w:t>
            </w:r>
          </w:p>
        </w:tc>
        <w:tc>
          <w:tcPr>
            <w:tcW w:w="270" w:type="dxa"/>
          </w:tcPr>
          <w:p w14:paraId="4587FA7C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A14ADB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C164F0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A198F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C38300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85812D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B95D95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480CD8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13917" w:rsidRPr="002759E0" w14:paraId="00EBB9BC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3745EEA9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E19A8C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9F29579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A5D07AB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FBF440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5D61FE1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1D268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41A72F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4B7BA40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770EC9C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23201D3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37CDDBD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853464B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DBC92A5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652B742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E4D275B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13917" w:rsidRPr="002759E0" w14:paraId="0B7BA8B4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6E411572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51E0A070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7CEF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4BB13F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DB9DB8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A3E81E6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0A172B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279275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A5112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74ECB6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05C4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AC0F9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ED019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E22A6C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824BD4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A3A84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917" w:rsidRPr="002759E0" w14:paraId="720BAE7F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DE2422B" w14:textId="77777777" w:rsidR="00C13917" w:rsidRPr="002759E0" w:rsidRDefault="00C13917" w:rsidP="00C1391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C113D5F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C6C1F82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018855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7F102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45A22F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6BB159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37FA01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D567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5AF157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975D8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5A8DC6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DC883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020C6D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A38C56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F4B97CE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3917" w:rsidRPr="002759E0" w14:paraId="352D135C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45323739" w14:textId="77777777" w:rsidR="00C13917" w:rsidRPr="002759E0" w:rsidRDefault="00C13917" w:rsidP="00C1391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27D4D90" w14:textId="5D8E7F30" w:rsidR="00C13917" w:rsidRPr="002759E0" w:rsidRDefault="00C13917" w:rsidP="00C1391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156E93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D3FA80A" w14:textId="18D7B97A" w:rsidR="00C13917" w:rsidRPr="002759E0" w:rsidRDefault="00C13917" w:rsidP="00C139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E48AB" w14:textId="77777777" w:rsidR="00C13917" w:rsidRPr="002759E0" w:rsidRDefault="00C13917" w:rsidP="00C1391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D6BB6F" w14:textId="26F33DFC" w:rsidR="00C13917" w:rsidRPr="002759E0" w:rsidRDefault="00C13917" w:rsidP="00C1391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18025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FDD7CB" w14:textId="23A7B346" w:rsidR="00C13917" w:rsidRPr="002759E0" w:rsidRDefault="00C13917" w:rsidP="00C1391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</w:tcPr>
          <w:p w14:paraId="704C641B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A94616" w14:textId="0DA8273E" w:rsidR="00C13917" w:rsidRPr="002759E0" w:rsidRDefault="00C13917" w:rsidP="00C13917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29196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7E7EE" w14:textId="0F000B25" w:rsidR="00C13917" w:rsidRPr="002759E0" w:rsidRDefault="00F00EDC" w:rsidP="00F00E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</w:tcPr>
          <w:p w14:paraId="1D197765" w14:textId="77777777" w:rsidR="00C13917" w:rsidRPr="002759E0" w:rsidRDefault="00C13917" w:rsidP="00C139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620C0" w14:textId="2AF4A92B" w:rsidR="00C13917" w:rsidRPr="002759E0" w:rsidRDefault="00C13917" w:rsidP="00C1391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235566" w14:textId="77777777" w:rsidR="00C13917" w:rsidRPr="002759E0" w:rsidRDefault="00C13917" w:rsidP="00C139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8FD00A" w14:textId="165B3771" w:rsidR="00C13917" w:rsidRPr="002759E0" w:rsidRDefault="00F00EDC" w:rsidP="00F00E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</w:tbl>
    <w:p w14:paraId="650ABBEE" w14:textId="77777777" w:rsidR="00331A2C" w:rsidRPr="002759E0" w:rsidRDefault="00331A2C" w:rsidP="007D7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5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36AE78" w14:textId="77777777" w:rsidR="00323BEF" w:rsidRPr="002759E0" w:rsidRDefault="00331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23BEF" w:rsidRPr="002759E0" w14:paraId="51FC1DC5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379D835" w14:textId="77777777" w:rsidR="00323BEF" w:rsidRPr="002759E0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46857C6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23BEF" w:rsidRPr="002759E0" w14:paraId="66C28320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00EFC69" w14:textId="77777777" w:rsidR="00323BEF" w:rsidRPr="002759E0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69F62CEC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4263F57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A58ABC5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23BEF" w:rsidRPr="002759E0" w14:paraId="474F79E9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F2D454E" w14:textId="2B89305B" w:rsidR="00323BEF" w:rsidRPr="002759E0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16C8A3A5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A3AB068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88E59DA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9D263" w14:textId="7777777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A92A23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23218" w14:textId="7777777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089118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B31F69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C8C2E2" w14:textId="674047C9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FE9135F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98F0FD" w14:textId="20982D20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561ECB4" w14:textId="7777777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8C2AA94" w14:textId="43ADCBD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F16CCE6" w14:textId="77777777" w:rsidR="00323BEF" w:rsidRPr="002759E0" w:rsidRDefault="00323BEF" w:rsidP="000654DB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F8B4A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23BEF" w:rsidRPr="002759E0" w14:paraId="4C088DCA" w14:textId="77777777" w:rsidTr="000654D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F04CC4A" w14:textId="77777777" w:rsidR="00323BEF" w:rsidRPr="002759E0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61E1B43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0281B" w:rsidRPr="002759E0" w14:paraId="4C68DF83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7F345DEA" w14:textId="0195472F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703CA8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7E567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C80BD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7C080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4DFB1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A5B04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768DD0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5115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80E3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6A11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D9C0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8BC9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9808A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FFA8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8AF86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18AB8816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6E5378BB" w14:textId="4A448D5D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34B9D7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6E497B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A9C941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E9AC3F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6818C5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F263FD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F2AE1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D5F4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0D061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AFEF1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73D81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35AD92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506AE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21972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B0835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0F64CB65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0790618D" w14:textId="0D50DDE9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48FB227B" w14:textId="19F96519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66B4B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03040ED" w14:textId="409CB44B" w:rsidR="00E0281B" w:rsidRPr="002759E0" w:rsidRDefault="00E0281B" w:rsidP="007D7D8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79984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E09397D" w14:textId="269FA4C9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22EF56C4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E05553" w14:textId="616B1A9E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3362CD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6400B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2B9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A06EA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11A96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5CF4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C8D2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103F9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48710985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28DB8A01" w14:textId="7B4E61C0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094A179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A76C8E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070F3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E009E6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E890A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011C53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A8599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1F3F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78F2B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53CB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F6FC3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6AB9D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2738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F63B6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5113C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1D48AAB9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338704B1" w14:textId="372DFA22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DCBB7D1" w14:textId="5F56E3B3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6B57ABA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605679" w14:textId="3A30EA59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3E213BC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31BDA7A" w14:textId="7BE26B76" w:rsidR="00E0281B" w:rsidRPr="002759E0" w:rsidRDefault="00E0281B" w:rsidP="007D7D8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96997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749595" w14:textId="5A3C1761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799B32C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F88264" w14:textId="1FF1FD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AF1ED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3F79F1" w14:textId="66397BC7" w:rsidR="00E0281B" w:rsidRPr="002759E0" w:rsidRDefault="006D00C9" w:rsidP="00E028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20361035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188C2E" w14:textId="70BA8A6C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C6B32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D2BA7A" w14:textId="49835C92" w:rsidR="00E0281B" w:rsidRPr="002759E0" w:rsidRDefault="006D00C9" w:rsidP="00E0281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</w:tr>
      <w:tr w:rsidR="00E0281B" w:rsidRPr="002759E0" w14:paraId="35BAC26E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07CA2ADD" w14:textId="4B0D0DC9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1DB27D7" w14:textId="1F32826C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944ED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7A1E2D3" w14:textId="5C1A6276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887AC92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7F41084" w14:textId="6294F314" w:rsidR="00E0281B" w:rsidRPr="002759E0" w:rsidRDefault="00E0281B" w:rsidP="007D7D8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A69A0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22F884" w14:textId="6643EE24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17A4AE2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AE677" w14:textId="2B7A9CC0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4282F3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A7E523" w14:textId="40DDF36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0E443C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5C8771" w14:textId="3F793EAA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6C4C52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5CB5CFB" w14:textId="3027D5BD" w:rsidR="00E0281B" w:rsidRPr="002759E0" w:rsidRDefault="006D00C9" w:rsidP="00E0281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</w:tr>
      <w:tr w:rsidR="00E0281B" w:rsidRPr="002759E0" w14:paraId="6BD0085B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58C1C71B" w14:textId="78E3170D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1D004C2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76128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FB11B1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68D942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96390A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B0D159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95C212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04BC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18DCA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D4C83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116A2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320C8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D69B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7BDF2F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1DD06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0281B" w:rsidRPr="002759E0" w14:paraId="146F5FA4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26DD7336" w14:textId="61C9DABE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1899A4AE" w14:textId="0F188078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4F545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3628E9A" w14:textId="746CF163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05885C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A4CDFCD" w14:textId="1A1AAD86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7232A605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17F30C" w14:textId="1A69E9C5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5DD3D61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CA3709" w14:textId="5FE6AC29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AE0A9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D93725" w14:textId="063878F1" w:rsidR="00E0281B" w:rsidRPr="002759E0" w:rsidRDefault="006D00C9" w:rsidP="00E028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0D255CB0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618209" w14:textId="1A692A43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0C672A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295359" w14:textId="5886E324" w:rsidR="00E0281B" w:rsidRPr="002759E0" w:rsidRDefault="006D00C9" w:rsidP="00E0281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E0281B" w:rsidRPr="002759E0" w14:paraId="631F0126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0FB4D60C" w14:textId="4425368E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7843811" w14:textId="0EA77767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1667B66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3CC3E51" w14:textId="2674DB04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F812A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F8B1CFF" w14:textId="48CC9C51" w:rsidR="00E0281B" w:rsidRPr="002759E0" w:rsidRDefault="00E0281B" w:rsidP="007D7D8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43C7A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F0E5FF" w14:textId="1C8639E3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60B41AA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6FB9FB" w14:textId="3FE8B43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3EC44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FD8A07" w14:textId="57CDD07F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A4F01C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9C132D" w14:textId="707C3FF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3498773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2373D1" w14:textId="797F3115" w:rsidR="00E0281B" w:rsidRPr="002759E0" w:rsidRDefault="006D00C9" w:rsidP="00E0281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</w:tr>
      <w:tr w:rsidR="00E0281B" w:rsidRPr="002759E0" w14:paraId="2D87AC19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377C020C" w14:textId="601933A0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B6747C6" w14:textId="593536F5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3439405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6E390" w14:textId="590A3FD7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6D34D27E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C1B0B" w14:textId="6C587E20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A2644CC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A0ABE" w14:textId="7D77217C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6CEB038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F3FA9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E20A1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AAD36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67CDA3A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CCCBA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1AE4ED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13614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281B" w:rsidRPr="002759E0" w14:paraId="0A35D57B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48E2039D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1B17148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53A96E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797A55F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B00122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E28441A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C96F9D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CBAF88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419B18C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8BD2A17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C049338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6907D2B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01ED2CF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98A1029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09AE13E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BFD406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0281B" w:rsidRPr="002759E0" w14:paraId="0A75E460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4E4B875B" w14:textId="4CE51793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294865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1F6F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B9B5EC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8EFED6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D320B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9B2FE6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4896A7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61DE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5725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F79F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E80D0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493DEE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9B29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A64B7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CA9D5A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2E46DA08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67C6EAA6" w14:textId="51EA66B3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524CFD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046A71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85602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C735A6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9621C5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E5F2D2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A14B7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9D52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D2EB5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69D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94234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A6F5F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2F972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0C5C48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E10317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097E2F15" w14:textId="77777777" w:rsidTr="000654DB">
        <w:trPr>
          <w:trHeight w:val="144"/>
        </w:trPr>
        <w:tc>
          <w:tcPr>
            <w:tcW w:w="3240" w:type="dxa"/>
            <w:shd w:val="clear" w:color="auto" w:fill="auto"/>
          </w:tcPr>
          <w:p w14:paraId="6F272E09" w14:textId="556BFD54" w:rsidR="00E0281B" w:rsidRPr="002759E0" w:rsidRDefault="00E0281B" w:rsidP="00E0281B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D1DF3E6" w14:textId="1D99BD00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22964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6ECAFFB" w14:textId="7BA63392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8303C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DCF57F9" w14:textId="7C386E3A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6EADC6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0D2EE3" w14:textId="1421D3C3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CCAFE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84166B" w14:textId="51FC3213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5CCBE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65BBE" w14:textId="65C88692" w:rsidR="00E0281B" w:rsidRPr="002759E0" w:rsidRDefault="00E0281B" w:rsidP="00E028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FA5C2A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EB6C9" w14:textId="77979AE2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9A71CB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B04FD81" w14:textId="11C0E3A2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B1C3DE0" w14:textId="2DD0213D" w:rsidR="00323BEF" w:rsidRPr="002759E0" w:rsidRDefault="00323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759E0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1A2C" w:rsidRPr="002759E0" w14:paraId="297A21B1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7D8746C" w14:textId="226F18EF" w:rsidR="00331A2C" w:rsidRPr="002759E0" w:rsidRDefault="00331A2C" w:rsidP="00331A2C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5F740B4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1A2C" w:rsidRPr="002759E0" w14:paraId="0BB18793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6B5725" w14:textId="77777777" w:rsidR="00331A2C" w:rsidRPr="002759E0" w:rsidRDefault="00331A2C" w:rsidP="00331A2C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9FB0A19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EBF2AE4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6DD1D15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1A2C" w:rsidRPr="002759E0" w14:paraId="4272538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AAB6D2" w14:textId="58DC68C3" w:rsidR="00331A2C" w:rsidRPr="002759E0" w:rsidRDefault="00331A2C" w:rsidP="00331A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14345468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96E383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A2E83D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4938" w14:textId="77777777" w:rsidR="00331A2C" w:rsidRPr="002759E0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69DA1C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14C2D" w14:textId="77777777" w:rsidR="00331A2C" w:rsidRPr="002759E0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41251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AFA191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D5FFFC" w14:textId="3C8BCE30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DCA24E4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EF5F719" w14:textId="469CA499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D1563BA" w14:textId="77777777" w:rsidR="00331A2C" w:rsidRPr="002759E0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89FDB44" w14:textId="11D94D4E" w:rsidR="00331A2C" w:rsidRPr="002759E0" w:rsidRDefault="00331A2C" w:rsidP="00331A2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ABB3EA" w14:textId="77777777" w:rsidR="00331A2C" w:rsidRPr="002759E0" w:rsidRDefault="00331A2C" w:rsidP="00331A2C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20DA4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A2C" w:rsidRPr="002759E0" w14:paraId="2E5797A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FB1AC4" w14:textId="77777777" w:rsidR="00331A2C" w:rsidRPr="002759E0" w:rsidRDefault="00331A2C" w:rsidP="00331A2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3E97EF" w14:textId="77777777" w:rsidR="00331A2C" w:rsidRPr="002759E0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1A2C" w:rsidRPr="002759E0" w14:paraId="53E2DA28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71617D64" w14:textId="77777777" w:rsidR="00331A2C" w:rsidRPr="002759E0" w:rsidRDefault="00331A2C" w:rsidP="00331A2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414471C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8D8A8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9C9CEA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3CAED3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0BAB1F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B08F44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4F6BA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9FAF0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8C99F5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B44DE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DAB9A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CFA34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76CC3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466CE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D8D150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A2C" w:rsidRPr="002759E0" w14:paraId="54807790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3FAEE784" w14:textId="77777777" w:rsidR="00331A2C" w:rsidRPr="002759E0" w:rsidRDefault="00331A2C" w:rsidP="00331A2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3F4860D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7650F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A7CBD19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6F6151" w14:textId="77777777" w:rsidR="00331A2C" w:rsidRPr="002759E0" w:rsidRDefault="00331A2C" w:rsidP="00331A2C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1F53639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2DDB5C" w14:textId="77777777" w:rsidR="00331A2C" w:rsidRPr="002759E0" w:rsidRDefault="00331A2C" w:rsidP="00331A2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52A2C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F93FB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8CCE49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2B902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0708C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A7737" w14:textId="77777777" w:rsidR="00331A2C" w:rsidRPr="002759E0" w:rsidRDefault="00331A2C" w:rsidP="00331A2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C2FFB" w14:textId="77777777" w:rsidR="00331A2C" w:rsidRPr="002759E0" w:rsidRDefault="00331A2C" w:rsidP="0033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9701A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E521B" w14:textId="77777777" w:rsidR="00331A2C" w:rsidRPr="002759E0" w:rsidRDefault="00331A2C" w:rsidP="00331A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2759E0" w14:paraId="2BD25CB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D5773C5" w14:textId="77777777" w:rsidR="008E75D2" w:rsidRPr="002759E0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F0138B0" w14:textId="77777777" w:rsidR="008E75D2" w:rsidRPr="002759E0" w:rsidRDefault="008E75D2" w:rsidP="009E660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895F8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1CE49BA" w14:textId="77777777" w:rsidR="008E75D2" w:rsidRPr="002759E0" w:rsidRDefault="008E75D2" w:rsidP="009E6604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EF1725" w14:textId="77777777" w:rsidR="008E75D2" w:rsidRPr="002759E0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57D796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F66A9C" w14:textId="77777777" w:rsidR="008E75D2" w:rsidRPr="002759E0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64C9B3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AA880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137D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B65D9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EFB97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6ADD2" w14:textId="77777777" w:rsidR="008E75D2" w:rsidRPr="002759E0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6FC60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ACB35C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69AB02" w14:textId="77777777" w:rsidR="008E75D2" w:rsidRPr="002759E0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7E1" w:rsidRPr="002759E0" w14:paraId="357D78D4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403BD563" w14:textId="44994D02" w:rsidR="007057E1" w:rsidRPr="002759E0" w:rsidRDefault="007057E1" w:rsidP="007057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27608F0" w14:textId="778679D7" w:rsidR="007057E1" w:rsidRPr="002759E0" w:rsidRDefault="006D00C9" w:rsidP="007057E1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41AE17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3C06619" w14:textId="17E035EB" w:rsidR="007057E1" w:rsidRPr="002759E0" w:rsidRDefault="007057E1" w:rsidP="007057E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99A55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C429323" w14:textId="71E2CB51" w:rsidR="007057E1" w:rsidRPr="002759E0" w:rsidRDefault="007057E1" w:rsidP="005269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35A89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853C26" w14:textId="7A214196" w:rsidR="007057E1" w:rsidRPr="002759E0" w:rsidRDefault="007057E1" w:rsidP="007057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8613361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CE535" w14:textId="7C199288" w:rsidR="007057E1" w:rsidRPr="002759E0" w:rsidRDefault="007057E1" w:rsidP="007057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F1FB59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437AF" w14:textId="7C177426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91910CF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6C60A" w14:textId="2ACFC2AD" w:rsidR="007057E1" w:rsidRPr="002759E0" w:rsidRDefault="007057E1" w:rsidP="007057E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085CC1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DB19E7" w14:textId="7F6C3DD6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057E1" w:rsidRPr="002759E0" w14:paraId="7C33FB7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2991228D" w14:textId="482C21AA" w:rsidR="007057E1" w:rsidRPr="002759E0" w:rsidRDefault="007057E1" w:rsidP="007057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3FE74447" w14:textId="7F50E1CC" w:rsidR="007057E1" w:rsidRPr="002759E0" w:rsidRDefault="007057E1" w:rsidP="007057E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33575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967EEE" w14:textId="49D0CAF9" w:rsidR="007057E1" w:rsidRPr="002759E0" w:rsidRDefault="006D00C9" w:rsidP="007057E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4990377E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ADBE1B" w14:textId="7BC05205" w:rsidR="007057E1" w:rsidRPr="002759E0" w:rsidRDefault="007057E1" w:rsidP="0052695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2E9C6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AF3436" w14:textId="71B03A7F" w:rsidR="007057E1" w:rsidRPr="002759E0" w:rsidRDefault="007057E1" w:rsidP="007057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6572C90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9690A4" w14:textId="6618BA1B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4E37DCE3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21CD4D" w14:textId="4D3C079F" w:rsidR="007057E1" w:rsidRPr="002759E0" w:rsidRDefault="007057E1" w:rsidP="007057E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DDED6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A85BE" w14:textId="12FD41D2" w:rsidR="007057E1" w:rsidRPr="002759E0" w:rsidRDefault="007057E1" w:rsidP="007057E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719A73C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318123" w14:textId="1944CF1D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7057E1" w:rsidRPr="002759E0" w14:paraId="3FB9BC1D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71433030" w14:textId="77777777" w:rsidR="007057E1" w:rsidRPr="002759E0" w:rsidRDefault="007057E1" w:rsidP="007057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99C9C8C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2E6B1E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7D049F2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19FE8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5505CB3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11B91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8B49AA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5DD3F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56F3D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373A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6B2A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3DB7C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80AD9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F508C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5E0A30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7E1" w:rsidRPr="002759E0" w14:paraId="664E0889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6781C559" w14:textId="60144BBA" w:rsidR="007057E1" w:rsidRPr="002759E0" w:rsidRDefault="007057E1" w:rsidP="007057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7CD5B3" w14:textId="4F7DC509" w:rsidR="007057E1" w:rsidRPr="002759E0" w:rsidRDefault="006D00C9" w:rsidP="007057E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681F2338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970A77" w14:textId="6901547C" w:rsidR="007057E1" w:rsidRPr="002759E0" w:rsidRDefault="007057E1" w:rsidP="007057E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93904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8D3ABA" w14:textId="5F3A6530" w:rsidR="007057E1" w:rsidRPr="002759E0" w:rsidRDefault="007057E1" w:rsidP="007057E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2B72D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A2FBB" w14:textId="348D57A9" w:rsidR="007057E1" w:rsidRPr="002759E0" w:rsidRDefault="007057E1" w:rsidP="007057E1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22D618D7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3A5FC" w14:textId="69C92027" w:rsidR="007057E1" w:rsidRPr="002759E0" w:rsidRDefault="007057E1" w:rsidP="007057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8358A9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D3A5E" w14:textId="63B67591" w:rsidR="007057E1" w:rsidRPr="002759E0" w:rsidRDefault="007057E1" w:rsidP="007057E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DC14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DB9A06" w14:textId="0FA907B1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</w:t>
            </w:r>
          </w:p>
        </w:tc>
        <w:tc>
          <w:tcPr>
            <w:tcW w:w="270" w:type="dxa"/>
          </w:tcPr>
          <w:p w14:paraId="44B098D8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E466F1" w14:textId="1BC740B0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E60B1A" w:rsidRPr="002759E0" w14:paraId="59D069F0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02EA94CA" w14:textId="0BA29F2E" w:rsidR="007057E1" w:rsidRPr="002759E0" w:rsidRDefault="007057E1" w:rsidP="007057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5AAA46" w14:textId="3F3C2A2B" w:rsidR="007057E1" w:rsidRPr="002759E0" w:rsidRDefault="006D00C9" w:rsidP="007057E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3D4335AB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EC3CD" w14:textId="4FECE9E6" w:rsidR="007057E1" w:rsidRPr="002759E0" w:rsidRDefault="007057E1" w:rsidP="007057E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725A71C7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BC520" w14:textId="4ED60DEC" w:rsidR="007057E1" w:rsidRPr="002759E0" w:rsidRDefault="007057E1" w:rsidP="007057E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60A68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A10F2" w14:textId="3B820857" w:rsidR="007057E1" w:rsidRPr="002759E0" w:rsidRDefault="006D00C9" w:rsidP="007057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270" w:type="dxa"/>
          </w:tcPr>
          <w:p w14:paraId="09C8F39A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60CB2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1F9E2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C184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AB8EEB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969947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2EC58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1C49C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7E1" w:rsidRPr="002759E0" w14:paraId="41A9AD17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2E259CA4" w14:textId="77777777" w:rsidR="007057E1" w:rsidRPr="002759E0" w:rsidRDefault="007057E1" w:rsidP="007057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71D63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F48B0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046D2B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DCCD4F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0BD1C80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FB3B4F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1F1340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2580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75C29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7480B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39BD9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EA31B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42365" w14:textId="77777777" w:rsidR="007057E1" w:rsidRPr="002759E0" w:rsidRDefault="007057E1" w:rsidP="007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E9256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B0D35E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7E1" w:rsidRPr="002759E0" w14:paraId="3197FC75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2562336F" w14:textId="77777777" w:rsidR="007057E1" w:rsidRPr="002759E0" w:rsidRDefault="007057E1" w:rsidP="007057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35BE84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A425C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08C1B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0BA2A0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6AC485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01E77A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19FFE7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AE675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E7F06A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F1183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FA3EF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DD65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4A2FCD" w14:textId="77777777" w:rsidR="007057E1" w:rsidRPr="002759E0" w:rsidRDefault="007057E1" w:rsidP="007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18A996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2E985D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7E1" w:rsidRPr="002759E0" w14:paraId="17F12423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6054BBCE" w14:textId="77777777" w:rsidR="007057E1" w:rsidRPr="002759E0" w:rsidRDefault="007057E1" w:rsidP="007057E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DB5C0A1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0AB9E75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2EAAA4C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93FD80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70F3D0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464403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ABEB93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940FD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F1AE6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B77E675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10ED7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331D29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F25336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6F03A1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3EAF620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7E1" w:rsidRPr="002759E0" w14:paraId="2500955F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19040598" w14:textId="77777777" w:rsidR="007057E1" w:rsidRPr="002759E0" w:rsidRDefault="007057E1" w:rsidP="007057E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A575882" w14:textId="0FBD0CD4" w:rsidR="007057E1" w:rsidRPr="002759E0" w:rsidRDefault="007057E1" w:rsidP="007057E1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B4739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820EF" w14:textId="0507F813" w:rsidR="007057E1" w:rsidRPr="002759E0" w:rsidRDefault="007057E1" w:rsidP="007057E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58BF" w14:textId="77777777" w:rsidR="007057E1" w:rsidRPr="002759E0" w:rsidRDefault="007057E1" w:rsidP="007057E1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BD951D" w14:textId="1DC49851" w:rsidR="007057E1" w:rsidRPr="002759E0" w:rsidRDefault="007057E1" w:rsidP="007057E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71F2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3626C8" w14:textId="76788AE6" w:rsidR="007057E1" w:rsidRPr="002759E0" w:rsidRDefault="007057E1" w:rsidP="007057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7AA6A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7AF35" w14:textId="74750B1F" w:rsidR="007057E1" w:rsidRPr="002759E0" w:rsidRDefault="007057E1" w:rsidP="007057E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8E93E9F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1446B6" w14:textId="7D1D35E0" w:rsidR="007057E1" w:rsidRPr="002759E0" w:rsidRDefault="007057E1" w:rsidP="007057E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E982B7" w14:textId="77777777" w:rsidR="007057E1" w:rsidRPr="002759E0" w:rsidRDefault="007057E1" w:rsidP="007057E1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489513" w14:textId="4741CBB5" w:rsidR="007057E1" w:rsidRPr="002759E0" w:rsidRDefault="007057E1" w:rsidP="007057E1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8BD7A4" w14:textId="77777777" w:rsidR="007057E1" w:rsidRPr="002759E0" w:rsidRDefault="007057E1" w:rsidP="007057E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DC6AF8" w14:textId="3C2A6382" w:rsidR="007057E1" w:rsidRPr="002759E0" w:rsidRDefault="007057E1" w:rsidP="007057E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244C411D" w14:textId="7E568641" w:rsidR="00BE4881" w:rsidRPr="002759E0" w:rsidRDefault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23BEF" w:rsidRPr="002759E0" w14:paraId="0A10F8E1" w14:textId="77777777" w:rsidTr="00E028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E19D1B0" w14:textId="77777777" w:rsidR="00323BEF" w:rsidRPr="002759E0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F8E1D8F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23BEF" w:rsidRPr="002759E0" w14:paraId="168519B3" w14:textId="77777777" w:rsidTr="00E028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288204" w14:textId="77777777" w:rsidR="00323BEF" w:rsidRPr="002759E0" w:rsidRDefault="00323BEF" w:rsidP="000654DB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510A8B8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B258FCE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B0AC06E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23BEF" w:rsidRPr="002759E0" w14:paraId="21EBA912" w14:textId="77777777" w:rsidTr="0068727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B37A47F" w14:textId="1A71412F" w:rsidR="00323BEF" w:rsidRPr="002759E0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70AE6603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D8C8509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D8A587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2FE3E" w14:textId="7777777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F04DF6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D479" w14:textId="7777777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2F456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0A43A91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767B6C6" w14:textId="2BA4D639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70DBAB8F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5180CA" w14:textId="5EFD72CF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FC69853" w14:textId="77777777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0CEAB47" w14:textId="78F19B4D" w:rsidR="00323BEF" w:rsidRPr="002759E0" w:rsidRDefault="00323BEF" w:rsidP="000654D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38D97D7" w14:textId="77777777" w:rsidR="00323BEF" w:rsidRPr="002759E0" w:rsidRDefault="00323BEF" w:rsidP="000654DB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6CCCC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23BEF" w:rsidRPr="002759E0" w14:paraId="250834F9" w14:textId="77777777" w:rsidTr="00E0281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8C1CDC9" w14:textId="77777777" w:rsidR="00323BEF" w:rsidRPr="002759E0" w:rsidRDefault="00323BEF" w:rsidP="000654D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E008556" w14:textId="77777777" w:rsidR="00323BEF" w:rsidRPr="002759E0" w:rsidRDefault="00323BEF" w:rsidP="000654D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0281B" w:rsidRPr="002759E0" w14:paraId="44761EB4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46E4EA55" w14:textId="3E3F0624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6FE895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5706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55F81C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01BDA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9D48E4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2E38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BF929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68E32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E757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DB94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C9276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F9F2C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E4DF3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54301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2C6173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0BA13FA4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0284CB4B" w14:textId="0553378A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B779EF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193AD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F389A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F37D18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212BD8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FD227B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20A51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97BF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C5265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DBF1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7982A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5B5F3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22C75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203DA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EAE00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0D84FC40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44133AEA" w14:textId="139E2733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0C7EFA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41F94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B047B7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29027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61056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183295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59378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3EEC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DB9C0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CEB8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E40B4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1AB50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65F41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5273B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72D3CD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3377D418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41CDD06F" w14:textId="3816FEF1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FC1FA1C" w14:textId="10FA6C57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A4B81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D376C34" w14:textId="557FD370" w:rsidR="00E0281B" w:rsidRPr="002759E0" w:rsidRDefault="00E0281B" w:rsidP="00E02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EC78E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7A630F" w14:textId="491A25F2" w:rsidR="00E0281B" w:rsidRPr="002759E0" w:rsidRDefault="00E0281B" w:rsidP="00E02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71370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AF1731F" w14:textId="10E38005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BDA586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7D858F" w14:textId="0A2DF37A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79B69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5F5BA8" w14:textId="24F02425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14C25D4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542222" w14:textId="61FC12DB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3AE76A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70B9C4C" w14:textId="51C534C3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E0281B" w:rsidRPr="002759E0" w14:paraId="4C9C1A01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1710774F" w14:textId="5EB6E807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DBDDC53" w14:textId="02748622" w:rsidR="00E0281B" w:rsidRPr="002759E0" w:rsidRDefault="00E0281B" w:rsidP="00E028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A590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2F7667F" w14:textId="3C85A4EC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823EC01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521C258" w14:textId="76A0A679" w:rsidR="00E0281B" w:rsidRPr="002759E0" w:rsidRDefault="00E0281B" w:rsidP="00E02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99DF6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9DA0BC" w14:textId="302B888E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182C393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9CDD8E" w14:textId="7594658B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63EC8F3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3F09ED" w14:textId="0890C179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6C6D83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B21F13" w14:textId="211BD21A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5EBF4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9DC89B7" w14:textId="338E5D59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E0281B" w:rsidRPr="002759E0" w14:paraId="08E0D4A0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1B9E811E" w14:textId="1AC9F529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ACC0CD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114EBF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AAC6EF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29E1A8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C2C16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8237F3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A9539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F7F04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C92D9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E66EB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153A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39905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F21CD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948937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4EC4C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6238029D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3449C409" w14:textId="2E587670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F252CE" w14:textId="3DF80711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475F71E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3A1157D" w14:textId="4C456395" w:rsidR="00E0281B" w:rsidRPr="002759E0" w:rsidRDefault="00E0281B" w:rsidP="00E02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23833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6F2C38F" w14:textId="29AC0A98" w:rsidR="00E0281B" w:rsidRPr="002759E0" w:rsidRDefault="00E0281B" w:rsidP="00E02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452647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A701E" w14:textId="3855A53F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70" w:type="dxa"/>
          </w:tcPr>
          <w:p w14:paraId="4C0C388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E1F9E7" w14:textId="1B70C2EF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3CB86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7A5A8B" w14:textId="39E72C91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F089B2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DF4D99" w14:textId="4E4DCE48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7AB0E1E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D7A73F" w14:textId="147B2E0D" w:rsidR="00E0281B" w:rsidRPr="002759E0" w:rsidRDefault="006D00C9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E0281B" w:rsidRPr="002759E0" w14:paraId="4BE3054D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19C91C13" w14:textId="2F203764" w:rsidR="00E0281B" w:rsidRPr="002759E0" w:rsidRDefault="00E0281B" w:rsidP="00E028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46D2FA" w14:textId="7583CD81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F18A4F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EC538" w14:textId="312E51CF" w:rsidR="00E0281B" w:rsidRPr="002759E0" w:rsidRDefault="006D00C9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D60D57A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A84E3" w14:textId="67187BA0" w:rsidR="00E0281B" w:rsidRPr="002759E0" w:rsidRDefault="00E0281B" w:rsidP="00E028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8AA98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5508E" w14:textId="471C011D" w:rsidR="00E0281B" w:rsidRPr="002759E0" w:rsidRDefault="006D00C9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164</w:t>
            </w:r>
          </w:p>
        </w:tc>
        <w:tc>
          <w:tcPr>
            <w:tcW w:w="270" w:type="dxa"/>
          </w:tcPr>
          <w:p w14:paraId="51E0081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A23BA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780C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56AC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D8F1FFF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CB7E8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C316C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DC09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0281B" w:rsidRPr="002759E0" w14:paraId="0ED09D25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5F4F32A3" w14:textId="77777777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C5684F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38955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BC6ADC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05B6D0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643056E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342BD3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81EF7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CD138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72233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BCD4C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BEFA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66C5B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57B4DA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C1E83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F6315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81B" w:rsidRPr="002759E0" w14:paraId="6AAA5291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74295E8B" w14:textId="6F50CB66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721CECF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C6E5D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9E2D88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9883DC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07753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27FD0B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A236ED4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5FA11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B2F227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0880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E4CE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8A13B6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231160" w14:textId="77777777" w:rsidR="00E0281B" w:rsidRPr="002759E0" w:rsidRDefault="00E0281B" w:rsidP="00E0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E44B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B7E6309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2545DC86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232E8016" w14:textId="27930862" w:rsidR="00E0281B" w:rsidRPr="002759E0" w:rsidRDefault="00E0281B" w:rsidP="00E0281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49F485B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4B98588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448F0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2F79C7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5F7B4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09C854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5747DC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C9AD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7BF9DF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2DD7D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BD7E22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CDF4D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2F7E0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3032325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68104B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81B" w:rsidRPr="002759E0" w14:paraId="529E83B1" w14:textId="77777777" w:rsidTr="00687279">
        <w:trPr>
          <w:trHeight w:val="144"/>
        </w:trPr>
        <w:tc>
          <w:tcPr>
            <w:tcW w:w="3240" w:type="dxa"/>
            <w:shd w:val="clear" w:color="auto" w:fill="auto"/>
          </w:tcPr>
          <w:p w14:paraId="0429BAE7" w14:textId="2140F410" w:rsidR="00E0281B" w:rsidRPr="002759E0" w:rsidRDefault="00E0281B" w:rsidP="00E0281B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FF3E890" w14:textId="43371E78" w:rsidR="00E0281B" w:rsidRPr="002759E0" w:rsidRDefault="00E0281B" w:rsidP="00E028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2DC270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58932A2" w14:textId="6AE02833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8328F" w14:textId="77777777" w:rsidR="00E0281B" w:rsidRPr="002759E0" w:rsidRDefault="00E0281B" w:rsidP="00E028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768A39D" w14:textId="40544172" w:rsidR="00E0281B" w:rsidRPr="002759E0" w:rsidRDefault="00E0281B" w:rsidP="00E028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59AE0E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F7717C4" w14:textId="6186AC90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D79B63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70EF11" w14:textId="20349B02" w:rsidR="00E0281B" w:rsidRPr="002759E0" w:rsidRDefault="00E0281B" w:rsidP="00E028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F9051AA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9D593" w14:textId="6C056DC3" w:rsidR="00E0281B" w:rsidRPr="002759E0" w:rsidRDefault="00E0281B" w:rsidP="00E028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A35B1E" w14:textId="77777777" w:rsidR="00E0281B" w:rsidRPr="002759E0" w:rsidRDefault="00E0281B" w:rsidP="00E028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EB6B42" w14:textId="32F37E3D" w:rsidR="00E0281B" w:rsidRPr="002759E0" w:rsidRDefault="00E0281B" w:rsidP="00E028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17EA941" w14:textId="77777777" w:rsidR="00E0281B" w:rsidRPr="002759E0" w:rsidRDefault="00E0281B" w:rsidP="00E028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2FFA35" w14:textId="5F49A7C3" w:rsidR="00E0281B" w:rsidRPr="002759E0" w:rsidRDefault="00E0281B" w:rsidP="00E028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1CD5A9C" w14:textId="77777777" w:rsidR="00323BEF" w:rsidRPr="002759E0" w:rsidRDefault="00323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C6AC197" w14:textId="77777777" w:rsidR="008820FB" w:rsidRPr="002759E0" w:rsidRDefault="008820FB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820FB" w:rsidRPr="002759E0" w:rsidSect="007F410C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2AB203DD" w14:textId="7CA221FE" w:rsidR="00F32ED1" w:rsidRPr="002759E0" w:rsidRDefault="00C0419E" w:rsidP="00E8095E">
      <w:pPr>
        <w:pStyle w:val="block"/>
        <w:spacing w:after="0" w:line="240" w:lineRule="auto"/>
        <w:ind w:left="540" w:right="-205"/>
        <w:jc w:val="thaiDistribute"/>
        <w:rPr>
          <w:rFonts w:asciiTheme="majorBidi" w:hAnsiTheme="majorBidi" w:cstheme="majorBidi"/>
          <w:b/>
          <w:bCs/>
          <w:spacing w:val="-10"/>
          <w:sz w:val="30"/>
          <w:szCs w:val="30"/>
          <w:cs/>
          <w:lang w:val="en-US" w:bidi="th-TH"/>
        </w:rPr>
      </w:pPr>
      <w:r w:rsidRPr="002759E0">
        <w:rPr>
          <w:rFonts w:asciiTheme="majorBidi" w:hAnsiTheme="majorBidi" w:cstheme="majorBidi"/>
          <w:b/>
          <w:bCs/>
          <w:spacing w:val="-10"/>
          <w:sz w:val="30"/>
          <w:szCs w:val="30"/>
          <w:cs/>
          <w:lang w:val="en-US"/>
        </w:rPr>
        <w:t>เครื่องมือทางการเงินที่วัดมูลค่าด้วยมูลค่ายุติธรรม</w:t>
      </w:r>
    </w:p>
    <w:p w14:paraId="0A4B0DEE" w14:textId="77777777" w:rsidR="00F32ED1" w:rsidRPr="002759E0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F32ED1" w:rsidRPr="002759E0" w14:paraId="44A6F1CA" w14:textId="77777777" w:rsidTr="00331A2C">
        <w:trPr>
          <w:tblHeader/>
        </w:trPr>
        <w:tc>
          <w:tcPr>
            <w:tcW w:w="3150" w:type="dxa"/>
          </w:tcPr>
          <w:p w14:paraId="7C62125D" w14:textId="77777777" w:rsidR="00F32ED1" w:rsidRPr="002759E0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9676EBF" w14:textId="77777777" w:rsidR="00F32ED1" w:rsidRPr="002759E0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7010840E" w14:textId="77777777" w:rsidR="00F32ED1" w:rsidRPr="002759E0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32ED1" w:rsidRPr="002759E0" w14:paraId="7F279F54" w14:textId="77777777" w:rsidTr="00331A2C">
        <w:tc>
          <w:tcPr>
            <w:tcW w:w="3150" w:type="dxa"/>
          </w:tcPr>
          <w:p w14:paraId="07A1FBCA" w14:textId="77777777" w:rsidR="00F32ED1" w:rsidRPr="002759E0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4533B2" w14:textId="77777777" w:rsidR="00F32ED1" w:rsidRPr="002759E0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5DD2029" w14:textId="77777777" w:rsidR="00F32ED1" w:rsidRPr="002759E0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D63A7" w:rsidRPr="002759E0" w14:paraId="0134C8E6" w14:textId="77777777" w:rsidTr="00331A2C">
        <w:tc>
          <w:tcPr>
            <w:tcW w:w="3150" w:type="dxa"/>
          </w:tcPr>
          <w:p w14:paraId="096AC5DF" w14:textId="77777777" w:rsidR="009D63A7" w:rsidRPr="002759E0" w:rsidRDefault="009D63A7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35B3AF" w14:textId="77777777" w:rsidR="009D63A7" w:rsidRPr="002759E0" w:rsidRDefault="009D63A7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73B18D8" w14:textId="77777777" w:rsidR="009D63A7" w:rsidRPr="002759E0" w:rsidRDefault="009D63A7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32ED1" w:rsidRPr="002759E0" w14:paraId="479E1911" w14:textId="77777777" w:rsidTr="00331A2C">
        <w:tc>
          <w:tcPr>
            <w:tcW w:w="3150" w:type="dxa"/>
          </w:tcPr>
          <w:p w14:paraId="2E1862EF" w14:textId="06CAEC52" w:rsidR="00F32ED1" w:rsidRPr="002759E0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789849C1" w14:textId="77777777" w:rsidR="00F32ED1" w:rsidRPr="002759E0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055276A4" w14:textId="77777777" w:rsidR="00F32ED1" w:rsidRPr="002759E0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D63A7" w:rsidRPr="002759E0" w14:paraId="143A503F" w14:textId="77777777" w:rsidTr="00B21532">
        <w:tc>
          <w:tcPr>
            <w:tcW w:w="3150" w:type="dxa"/>
          </w:tcPr>
          <w:p w14:paraId="53DBAECA" w14:textId="77777777" w:rsidR="009D63A7" w:rsidRPr="002759E0" w:rsidRDefault="009D63A7" w:rsidP="00B2153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DCD6123" w14:textId="77777777" w:rsidR="009D63A7" w:rsidRPr="002759E0" w:rsidRDefault="009D63A7" w:rsidP="00B2153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3B1448D1" w14:textId="77777777" w:rsidR="009D63A7" w:rsidRPr="002759E0" w:rsidRDefault="009D63A7" w:rsidP="00B2153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331A2C" w:rsidRPr="002759E0" w14:paraId="2C1FA1A2" w14:textId="77777777" w:rsidTr="0033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A76C" w14:textId="77777777" w:rsidR="00331A2C" w:rsidRPr="002759E0" w:rsidRDefault="00331A2C" w:rsidP="00331A2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577F9FFE" w14:textId="77777777" w:rsidR="00331A2C" w:rsidRPr="002759E0" w:rsidRDefault="00331A2C" w:rsidP="00331A2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9B13C" w14:textId="77777777" w:rsidR="00331A2C" w:rsidRPr="002759E0" w:rsidRDefault="00331A2C" w:rsidP="00331A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18811C19" w14:textId="5B4F9C85" w:rsidR="00331A2C" w:rsidRPr="002759E0" w:rsidRDefault="00331A2C" w:rsidP="00331A2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A03E0F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03E0F"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4FDA02AF" w14:textId="77777777" w:rsidR="00C0419E" w:rsidRPr="002759E0" w:rsidRDefault="00C04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1CACC5C" w14:textId="1CF6EA88" w:rsidR="00DA0D5E" w:rsidRPr="002759E0" w:rsidRDefault="0081588F" w:rsidP="007F4248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816D95"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และตราสาร</w:t>
      </w:r>
      <w:r w:rsidR="00816D95"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</w:p>
    <w:p w14:paraId="5F8F347D" w14:textId="11551ECB" w:rsidR="00941C14" w:rsidRPr="002759E0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37C11172" w14:textId="068D3C19" w:rsidR="00941C14" w:rsidRPr="002759E0" w:rsidRDefault="00941C14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7F4248" w:rsidRPr="002759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7F4248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ตราสารหนี้และตราสารทุนที่อยู่ในความต้องการของตลาด</w:t>
      </w:r>
    </w:p>
    <w:p w14:paraId="098B1569" w14:textId="77777777" w:rsidR="00941C14" w:rsidRPr="002759E0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bidi="th-TH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F921B1" w:rsidRPr="002759E0" w14:paraId="4CE84EDD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243F7D7" w14:textId="77777777" w:rsidR="00F921B1" w:rsidRPr="002759E0" w:rsidRDefault="00F921B1" w:rsidP="0038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28CB3E2C" w14:textId="35B3E310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1B1" w:rsidRPr="002759E0" w14:paraId="14B8E800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29B1C7D1" w14:textId="3D0A205F" w:rsidR="00F921B1" w:rsidRPr="002759E0" w:rsidRDefault="00F921B1" w:rsidP="0038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44B6981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C1B45C3" w14:textId="0D187E11" w:rsidR="00F921B1" w:rsidRPr="002759E0" w:rsidRDefault="006D00C9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21B1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D504A1E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38398A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4043867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0F49604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22C060C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0D817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B9EF37A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2AA2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BEF5262" w14:textId="522C822A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921B1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21B1" w:rsidRPr="002759E0" w14:paraId="78928CB2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2316E9E7" w14:textId="77777777" w:rsidR="00F921B1" w:rsidRPr="002759E0" w:rsidRDefault="00F921B1" w:rsidP="0038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75C47E9C" w14:textId="1776859D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21B1" w:rsidRPr="002759E0" w14:paraId="18D0EC90" w14:textId="77777777" w:rsidTr="00184A1F">
        <w:trPr>
          <w:trHeight w:val="19"/>
        </w:trPr>
        <w:tc>
          <w:tcPr>
            <w:tcW w:w="3690" w:type="dxa"/>
          </w:tcPr>
          <w:p w14:paraId="38469CAC" w14:textId="3F3AFF24" w:rsidR="00F921B1" w:rsidRPr="002759E0" w:rsidRDefault="006D00C9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07F5352D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5A5C9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B5F0D4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4C290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90E70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BCFE7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BC5D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E27E8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DCD52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6FEFF5F5" w14:textId="77777777" w:rsidTr="00184A1F">
        <w:trPr>
          <w:trHeight w:val="19"/>
        </w:trPr>
        <w:tc>
          <w:tcPr>
            <w:tcW w:w="3690" w:type="dxa"/>
          </w:tcPr>
          <w:p w14:paraId="221016AC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428D77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9E4EC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011A4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1AD9A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DAB6F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6ADE6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A0B99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BCB85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9BB661D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52B1735A" w14:textId="77777777" w:rsidTr="00184A1F">
        <w:trPr>
          <w:trHeight w:val="19"/>
        </w:trPr>
        <w:tc>
          <w:tcPr>
            <w:tcW w:w="3690" w:type="dxa"/>
          </w:tcPr>
          <w:p w14:paraId="63BBBCA0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34403372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276C8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938C61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D4825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58449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0E459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4FFAD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1656B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1C7DFC" w14:textId="77777777" w:rsidR="00F921B1" w:rsidRPr="002759E0" w:rsidRDefault="00F921B1" w:rsidP="0038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163DB8AE" w14:textId="77777777" w:rsidTr="00184A1F">
        <w:trPr>
          <w:trHeight w:val="19"/>
        </w:trPr>
        <w:tc>
          <w:tcPr>
            <w:tcW w:w="3690" w:type="dxa"/>
          </w:tcPr>
          <w:p w14:paraId="7CA32746" w14:textId="1F804168" w:rsidR="00F921B1" w:rsidRPr="002759E0" w:rsidRDefault="00F921B1" w:rsidP="00F921B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900" w:type="dxa"/>
          </w:tcPr>
          <w:p w14:paraId="54ADA83A" w14:textId="63617216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</w:tcPr>
          <w:p w14:paraId="251B91A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1AE2AD" w14:textId="44092DCC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6476CEB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59A14E" w14:textId="32547849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8DEE6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2C7E66" w14:textId="4C40CE47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9F9D45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07B23A3" w14:textId="35F7943D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F921B1" w:rsidRPr="002759E0" w14:paraId="0ED46F00" w14:textId="77777777" w:rsidTr="00184A1F">
        <w:trPr>
          <w:trHeight w:val="19"/>
        </w:trPr>
        <w:tc>
          <w:tcPr>
            <w:tcW w:w="3690" w:type="dxa"/>
          </w:tcPr>
          <w:p w14:paraId="0E0B017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742CED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90543C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A05FBF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9F0D7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AD3671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25C7D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71A7E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43265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2D23380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F921B1" w:rsidRPr="002759E0" w14:paraId="725BD42C" w14:textId="77777777" w:rsidTr="00184A1F">
        <w:trPr>
          <w:trHeight w:val="19"/>
        </w:trPr>
        <w:tc>
          <w:tcPr>
            <w:tcW w:w="3690" w:type="dxa"/>
          </w:tcPr>
          <w:p w14:paraId="5087727B" w14:textId="30B8F1BE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73FC6D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B8D4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28BE8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2F0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735EF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FC6E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4E988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F7D7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BD1E1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7036727C" w14:textId="77777777" w:rsidTr="00184A1F">
        <w:trPr>
          <w:trHeight w:val="19"/>
        </w:trPr>
        <w:tc>
          <w:tcPr>
            <w:tcW w:w="3690" w:type="dxa"/>
          </w:tcPr>
          <w:p w14:paraId="47E780E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7495E4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B1EE3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D289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C37D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5762B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3BD8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39FDC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9247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B87CD8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49CA92C5" w14:textId="77777777" w:rsidTr="00184A1F">
        <w:trPr>
          <w:trHeight w:val="19"/>
        </w:trPr>
        <w:tc>
          <w:tcPr>
            <w:tcW w:w="3690" w:type="dxa"/>
          </w:tcPr>
          <w:p w14:paraId="73D2EA31" w14:textId="4B75C7EF" w:rsidR="00F921B1" w:rsidRPr="002759E0" w:rsidRDefault="00F921B1" w:rsidP="00F921B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6CBAAA" w14:textId="5D2EC4CC" w:rsidR="00F921B1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041E29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3A3B60" w14:textId="4E455627" w:rsidR="00F921B1" w:rsidRPr="002759E0" w:rsidRDefault="00F921B1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4B77B" w14:textId="77777777" w:rsidR="00F921B1" w:rsidRPr="002759E0" w:rsidRDefault="00F921B1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D6B64" w14:textId="053B1986" w:rsidR="00F921B1" w:rsidRPr="002759E0" w:rsidRDefault="00F921B1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0DBE02" w14:textId="77777777" w:rsidR="00F921B1" w:rsidRPr="002759E0" w:rsidRDefault="00F921B1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E259BC" w14:textId="38D48A34" w:rsidR="00F921B1" w:rsidRPr="002759E0" w:rsidRDefault="00F921B1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99555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67518C6" w14:textId="5BF6B466" w:rsidR="00F921B1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F921B1" w:rsidRPr="002759E0" w14:paraId="23D1291B" w14:textId="77777777" w:rsidTr="00184A1F">
        <w:trPr>
          <w:trHeight w:val="19"/>
        </w:trPr>
        <w:tc>
          <w:tcPr>
            <w:tcW w:w="3690" w:type="dxa"/>
          </w:tcPr>
          <w:p w14:paraId="7B6D7132" w14:textId="377FEBAB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09C7F0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11C4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7DF7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486E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878B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B65F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34513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D38B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D15E77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31FF4EE7" w14:textId="77777777" w:rsidTr="00184A1F">
        <w:trPr>
          <w:trHeight w:val="19"/>
        </w:trPr>
        <w:tc>
          <w:tcPr>
            <w:tcW w:w="3690" w:type="dxa"/>
          </w:tcPr>
          <w:p w14:paraId="2A22A5C9" w14:textId="36CA067C" w:rsidR="00F921B1" w:rsidRPr="002759E0" w:rsidRDefault="00F921B1" w:rsidP="00F921B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B48B502" w14:textId="576FC851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4F54BD1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AEE2B8" w14:textId="4215F736" w:rsidR="00F921B1" w:rsidRPr="002759E0" w:rsidRDefault="00F921B1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3C667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DDE72" w14:textId="5FB9A3FD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B5C0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EBEA6E" w14:textId="78F8EB75" w:rsidR="00F921B1" w:rsidRPr="002759E0" w:rsidRDefault="00F921B1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8D2AF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3187B38" w14:textId="47011E39" w:rsidR="00F921B1" w:rsidRPr="002759E0" w:rsidRDefault="006D00C9" w:rsidP="0064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F921B1" w:rsidRPr="002759E0" w14:paraId="768AA609" w14:textId="77777777" w:rsidTr="00184A1F">
        <w:trPr>
          <w:trHeight w:val="173"/>
        </w:trPr>
        <w:tc>
          <w:tcPr>
            <w:tcW w:w="3690" w:type="dxa"/>
          </w:tcPr>
          <w:p w14:paraId="0E08C85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5A7521E0" w14:textId="77777777" w:rsidR="00DC7AA4" w:rsidRPr="002759E0" w:rsidRDefault="00DC7AA4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A656FDD" w14:textId="01F977CA" w:rsidR="00DC7AA4" w:rsidRPr="002759E0" w:rsidRDefault="00DC7AA4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</w:tcPr>
          <w:p w14:paraId="30815B3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95E07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9D2177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DC0ED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431642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DC32A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B907F5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71454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017BA27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21B1" w:rsidRPr="002759E0" w14:paraId="708B17BF" w14:textId="77777777" w:rsidTr="00184A1F">
        <w:trPr>
          <w:trHeight w:val="19"/>
        </w:trPr>
        <w:tc>
          <w:tcPr>
            <w:tcW w:w="3690" w:type="dxa"/>
          </w:tcPr>
          <w:p w14:paraId="73C2BC24" w14:textId="359171B8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10B8AB2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A338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E6DB3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5AB4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38566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85DB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0F8E8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B4CC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F1D143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582494F0" w14:textId="77777777" w:rsidTr="00184A1F">
        <w:trPr>
          <w:trHeight w:val="19"/>
        </w:trPr>
        <w:tc>
          <w:tcPr>
            <w:tcW w:w="3690" w:type="dxa"/>
          </w:tcPr>
          <w:p w14:paraId="231ADDBE" w14:textId="06E4790D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8B9967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E484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B74E4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2605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75E68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ABB6B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94A59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107F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5BB32D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7BC0480A" w14:textId="77777777" w:rsidTr="00184A1F">
        <w:trPr>
          <w:trHeight w:val="19"/>
        </w:trPr>
        <w:tc>
          <w:tcPr>
            <w:tcW w:w="3690" w:type="dxa"/>
          </w:tcPr>
          <w:p w14:paraId="0E72A238" w14:textId="79BD0574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5EC5E874" w14:textId="39EB5810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3872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13C06D" w14:textId="149E3A4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C9DB5B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F11005" w14:textId="152E6ED1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0611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9A7273" w14:textId="315E042B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5623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736D4C5" w14:textId="7ED2C0F5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0162BA29" w14:textId="77777777" w:rsidTr="00184A1F">
        <w:trPr>
          <w:trHeight w:val="19"/>
        </w:trPr>
        <w:tc>
          <w:tcPr>
            <w:tcW w:w="3690" w:type="dxa"/>
          </w:tcPr>
          <w:p w14:paraId="1A98AEF5" w14:textId="55F47B44" w:rsidR="00F921B1" w:rsidRPr="002759E0" w:rsidRDefault="00F921B1" w:rsidP="00F921B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0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900" w:type="dxa"/>
          </w:tcPr>
          <w:p w14:paraId="6E7CA247" w14:textId="588B0139" w:rsidR="00F921B1" w:rsidRPr="002759E0" w:rsidRDefault="006D00C9" w:rsidP="009D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3E6A5D4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8849FA" w14:textId="723C7930" w:rsidR="00F921B1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70" w:type="dxa"/>
          </w:tcPr>
          <w:p w14:paraId="348ABA9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25D4C1" w14:textId="05322BEB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B5FC10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D56B4" w14:textId="629B71D1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74087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075853E" w14:textId="5D5C5285" w:rsidR="00F921B1" w:rsidRPr="002759E0" w:rsidRDefault="006D00C9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F921B1" w:rsidRPr="002759E0" w14:paraId="723A9CEC" w14:textId="77777777" w:rsidTr="00184A1F">
        <w:trPr>
          <w:trHeight w:val="19"/>
        </w:trPr>
        <w:tc>
          <w:tcPr>
            <w:tcW w:w="3690" w:type="dxa"/>
          </w:tcPr>
          <w:p w14:paraId="3372742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8DDD09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97BF9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89EE1EB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4DE63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184A15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2F7C8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10C7FCD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3A87E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577BDE8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21B1" w:rsidRPr="002759E0" w14:paraId="53C86827" w14:textId="77777777" w:rsidTr="00184A1F">
        <w:trPr>
          <w:trHeight w:val="19"/>
        </w:trPr>
        <w:tc>
          <w:tcPr>
            <w:tcW w:w="3690" w:type="dxa"/>
          </w:tcPr>
          <w:p w14:paraId="6BF4ACC5" w14:textId="428BF2FB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494EB98" w14:textId="5BC5CAF2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EDA9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B4D1C9" w14:textId="4E077C28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0DA5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245CE5" w14:textId="1032E6FF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CA69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0C4AD" w14:textId="0BD47DA9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6136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A0398EF" w14:textId="71E578A2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1F3E16F0" w14:textId="77777777" w:rsidTr="00184A1F">
        <w:trPr>
          <w:trHeight w:val="19"/>
        </w:trPr>
        <w:tc>
          <w:tcPr>
            <w:tcW w:w="3690" w:type="dxa"/>
          </w:tcPr>
          <w:p w14:paraId="04947E3E" w14:textId="19F110D8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4FBBCEB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6132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4A973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98DC9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3A07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FC8C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06422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48D1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5446FD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2232E501" w14:textId="77777777" w:rsidTr="00184A1F">
        <w:trPr>
          <w:trHeight w:val="19"/>
        </w:trPr>
        <w:tc>
          <w:tcPr>
            <w:tcW w:w="3690" w:type="dxa"/>
          </w:tcPr>
          <w:p w14:paraId="6DB24FAA" w14:textId="3C2CD41C" w:rsidR="00F921B1" w:rsidRPr="002759E0" w:rsidRDefault="00F921B1" w:rsidP="00F921B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CA72D8F" w14:textId="3F3692E1" w:rsidR="00F921B1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48BAA1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08A717" w14:textId="77A93A97" w:rsidR="00F921B1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FFF17C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407294" w14:textId="5A380961" w:rsidR="00F921B1" w:rsidRPr="002759E0" w:rsidRDefault="00F921B1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787B9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  <w:tab w:val="decimal" w:pos="600"/>
              </w:tabs>
              <w:spacing w:line="240" w:lineRule="auto"/>
              <w:ind w:left="-129"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2967C8" w14:textId="2547F71D" w:rsidR="00F921B1" w:rsidRPr="002759E0" w:rsidRDefault="00F921B1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7F320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5AF3698" w14:textId="66A065EC" w:rsidR="00F921B1" w:rsidRPr="002759E0" w:rsidRDefault="006D00C9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184A1F" w:rsidRPr="002759E0" w14:paraId="5EEB058D" w14:textId="77777777" w:rsidTr="00184A1F">
        <w:trPr>
          <w:trHeight w:val="19"/>
        </w:trPr>
        <w:tc>
          <w:tcPr>
            <w:tcW w:w="3690" w:type="dxa"/>
          </w:tcPr>
          <w:p w14:paraId="02E85E3A" w14:textId="20493983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รทุน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77395D3" w14:textId="77777777" w:rsidR="00184A1F" w:rsidRPr="002759E0" w:rsidRDefault="00184A1F" w:rsidP="009D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78B1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AF0859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FEF26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65877" w14:textId="77777777" w:rsidR="00184A1F" w:rsidRPr="002759E0" w:rsidRDefault="00184A1F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C8C51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  <w:tab w:val="decimal" w:pos="600"/>
              </w:tabs>
              <w:spacing w:line="240" w:lineRule="auto"/>
              <w:ind w:left="-129" w:right="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FFFD61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8591D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76F9670" w14:textId="77777777" w:rsidR="00184A1F" w:rsidRPr="002759E0" w:rsidRDefault="00184A1F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7134F78D" w14:textId="77777777" w:rsidTr="00184A1F">
        <w:trPr>
          <w:trHeight w:val="19"/>
        </w:trPr>
        <w:tc>
          <w:tcPr>
            <w:tcW w:w="3690" w:type="dxa"/>
          </w:tcPr>
          <w:p w14:paraId="2ABB7F14" w14:textId="4804CB22" w:rsidR="00184A1F" w:rsidRPr="002759E0" w:rsidRDefault="00184A1F" w:rsidP="00184A1F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</w:t>
            </w:r>
            <w:r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7606ED0B" w14:textId="298885CE" w:rsidR="00184A1F" w:rsidRPr="002759E0" w:rsidRDefault="006D00C9" w:rsidP="009D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02C0A37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4C4920" w14:textId="03EE9FEB" w:rsidR="00184A1F" w:rsidRPr="002759E0" w:rsidRDefault="00184A1F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9E273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546578" w14:textId="7D0358FF" w:rsidR="00184A1F" w:rsidRPr="002759E0" w:rsidRDefault="00184A1F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56E4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  <w:tab w:val="decimal" w:pos="600"/>
              </w:tabs>
              <w:spacing w:line="240" w:lineRule="auto"/>
              <w:ind w:left="-129" w:right="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58BA3" w14:textId="6808AD0F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5E6ADC3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48FB28D" w14:textId="4713726E" w:rsidR="00184A1F" w:rsidRPr="002759E0" w:rsidRDefault="006D00C9" w:rsidP="000D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2F6DE828" w14:textId="77777777" w:rsidR="0081588F" w:rsidRPr="002759E0" w:rsidRDefault="0081588F" w:rsidP="00F3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BE48AD" w:rsidRPr="002759E0" w14:paraId="486CE2B3" w14:textId="77777777" w:rsidTr="00184A1F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67004CC" w14:textId="77777777" w:rsidR="00BE48AD" w:rsidRPr="002759E0" w:rsidRDefault="00BE48AD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3274DDC7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A1F" w:rsidRPr="002759E0" w14:paraId="0EF79B2C" w14:textId="77777777" w:rsidTr="00184A1F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B0F5D77" w14:textId="4888AFFB" w:rsidR="00BE48AD" w:rsidRPr="002759E0" w:rsidRDefault="00BE48AD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818362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E9A28AF" w14:textId="08611BD2" w:rsidR="00BE48AD" w:rsidRPr="002759E0" w:rsidRDefault="006D00C9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48AD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B179280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5BF291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C759C1C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6F2CCB1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BA37911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68680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056CA3A0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3CDEFF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E7CA5F5" w14:textId="584E417C" w:rsidR="00BE48AD" w:rsidRPr="002759E0" w:rsidRDefault="006D00C9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E48AD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E48AD" w:rsidRPr="002759E0" w14:paraId="6C83D33E" w14:textId="77777777" w:rsidTr="00184A1F">
        <w:trPr>
          <w:trHeight w:val="164"/>
          <w:tblHeader/>
        </w:trPr>
        <w:tc>
          <w:tcPr>
            <w:tcW w:w="3690" w:type="dxa"/>
          </w:tcPr>
          <w:p w14:paraId="4C08A181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0228A663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84A1F" w:rsidRPr="002759E0" w14:paraId="4EE1EC3B" w14:textId="77777777" w:rsidTr="00184A1F">
        <w:trPr>
          <w:trHeight w:val="20"/>
        </w:trPr>
        <w:tc>
          <w:tcPr>
            <w:tcW w:w="3690" w:type="dxa"/>
          </w:tcPr>
          <w:p w14:paraId="184BE2F8" w14:textId="2F1B353C" w:rsidR="00BE48AD" w:rsidRPr="002759E0" w:rsidRDefault="006D00C9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324F0ECC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7859F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CDF29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1404F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6CF748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7642A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0AA8563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CBF09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2DACC70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100FF291" w14:textId="77777777" w:rsidTr="00184A1F">
        <w:trPr>
          <w:trHeight w:val="20"/>
        </w:trPr>
        <w:tc>
          <w:tcPr>
            <w:tcW w:w="3690" w:type="dxa"/>
          </w:tcPr>
          <w:p w14:paraId="4C3083E7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7C41010B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D1F1D0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6AB47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5A026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EDDE72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B9302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C37429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04C5131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AD387D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1F5DE784" w14:textId="77777777" w:rsidTr="00184A1F">
        <w:trPr>
          <w:trHeight w:val="20"/>
        </w:trPr>
        <w:tc>
          <w:tcPr>
            <w:tcW w:w="3690" w:type="dxa"/>
          </w:tcPr>
          <w:p w14:paraId="4ED970E1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06CC372B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6D0E69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ECF46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2974F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3743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F0705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8AD5A3A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D6B5663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9DDDC6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4F098D9A" w14:textId="77777777" w:rsidTr="00184A1F">
        <w:trPr>
          <w:trHeight w:val="20"/>
        </w:trPr>
        <w:tc>
          <w:tcPr>
            <w:tcW w:w="3690" w:type="dxa"/>
          </w:tcPr>
          <w:p w14:paraId="708762FB" w14:textId="77777777" w:rsidR="00BE48AD" w:rsidRPr="002759E0" w:rsidRDefault="00BE48AD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4ED2196" w14:textId="394221D0" w:rsidR="00BE48AD" w:rsidRPr="002759E0" w:rsidRDefault="006D00C9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82E2845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CBC26C" w14:textId="36719A99" w:rsidR="00BE48AD" w:rsidRPr="002759E0" w:rsidRDefault="00572D0F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E7D88" w14:textId="77777777" w:rsidR="00BE48AD" w:rsidRPr="002759E0" w:rsidRDefault="00BE48AD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28B26" w14:textId="3F44B094" w:rsidR="00BE48AD" w:rsidRPr="002759E0" w:rsidRDefault="00572D0F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0E1E1" w14:textId="77777777" w:rsidR="00BE48AD" w:rsidRPr="002759E0" w:rsidRDefault="00BE48AD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5D673F8" w14:textId="4937052B" w:rsidR="00BE48AD" w:rsidRPr="002759E0" w:rsidRDefault="00572D0F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2BB50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ACDAA42" w14:textId="66581B29" w:rsidR="00BE48AD" w:rsidRPr="002759E0" w:rsidRDefault="006D00C9" w:rsidP="00774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84A1F" w:rsidRPr="002759E0" w14:paraId="738D094D" w14:textId="77777777" w:rsidTr="00184A1F">
        <w:trPr>
          <w:trHeight w:val="20"/>
        </w:trPr>
        <w:tc>
          <w:tcPr>
            <w:tcW w:w="3690" w:type="dxa"/>
          </w:tcPr>
          <w:p w14:paraId="3C8A2ECD" w14:textId="2D7FE638" w:rsidR="00993AAA" w:rsidRPr="002759E0" w:rsidRDefault="00993AA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3250DB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54A7F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BD8B39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92DC46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197014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ED727B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</w:tcPr>
          <w:p w14:paraId="684D8989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01A23719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6" w:type="dxa"/>
          </w:tcPr>
          <w:p w14:paraId="472863E4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A1F" w:rsidRPr="002759E0" w14:paraId="0ADD2241" w14:textId="77777777" w:rsidTr="00184A1F">
        <w:trPr>
          <w:trHeight w:val="20"/>
        </w:trPr>
        <w:tc>
          <w:tcPr>
            <w:tcW w:w="3690" w:type="dxa"/>
          </w:tcPr>
          <w:p w14:paraId="04AAD4B9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AF7987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EBFC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CB0860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D1F05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BDBFB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30BD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E4B1BC3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274F90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C83799B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4EF4C078" w14:textId="77777777" w:rsidTr="00184A1F">
        <w:trPr>
          <w:trHeight w:val="20"/>
        </w:trPr>
        <w:tc>
          <w:tcPr>
            <w:tcW w:w="3690" w:type="dxa"/>
          </w:tcPr>
          <w:p w14:paraId="6077BD4D" w14:textId="017D4ACA" w:rsidR="00BE48AD" w:rsidRPr="002759E0" w:rsidRDefault="00815CB4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CA61AD2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FE10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4985D0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7173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D03067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DC146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94C7CF7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62BDBC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515C35E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6B4DEC4B" w14:textId="77777777" w:rsidTr="00184A1F">
        <w:trPr>
          <w:trHeight w:val="20"/>
        </w:trPr>
        <w:tc>
          <w:tcPr>
            <w:tcW w:w="3690" w:type="dxa"/>
          </w:tcPr>
          <w:p w14:paraId="1E8894D6" w14:textId="66E3EE83" w:rsidR="00BE48AD" w:rsidRPr="002759E0" w:rsidRDefault="00815CB4" w:rsidP="00FC7B20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C0284E6" w14:textId="3DEA1754" w:rsidR="00C64DBB" w:rsidRPr="002759E0" w:rsidRDefault="006D00C9" w:rsidP="00C81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67B15D38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122367" w14:textId="026842FB" w:rsidR="00C64DBB" w:rsidRPr="002759E0" w:rsidRDefault="00815CB4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E51F0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C7BC2" w14:textId="114D0B44" w:rsidR="00C64DBB" w:rsidRPr="002759E0" w:rsidRDefault="00815CB4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4903A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59714A7" w14:textId="138FBA3B" w:rsidR="00C64DBB" w:rsidRPr="002759E0" w:rsidRDefault="00815CB4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0002E2D" w14:textId="77777777" w:rsidR="00BE48AD" w:rsidRPr="002759E0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5E8CD6" w14:textId="11A946D9" w:rsidR="00C64DBB" w:rsidRPr="002759E0" w:rsidRDefault="006D00C9" w:rsidP="00774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F921B1" w:rsidRPr="002759E0" w14:paraId="4E20435F" w14:textId="77777777" w:rsidTr="00184A1F">
        <w:trPr>
          <w:trHeight w:val="20"/>
        </w:trPr>
        <w:tc>
          <w:tcPr>
            <w:tcW w:w="3690" w:type="dxa"/>
          </w:tcPr>
          <w:p w14:paraId="5FD36FE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795C0B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CEB63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6F0331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A3A8D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052591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EE632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E51E0B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6256F37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528826D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1B1" w:rsidRPr="002759E0" w14:paraId="2C6BFEC3" w14:textId="77777777" w:rsidTr="00184A1F">
        <w:trPr>
          <w:trHeight w:val="20"/>
        </w:trPr>
        <w:tc>
          <w:tcPr>
            <w:tcW w:w="3690" w:type="dxa"/>
          </w:tcPr>
          <w:p w14:paraId="7804B113" w14:textId="4DF4B174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670A18B1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222A2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D75CA6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9FDD6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5BB0B2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647BF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B4B553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411B962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701D598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3F51B084" w14:textId="77777777" w:rsidTr="00184A1F">
        <w:trPr>
          <w:trHeight w:val="20"/>
        </w:trPr>
        <w:tc>
          <w:tcPr>
            <w:tcW w:w="3690" w:type="dxa"/>
          </w:tcPr>
          <w:p w14:paraId="1A8BAADB" w14:textId="3D9890A0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7B265A3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FD4D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74DC1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C9A6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2D1E4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EFDCC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1F61E6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9F93A5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940358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3F1C68EA" w14:textId="77777777" w:rsidTr="00184A1F">
        <w:trPr>
          <w:trHeight w:val="20"/>
        </w:trPr>
        <w:tc>
          <w:tcPr>
            <w:tcW w:w="3690" w:type="dxa"/>
          </w:tcPr>
          <w:p w14:paraId="290D13AB" w14:textId="20F1205F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5B84981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E8D78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A0D45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E20D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3D88E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AE33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BAC474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B37E18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9D5189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67A0F3C2" w14:textId="77777777" w:rsidTr="00184A1F">
        <w:trPr>
          <w:trHeight w:val="20"/>
        </w:trPr>
        <w:tc>
          <w:tcPr>
            <w:tcW w:w="3690" w:type="dxa"/>
          </w:tcPr>
          <w:p w14:paraId="1B5F294F" w14:textId="1E69ED4F" w:rsidR="00F921B1" w:rsidRPr="002759E0" w:rsidRDefault="00F921B1" w:rsidP="00922F5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2CC0691B" w14:textId="527D0D53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C8D0D7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4B8F0F" w14:textId="7941DDB0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BC2F0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6608A0" w14:textId="6EE2AAA3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65A21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091106" w14:textId="08B9193E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6DEC887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BBFC978" w14:textId="004B0191" w:rsidR="00F921B1" w:rsidRPr="002759E0" w:rsidRDefault="006D00C9" w:rsidP="00774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815F3" w:rsidRPr="002759E0" w14:paraId="7EF7C5BB" w14:textId="77777777" w:rsidTr="00184A1F">
        <w:trPr>
          <w:trHeight w:val="20"/>
        </w:trPr>
        <w:tc>
          <w:tcPr>
            <w:tcW w:w="3690" w:type="dxa"/>
          </w:tcPr>
          <w:p w14:paraId="5973A0B8" w14:textId="77777777" w:rsidR="00C815F3" w:rsidRPr="002759E0" w:rsidRDefault="00C815F3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3E98D48" w14:textId="77777777" w:rsidR="00C815F3" w:rsidRPr="002759E0" w:rsidRDefault="00C815F3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1DDE635" w14:textId="77777777" w:rsidR="00C815F3" w:rsidRPr="002759E0" w:rsidRDefault="00C815F3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8D58466" w14:textId="77777777" w:rsidR="00C815F3" w:rsidRPr="002759E0" w:rsidRDefault="00C815F3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4534B7" w14:textId="77777777" w:rsidR="00C815F3" w:rsidRPr="002759E0" w:rsidRDefault="00C815F3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4042D65" w14:textId="77777777" w:rsidR="00C815F3" w:rsidRPr="002759E0" w:rsidRDefault="00C815F3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4E3828" w14:textId="77777777" w:rsidR="00C815F3" w:rsidRPr="002759E0" w:rsidRDefault="00C815F3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6CD46C5" w14:textId="77777777" w:rsidR="00C815F3" w:rsidRPr="002759E0" w:rsidRDefault="00C815F3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3C20F7AA" w14:textId="77777777" w:rsidR="00C815F3" w:rsidRPr="002759E0" w:rsidRDefault="00C815F3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6" w:type="dxa"/>
          </w:tcPr>
          <w:p w14:paraId="57CA1796" w14:textId="77777777" w:rsidR="00C815F3" w:rsidRPr="002759E0" w:rsidRDefault="00C815F3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F921B1" w:rsidRPr="002759E0" w14:paraId="22DD2430" w14:textId="77777777" w:rsidTr="00184A1F">
        <w:trPr>
          <w:trHeight w:val="20"/>
        </w:trPr>
        <w:tc>
          <w:tcPr>
            <w:tcW w:w="3690" w:type="dxa"/>
          </w:tcPr>
          <w:p w14:paraId="6F9121E6" w14:textId="5F79374C" w:rsidR="00F921B1" w:rsidRPr="002759E0" w:rsidRDefault="006D00C9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2DCE5656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D2FCBA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C366375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D924AF6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0526F79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8B3FF6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3A219363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352020B2" w14:textId="77777777" w:rsidR="00F921B1" w:rsidRPr="002759E0" w:rsidRDefault="00F921B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6" w:type="dxa"/>
          </w:tcPr>
          <w:p w14:paraId="2C931D70" w14:textId="77777777" w:rsidR="00F921B1" w:rsidRPr="002759E0" w:rsidRDefault="00F921B1" w:rsidP="0081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184A1F" w:rsidRPr="002759E0" w14:paraId="1A9A300A" w14:textId="77777777" w:rsidTr="00184A1F">
        <w:trPr>
          <w:trHeight w:val="20"/>
        </w:trPr>
        <w:tc>
          <w:tcPr>
            <w:tcW w:w="3690" w:type="dxa"/>
          </w:tcPr>
          <w:p w14:paraId="24B43A49" w14:textId="28AC760E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312CD01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71C4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45A70B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260825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3414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CA98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EC0340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E999D4F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634973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13F5D4A7" w14:textId="77777777" w:rsidTr="00184A1F">
        <w:trPr>
          <w:trHeight w:val="20"/>
        </w:trPr>
        <w:tc>
          <w:tcPr>
            <w:tcW w:w="3690" w:type="dxa"/>
          </w:tcPr>
          <w:p w14:paraId="2831AA4E" w14:textId="7B39C23D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45F2E6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4FF5D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455E9C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4B7FFA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99CF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6C4F6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73ECB10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F00F96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36CE764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063695CE" w14:textId="77777777" w:rsidTr="00184A1F">
        <w:trPr>
          <w:trHeight w:val="20"/>
        </w:trPr>
        <w:tc>
          <w:tcPr>
            <w:tcW w:w="3690" w:type="dxa"/>
          </w:tcPr>
          <w:p w14:paraId="58EBBEAB" w14:textId="7255193B" w:rsidR="00F921B1" w:rsidRPr="002759E0" w:rsidRDefault="00F921B1" w:rsidP="00922F5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6FE8235" w14:textId="14EB8F5D" w:rsidR="00F921B1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4CD60E29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EA0BBE" w14:textId="0B903322" w:rsidR="00F921B1" w:rsidRPr="002759E0" w:rsidRDefault="00F921B1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D1517E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2FFD9A" w14:textId="2990989D" w:rsidR="00F921B1" w:rsidRPr="002759E0" w:rsidRDefault="00F921B1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20EAF2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1E1EBE6" w14:textId="6C2B7A4F" w:rsidR="00F921B1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67" w:type="dxa"/>
          </w:tcPr>
          <w:p w14:paraId="0323DA48" w14:textId="77777777" w:rsidR="00F921B1" w:rsidRPr="002759E0" w:rsidRDefault="00F921B1" w:rsidP="00F9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179BC39" w14:textId="4A72068E" w:rsidR="00F921B1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6444F935" w14:textId="77777777" w:rsidR="00126483" w:rsidRPr="002759E0" w:rsidRDefault="00126483" w:rsidP="0031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4FCCA225" w14:textId="704146A5" w:rsidR="00941C14" w:rsidRPr="002759E0" w:rsidRDefault="00941C14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="007F4248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ตราสารหนี้และตราสารทุนที่ไม่อยู่ในความต้องการของตลาด</w:t>
      </w:r>
    </w:p>
    <w:p w14:paraId="31580812" w14:textId="193A6565" w:rsidR="00184A1F" w:rsidRPr="002759E0" w:rsidRDefault="00184A1F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184A1F" w:rsidRPr="002759E0" w14:paraId="64DAF6F5" w14:textId="77777777" w:rsidTr="0018543D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5F01CFE6" w14:textId="77777777" w:rsidR="00184A1F" w:rsidRPr="002759E0" w:rsidRDefault="00184A1F" w:rsidP="00185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6391A104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84A1F" w:rsidRPr="002759E0" w14:paraId="47C165AF" w14:textId="77777777" w:rsidTr="0018543D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3F411369" w14:textId="77777777" w:rsidR="00184A1F" w:rsidRPr="002759E0" w:rsidRDefault="00184A1F" w:rsidP="00185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E926708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187671D" w14:textId="2301DE69" w:rsidR="00184A1F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4A1F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28B88C6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0AC11D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D9F3D51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10026B6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DDA0F9A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95479C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76E8FC24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31DF46D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F36E37A" w14:textId="2E762B87" w:rsidR="00184A1F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84A1F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4A1F" w:rsidRPr="002759E0" w14:paraId="4B9D061A" w14:textId="77777777" w:rsidTr="0018543D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6166C469" w14:textId="77777777" w:rsidR="00184A1F" w:rsidRPr="002759E0" w:rsidRDefault="00184A1F" w:rsidP="00185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3E89E82E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84A1F" w:rsidRPr="002759E0" w14:paraId="4E2DC4FB" w14:textId="77777777" w:rsidTr="0018543D">
        <w:trPr>
          <w:trHeight w:val="19"/>
        </w:trPr>
        <w:tc>
          <w:tcPr>
            <w:tcW w:w="3690" w:type="dxa"/>
          </w:tcPr>
          <w:p w14:paraId="61FFE1AB" w14:textId="0F2CDE8D" w:rsidR="00184A1F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30814F3D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C9A32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845699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B002D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429AF7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F9654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76C884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74C0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92CFE89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61FCBE45" w14:textId="77777777" w:rsidTr="0018543D">
        <w:trPr>
          <w:trHeight w:val="19"/>
        </w:trPr>
        <w:tc>
          <w:tcPr>
            <w:tcW w:w="3690" w:type="dxa"/>
          </w:tcPr>
          <w:p w14:paraId="4CEAAAB9" w14:textId="6851DC15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61A4575E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B89B05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2001E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5FB1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AFA5F0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D9B3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B85B34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FCC02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69234B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2548887E" w14:textId="77777777" w:rsidTr="0018543D">
        <w:trPr>
          <w:trHeight w:val="19"/>
        </w:trPr>
        <w:tc>
          <w:tcPr>
            <w:tcW w:w="3690" w:type="dxa"/>
          </w:tcPr>
          <w:p w14:paraId="381C5806" w14:textId="4E994850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269BAC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C4B5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9A07C1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28533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0CAE6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CA92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42D672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29CF1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FFBADD4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69C26EC0" w14:textId="77777777" w:rsidTr="0018543D">
        <w:trPr>
          <w:trHeight w:val="19"/>
        </w:trPr>
        <w:tc>
          <w:tcPr>
            <w:tcW w:w="3690" w:type="dxa"/>
          </w:tcPr>
          <w:p w14:paraId="6AA90198" w14:textId="01DE59A6" w:rsidR="00184A1F" w:rsidRPr="002759E0" w:rsidRDefault="00184A1F" w:rsidP="00DC7AA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900" w:type="dxa"/>
          </w:tcPr>
          <w:p w14:paraId="70AF0A6B" w14:textId="635E6477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062FA1C9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5E59AF" w14:textId="54C54AD2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7AA37B3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BAFBDE" w14:textId="7611160C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5D5C79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B16C4C" w14:textId="742F11E4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944706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475797C" w14:textId="69DDF894" w:rsidR="00184A1F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184A1F" w:rsidRPr="002759E0" w14:paraId="12608B5E" w14:textId="77777777" w:rsidTr="0018543D">
        <w:trPr>
          <w:trHeight w:val="19"/>
        </w:trPr>
        <w:tc>
          <w:tcPr>
            <w:tcW w:w="3690" w:type="dxa"/>
          </w:tcPr>
          <w:p w14:paraId="631F9A62" w14:textId="4CCE5CFA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4E728B40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4F470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5322C87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3079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0A70FC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4165DE0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1C46F1" w14:textId="7777777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A9352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8" w:type="dxa"/>
          </w:tcPr>
          <w:p w14:paraId="78528FB8" w14:textId="7777777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5532569F" w14:textId="77777777" w:rsidTr="0018543D">
        <w:trPr>
          <w:trHeight w:val="19"/>
        </w:trPr>
        <w:tc>
          <w:tcPr>
            <w:tcW w:w="3690" w:type="dxa"/>
          </w:tcPr>
          <w:p w14:paraId="1CCF6300" w14:textId="29A26590" w:rsidR="00184A1F" w:rsidRPr="002759E0" w:rsidRDefault="00184A1F" w:rsidP="00DC7AA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B15C646" w14:textId="594D5329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6D644C0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C4EE19" w14:textId="025DB6E3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EF1B36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F3B032" w14:textId="0F776B9C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BB563D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E84776" w14:textId="1A823242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110A69E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78CF225" w14:textId="0DAEC4F9" w:rsidR="00184A1F" w:rsidRPr="002759E0" w:rsidRDefault="006D00C9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184A1F" w:rsidRPr="002759E0" w14:paraId="438FC1D9" w14:textId="77777777" w:rsidTr="000351F1">
        <w:trPr>
          <w:trHeight w:val="182"/>
        </w:trPr>
        <w:tc>
          <w:tcPr>
            <w:tcW w:w="3690" w:type="dxa"/>
          </w:tcPr>
          <w:p w14:paraId="07320228" w14:textId="6C3449F9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4897DB1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7BBE1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DF72A4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DD77F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80D56B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818C7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B58E5" w14:textId="7777777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E116C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BEF39F9" w14:textId="77777777" w:rsidR="00184A1F" w:rsidRPr="002759E0" w:rsidRDefault="00184A1F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6D97E7A5" w14:textId="77777777" w:rsidTr="0018543D">
        <w:trPr>
          <w:trHeight w:val="19"/>
        </w:trPr>
        <w:tc>
          <w:tcPr>
            <w:tcW w:w="3690" w:type="dxa"/>
          </w:tcPr>
          <w:p w14:paraId="7D0C8B1A" w14:textId="289F6FFA" w:rsidR="00184A1F" w:rsidRPr="002759E0" w:rsidRDefault="006D00C9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65416C83" w14:textId="1B1F924E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CD866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368FBB" w14:textId="524AD022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4C821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EE99F7" w14:textId="25EB633D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57BDC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BD8CAD" w14:textId="7629353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CA95F4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EE76198" w14:textId="2D06BA63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5683EEB0" w14:textId="77777777" w:rsidTr="0018543D">
        <w:trPr>
          <w:trHeight w:val="19"/>
        </w:trPr>
        <w:tc>
          <w:tcPr>
            <w:tcW w:w="3690" w:type="dxa"/>
          </w:tcPr>
          <w:p w14:paraId="3150C07D" w14:textId="0BA07DEA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01F558C6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B63D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122CFD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4B662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E5AA96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E264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9FD102" w14:textId="7777777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1F15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833CE7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7C0D4419" w14:textId="77777777" w:rsidTr="0018543D">
        <w:trPr>
          <w:trHeight w:val="19"/>
        </w:trPr>
        <w:tc>
          <w:tcPr>
            <w:tcW w:w="3690" w:type="dxa"/>
          </w:tcPr>
          <w:p w14:paraId="1E68B8C5" w14:textId="270B2B03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2852772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71E00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56BAD1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9D571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8E3115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FDD516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E47A66" w14:textId="7777777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84086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7100143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101CDCA5" w14:textId="77777777" w:rsidTr="0018543D">
        <w:trPr>
          <w:trHeight w:val="19"/>
        </w:trPr>
        <w:tc>
          <w:tcPr>
            <w:tcW w:w="3690" w:type="dxa"/>
          </w:tcPr>
          <w:p w14:paraId="0D1827BE" w14:textId="727DE3FC" w:rsidR="00184A1F" w:rsidRPr="002759E0" w:rsidRDefault="00184A1F" w:rsidP="00184A1F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900" w:type="dxa"/>
          </w:tcPr>
          <w:p w14:paraId="72B96CB3" w14:textId="58FA45F9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4E8C1692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4ACF81" w14:textId="5B527969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4077A5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DBD84" w14:textId="328591C2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8C3D3B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15D6D4" w14:textId="493580E4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DF470C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BB594DE" w14:textId="0ED5B80E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6D00C9" w:rsidRPr="002759E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184A1F" w:rsidRPr="002759E0" w14:paraId="1C95C9F8" w14:textId="77777777" w:rsidTr="0018543D">
        <w:trPr>
          <w:trHeight w:val="19"/>
        </w:trPr>
        <w:tc>
          <w:tcPr>
            <w:tcW w:w="3690" w:type="dxa"/>
          </w:tcPr>
          <w:p w14:paraId="3E49712B" w14:textId="249E7443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287668C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75E03A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27E2F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0C07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492A67" w14:textId="77777777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CA4A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75A8F4" w14:textId="77777777" w:rsidR="00184A1F" w:rsidRPr="002759E0" w:rsidRDefault="00184A1F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F9672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39B6C48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4A1F" w:rsidRPr="002759E0" w14:paraId="3CA00A43" w14:textId="77777777" w:rsidTr="0018543D">
        <w:trPr>
          <w:trHeight w:val="19"/>
        </w:trPr>
        <w:tc>
          <w:tcPr>
            <w:tcW w:w="3690" w:type="dxa"/>
          </w:tcPr>
          <w:p w14:paraId="1BEF4DC9" w14:textId="6DDEE21D" w:rsidR="00184A1F" w:rsidRPr="002759E0" w:rsidRDefault="00184A1F" w:rsidP="00DC7AA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4687E6B2" w14:textId="634D7424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66AA09DC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493CE7" w14:textId="6F93CEAE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226B0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82ED53" w14:textId="146CED3D" w:rsidR="00184A1F" w:rsidRPr="002759E0" w:rsidRDefault="00184A1F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D77C9F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D48FB7" w14:textId="2F78B612" w:rsidR="00184A1F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109A42EA" w14:textId="77777777" w:rsidR="00184A1F" w:rsidRPr="002759E0" w:rsidRDefault="00184A1F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905BFE9" w14:textId="1BCE7FCC" w:rsidR="00184A1F" w:rsidRPr="002759E0" w:rsidRDefault="006D00C9" w:rsidP="0018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</w:tbl>
    <w:p w14:paraId="7A0AF6E0" w14:textId="5F639D27" w:rsidR="00993AAA" w:rsidRPr="002759E0" w:rsidRDefault="0099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0"/>
        <w:gridCol w:w="898"/>
        <w:gridCol w:w="270"/>
        <w:gridCol w:w="838"/>
        <w:gridCol w:w="270"/>
        <w:gridCol w:w="898"/>
        <w:gridCol w:w="270"/>
        <w:gridCol w:w="998"/>
        <w:gridCol w:w="267"/>
        <w:gridCol w:w="1173"/>
      </w:tblGrid>
      <w:tr w:rsidR="00DC7AA4" w:rsidRPr="002759E0" w14:paraId="699A6FB2" w14:textId="77777777" w:rsidTr="0018543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5BB9FB4" w14:textId="77777777" w:rsidR="00DC7AA4" w:rsidRPr="002759E0" w:rsidRDefault="00DC7AA4" w:rsidP="00185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69EAA3CA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AA4" w:rsidRPr="002759E0" w14:paraId="222053B0" w14:textId="77777777" w:rsidTr="0018543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4BBEE68" w14:textId="77777777" w:rsidR="00DC7AA4" w:rsidRPr="002759E0" w:rsidRDefault="00DC7AA4" w:rsidP="00185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8B5F77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7E2F7A8" w14:textId="6989411F" w:rsidR="00DC7AA4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AA4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7943ABB0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1E7FF7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11FF87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28C40A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99A1D51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863788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3B14A80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27F7A4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F82A5D3" w14:textId="4AD719E4" w:rsidR="00DC7AA4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C7AA4"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C7AA4" w:rsidRPr="002759E0" w14:paraId="6E54900E" w14:textId="77777777" w:rsidTr="0018543D">
        <w:trPr>
          <w:trHeight w:val="164"/>
          <w:tblHeader/>
        </w:trPr>
        <w:tc>
          <w:tcPr>
            <w:tcW w:w="3690" w:type="dxa"/>
          </w:tcPr>
          <w:p w14:paraId="4D375E14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6021089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7AA4" w:rsidRPr="002759E0" w14:paraId="7F1E167F" w14:textId="77777777" w:rsidTr="0018543D">
        <w:trPr>
          <w:trHeight w:val="20"/>
        </w:trPr>
        <w:tc>
          <w:tcPr>
            <w:tcW w:w="3690" w:type="dxa"/>
          </w:tcPr>
          <w:p w14:paraId="3D275030" w14:textId="5BFEC3A4" w:rsidR="00DC7AA4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83C18E1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3489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55261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4357F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A538DC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2FCC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D293D1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21A1F9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F3A6ABF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4E117FDE" w14:textId="77777777" w:rsidTr="0018543D">
        <w:trPr>
          <w:trHeight w:val="20"/>
        </w:trPr>
        <w:tc>
          <w:tcPr>
            <w:tcW w:w="3690" w:type="dxa"/>
          </w:tcPr>
          <w:p w14:paraId="405202BE" w14:textId="298ACD26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25400F90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1C74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67B37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5C6B38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8A0367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1923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343DF89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DE37F9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BA257DC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1CF65D75" w14:textId="77777777" w:rsidTr="0018543D">
        <w:trPr>
          <w:trHeight w:val="20"/>
        </w:trPr>
        <w:tc>
          <w:tcPr>
            <w:tcW w:w="3690" w:type="dxa"/>
          </w:tcPr>
          <w:p w14:paraId="106345B0" w14:textId="49A3D078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922F55"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4B7522D7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C66AE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FFB66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52D6A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AC047E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50619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237F35C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77FB0B8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8AB415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30C04F96" w14:textId="77777777" w:rsidTr="0018543D">
        <w:trPr>
          <w:trHeight w:val="20"/>
        </w:trPr>
        <w:tc>
          <w:tcPr>
            <w:tcW w:w="3690" w:type="dxa"/>
          </w:tcPr>
          <w:p w14:paraId="326C037B" w14:textId="77777777" w:rsidR="00DC7AA4" w:rsidRPr="002759E0" w:rsidRDefault="00DC7AA4" w:rsidP="0018543D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74CE6570" w14:textId="531297DB" w:rsidR="00DC7AA4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2D167F23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182885" w14:textId="795DF3F7" w:rsidR="00DC7AA4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D7691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E81523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7FC1DF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C3D5FE7" w14:textId="2E191C0F" w:rsidR="00DC7AA4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4994FD3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3C391E1" w14:textId="5C909B17" w:rsidR="00DC7AA4" w:rsidRPr="002759E0" w:rsidRDefault="006D00C9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DC7AA4" w:rsidRPr="002759E0" w14:paraId="574BD8FB" w14:textId="77777777" w:rsidTr="0018543D">
        <w:trPr>
          <w:trHeight w:val="20"/>
        </w:trPr>
        <w:tc>
          <w:tcPr>
            <w:tcW w:w="3690" w:type="dxa"/>
          </w:tcPr>
          <w:p w14:paraId="09E5D5FD" w14:textId="77777777" w:rsidR="00DC7AA4" w:rsidRPr="002759E0" w:rsidRDefault="00DC7AA4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4F0009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1364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4CB550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47E4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D36D2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CE5A4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27285C4" w14:textId="77777777" w:rsidR="00DC7AA4" w:rsidRPr="002759E0" w:rsidRDefault="00DC7AA4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E828B18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11ED7DC" w14:textId="77777777" w:rsidR="00DC7AA4" w:rsidRPr="002759E0" w:rsidRDefault="00DC7AA4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4410D976" w14:textId="77777777" w:rsidTr="0018543D">
        <w:trPr>
          <w:trHeight w:val="20"/>
        </w:trPr>
        <w:tc>
          <w:tcPr>
            <w:tcW w:w="3690" w:type="dxa"/>
          </w:tcPr>
          <w:p w14:paraId="62B6A2D2" w14:textId="71A50ECC" w:rsidR="00DC7AA4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139132A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0D469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F18C4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F21E3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E3CDD0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BA84A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453DEF3" w14:textId="77777777" w:rsidR="00DC7AA4" w:rsidRPr="002759E0" w:rsidRDefault="00DC7AA4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09CCF5F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ACC20BE" w14:textId="77777777" w:rsidR="00DC7AA4" w:rsidRPr="002759E0" w:rsidRDefault="00DC7AA4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7B0BF59B" w14:textId="77777777" w:rsidTr="0018543D">
        <w:trPr>
          <w:trHeight w:val="20"/>
        </w:trPr>
        <w:tc>
          <w:tcPr>
            <w:tcW w:w="3690" w:type="dxa"/>
          </w:tcPr>
          <w:p w14:paraId="557365CC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47152C7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76D2F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044E09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27E52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24DB77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44F9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86EABF2" w14:textId="77777777" w:rsidR="00DC7AA4" w:rsidRPr="002759E0" w:rsidRDefault="00DC7AA4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8C75D6C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357D17A" w14:textId="77777777" w:rsidR="00DC7AA4" w:rsidRPr="002759E0" w:rsidRDefault="00DC7AA4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444291EF" w14:textId="77777777" w:rsidTr="0018543D">
        <w:trPr>
          <w:trHeight w:val="20"/>
        </w:trPr>
        <w:tc>
          <w:tcPr>
            <w:tcW w:w="3690" w:type="dxa"/>
          </w:tcPr>
          <w:p w14:paraId="14DA35AB" w14:textId="77554EEC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922F55" w:rsidRPr="002759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  <w:r w:rsidRPr="002759E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1249AC6D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89A21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EDB73B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B4B11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9BB5F3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FFEFA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1056C2D" w14:textId="77777777" w:rsidR="00DC7AA4" w:rsidRPr="002759E0" w:rsidRDefault="00DC7AA4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813CC6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A95148E" w14:textId="77777777" w:rsidR="00DC7AA4" w:rsidRPr="002759E0" w:rsidRDefault="00DC7AA4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AA4" w:rsidRPr="002759E0" w14:paraId="395C4A92" w14:textId="77777777" w:rsidTr="0018543D">
        <w:trPr>
          <w:trHeight w:val="20"/>
        </w:trPr>
        <w:tc>
          <w:tcPr>
            <w:tcW w:w="3690" w:type="dxa"/>
          </w:tcPr>
          <w:p w14:paraId="48E54B86" w14:textId="77777777" w:rsidR="00DC7AA4" w:rsidRPr="002759E0" w:rsidRDefault="00DC7AA4" w:rsidP="0018543D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F8F3B62" w14:textId="779E2CCB" w:rsidR="00DC7AA4" w:rsidRPr="002759E0" w:rsidRDefault="006D00C9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54E5E110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F80113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4DFCB5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E49E8C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A31ED3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9E266CF" w14:textId="2142FE8B" w:rsidR="00DC7AA4" w:rsidRPr="002759E0" w:rsidRDefault="006D00C9" w:rsidP="0016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7" w:type="dxa"/>
          </w:tcPr>
          <w:p w14:paraId="6D8EEB16" w14:textId="77777777" w:rsidR="00DC7AA4" w:rsidRPr="002759E0" w:rsidRDefault="00DC7AA4" w:rsidP="0018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EDDADAB" w14:textId="6E412C95" w:rsidR="00DC7AA4" w:rsidRPr="002759E0" w:rsidRDefault="006D00C9" w:rsidP="00DC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9E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5B2D238E" w14:textId="6DB9F605" w:rsidR="00DC7AA4" w:rsidRPr="002759E0" w:rsidRDefault="00DC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22176107" w14:textId="2E37951B" w:rsidR="00BE48AD" w:rsidRPr="002759E0" w:rsidRDefault="00BE48AD" w:rsidP="00FC7B20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75F1FCDE" w14:textId="77777777" w:rsidR="00BE48AD" w:rsidRPr="002759E0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5F7EBABF" w14:textId="77777777" w:rsidR="00BE48AD" w:rsidRPr="002759E0" w:rsidRDefault="00BE48AD" w:rsidP="00BE48A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BCF1305" w14:textId="77777777" w:rsidR="00BE48AD" w:rsidRPr="002759E0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7219744A" w14:textId="77777777" w:rsidR="00BE48AD" w:rsidRPr="002759E0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8F340A" w14:textId="77777777" w:rsidR="00BE48AD" w:rsidRPr="002759E0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71CC58E5" w14:textId="15A51E2D" w:rsidR="00BE48AD" w:rsidRPr="002759E0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</w:rPr>
        <w:t xml:space="preserve">  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11295F" w14:textId="77777777" w:rsidR="00866A1C" w:rsidRPr="002759E0" w:rsidRDefault="00866A1C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5B8589DC" w14:textId="2E48FCA6" w:rsidR="00BE48AD" w:rsidRPr="002759E0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692D2D1" w14:textId="77777777" w:rsidR="000025F0" w:rsidRPr="002759E0" w:rsidRDefault="000025F0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Cs w:val="18"/>
        </w:rPr>
      </w:pPr>
    </w:p>
    <w:p w14:paraId="72621688" w14:textId="508F7CE7" w:rsidR="00BE48AD" w:rsidRPr="002759E0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(ค.</w:t>
      </w:r>
      <w:r w:rsidR="006D00C9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3B855E5D" w14:textId="77777777" w:rsidR="0048750F" w:rsidRPr="002759E0" w:rsidRDefault="0048750F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0E3F1199" w14:textId="0CA01AF0" w:rsidR="00BE48AD" w:rsidRPr="002759E0" w:rsidRDefault="00F72585" w:rsidP="0084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ซึ่งโดยส่วนใหญ่เกิดจากลูกหนี้ที่เป็นลูกค้าของกลุ่มบริษัท/บริษัท</w:t>
      </w:r>
    </w:p>
    <w:p w14:paraId="2492C930" w14:textId="2984B057" w:rsidR="00F72585" w:rsidRPr="002759E0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538C4FA1" w14:textId="77777777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>ค</w:t>
      </w:r>
      <w:r w:rsidRPr="002759E0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2759E0">
        <w:rPr>
          <w:rFonts w:asciiTheme="majorBidi" w:hAnsiTheme="majorBidi" w:cstheme="majorBidi"/>
          <w:sz w:val="30"/>
          <w:szCs w:val="30"/>
        </w:rPr>
        <w:t>)</w:t>
      </w:r>
      <w:r w:rsidRPr="002759E0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759E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  <w:r w:rsidRPr="002759E0">
        <w:rPr>
          <w:rFonts w:asciiTheme="majorBidi" w:hAnsiTheme="majorBidi" w:cstheme="majorBidi"/>
          <w:sz w:val="30"/>
          <w:szCs w:val="30"/>
          <w:cs/>
        </w:rPr>
        <w:t xml:space="preserve"> ลูกหนี้อื่น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ลูกหนี้ตามสัญญาเช่าเงินทุน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และสินทรัพย์ที่เกิดจากสัญญา</w:t>
      </w:r>
    </w:p>
    <w:p w14:paraId="48D7A7A2" w14:textId="77777777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6CB05" w14:textId="34EB0100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2759E0">
        <w:rPr>
          <w:rFonts w:asciiTheme="majorBidi" w:hAnsiTheme="majorBidi" w:cstheme="majorBidi"/>
          <w:sz w:val="30"/>
          <w:szCs w:val="30"/>
        </w:rPr>
        <w:t>24(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ข) และ </w:t>
      </w:r>
      <w:r w:rsidRPr="002759E0">
        <w:rPr>
          <w:rFonts w:asciiTheme="majorBidi" w:hAnsiTheme="majorBidi" w:cstheme="majorBidi"/>
          <w:sz w:val="30"/>
          <w:szCs w:val="30"/>
        </w:rPr>
        <w:t>24</w:t>
      </w:r>
      <w:r w:rsidRPr="002759E0">
        <w:rPr>
          <w:rFonts w:asciiTheme="majorBidi" w:hAnsiTheme="majorBidi" w:cstheme="majorBidi"/>
          <w:sz w:val="30"/>
          <w:szCs w:val="30"/>
          <w:cs/>
        </w:rPr>
        <w:t>(ค)</w:t>
      </w:r>
    </w:p>
    <w:p w14:paraId="36923A5D" w14:textId="77777777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73822" w14:textId="740805EE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ู้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บริษัทจะเสนอระยะเวลาและเงื่อนไข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ทางการ</w:t>
      </w:r>
      <w:r w:rsidRPr="002759E0">
        <w:rPr>
          <w:rFonts w:asciiTheme="majorBidi" w:hAnsiTheme="majorBidi" w:cstheme="majorBidi"/>
          <w:sz w:val="30"/>
          <w:szCs w:val="30"/>
          <w:cs/>
        </w:rPr>
        <w:t>ค้า 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บริษัทจะทบทวนอันดับความน่าเชื่อถือภายนอก</w:t>
      </w:r>
      <w:r w:rsidRPr="002759E0">
        <w:rPr>
          <w:rFonts w:asciiTheme="majorBidi" w:hAnsiTheme="majorBidi" w:cstheme="majorBidi"/>
          <w:sz w:val="30"/>
          <w:szCs w:val="30"/>
        </w:rPr>
        <w:t xml:space="preserve"> (</w:t>
      </w:r>
      <w:r w:rsidRPr="002759E0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ยอดขายที่เกินกว่าวงเงินดังกล่าวต้องได้รับการอนุมัติจากผู้บริหาร</w:t>
      </w:r>
    </w:p>
    <w:p w14:paraId="72D87152" w14:textId="74804C59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883C6" w14:textId="77777777" w:rsidR="00AD6253" w:rsidRPr="002759E0" w:rsidRDefault="00AD6253" w:rsidP="00AD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bookmarkStart w:id="12" w:name="_Hlk124349304"/>
      <w:r w:rsidRPr="002759E0">
        <w:rPr>
          <w:rFonts w:asciiTheme="majorBidi" w:hAnsiTheme="majorBidi" w:hint="cs"/>
          <w:spacing w:val="-8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ค่าเผื่อผลขาดทุนด้านเครดิตที่คาดว่าจะเกิดขึ้นสำหรับลูกหนี้การค้าและอื่นๆ</w:t>
      </w:r>
      <w:r w:rsidRPr="002759E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2759E0">
        <w:rPr>
          <w:rFonts w:asciiTheme="majorBidi" w:hAnsiTheme="majorBidi" w:hint="cs"/>
          <w:spacing w:val="-8"/>
          <w:sz w:val="30"/>
          <w:szCs w:val="30"/>
          <w:cs/>
        </w:rPr>
        <w:t>ได้เปิดเผยไว้ในหมายเหตุข้อ</w:t>
      </w:r>
      <w:r w:rsidRPr="002759E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2759E0">
        <w:rPr>
          <w:rFonts w:asciiTheme="majorBidi" w:hAnsiTheme="majorBidi"/>
          <w:spacing w:val="-8"/>
          <w:sz w:val="30"/>
          <w:szCs w:val="30"/>
        </w:rPr>
        <w:t>7</w:t>
      </w:r>
    </w:p>
    <w:bookmarkEnd w:id="12"/>
    <w:p w14:paraId="279D2B21" w14:textId="77777777" w:rsidR="00AD6253" w:rsidRPr="002759E0" w:rsidRDefault="00AD6253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4919FD" w14:textId="4CD4FBE1" w:rsidR="00076876" w:rsidRPr="002759E0" w:rsidRDefault="0093461D" w:rsidP="0093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>ค.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AD6253" w:rsidRPr="002759E0">
        <w:rPr>
          <w:rFonts w:asciiTheme="majorBidi" w:hAnsiTheme="majorBidi" w:cstheme="majorBidi"/>
          <w:sz w:val="30"/>
          <w:szCs w:val="30"/>
        </w:rPr>
        <w:t>2</w:t>
      </w:r>
      <w:r w:rsidRPr="002759E0">
        <w:rPr>
          <w:rFonts w:asciiTheme="majorBidi" w:hAnsiTheme="majorBidi" w:cstheme="majorBidi"/>
          <w:sz w:val="30"/>
          <w:szCs w:val="30"/>
        </w:rPr>
        <w:t xml:space="preserve">) </w:t>
      </w:r>
      <w:r w:rsidR="00076876" w:rsidRPr="002759E0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 และ</w:t>
      </w:r>
      <w:r w:rsidR="00A806CB" w:rsidRPr="002759E0">
        <w:rPr>
          <w:rFonts w:asciiTheme="majorBidi" w:hAnsiTheme="majorBidi" w:cstheme="majorBidi"/>
          <w:sz w:val="30"/>
          <w:szCs w:val="30"/>
          <w:cs/>
        </w:rPr>
        <w:t>เงินให้กู้ยืมแก่บุคคลหรือกิจการที่เกี่ยวข้องกันและบุคคลหรือกิจการอื่น</w:t>
      </w:r>
    </w:p>
    <w:p w14:paraId="2CCDB5DF" w14:textId="77777777" w:rsidR="00066CE2" w:rsidRPr="002759E0" w:rsidRDefault="00066CE2" w:rsidP="00DB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3A0BD68" w14:textId="54979C64" w:rsidR="00076876" w:rsidRPr="002759E0" w:rsidRDefault="00BA5EEB" w:rsidP="0093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6D00C9" w:rsidRPr="002759E0">
        <w:rPr>
          <w:rFonts w:asciiTheme="majorBidi" w:hAnsiTheme="majorBidi" w:cstheme="majorBidi"/>
          <w:sz w:val="30"/>
          <w:szCs w:val="30"/>
        </w:rPr>
        <w:t>12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tbl>
      <w:tblPr>
        <w:tblW w:w="901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50"/>
        <w:gridCol w:w="900"/>
        <w:gridCol w:w="907"/>
        <w:gridCol w:w="236"/>
        <w:gridCol w:w="837"/>
        <w:gridCol w:w="236"/>
        <w:gridCol w:w="759"/>
        <w:gridCol w:w="236"/>
        <w:gridCol w:w="851"/>
      </w:tblGrid>
      <w:tr w:rsidR="00523E6B" w:rsidRPr="002759E0" w14:paraId="1524D60B" w14:textId="314C7478" w:rsidTr="00AC5D66">
        <w:trPr>
          <w:trHeight w:val="83"/>
          <w:tblHeader/>
        </w:trPr>
        <w:tc>
          <w:tcPr>
            <w:tcW w:w="4050" w:type="dxa"/>
            <w:vAlign w:val="bottom"/>
          </w:tcPr>
          <w:p w14:paraId="08633C4A" w14:textId="106030D6" w:rsidR="000314BA" w:rsidRPr="002759E0" w:rsidRDefault="000314BA" w:rsidP="000314BA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84D3C8" w14:textId="71E0D9F1" w:rsidR="000314BA" w:rsidRPr="002759E0" w:rsidRDefault="000314BA" w:rsidP="00523E6B">
            <w:pPr>
              <w:tabs>
                <w:tab w:val="clear" w:pos="680"/>
                <w:tab w:val="clear" w:pos="907"/>
              </w:tabs>
              <w:spacing w:line="240" w:lineRule="auto"/>
              <w:ind w:left="-95" w:right="-49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B7975B6" w14:textId="50A9E2AE" w:rsidR="000314BA" w:rsidRPr="002759E0" w:rsidRDefault="000314BA" w:rsidP="000314B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FFD1919" w14:textId="77777777" w:rsidR="000314BA" w:rsidRPr="002759E0" w:rsidRDefault="000314BA" w:rsidP="000314BA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46" w:type="dxa"/>
            <w:gridSpan w:val="3"/>
          </w:tcPr>
          <w:p w14:paraId="5D1CE906" w14:textId="3D555DCA" w:rsidR="000314BA" w:rsidRPr="002759E0" w:rsidRDefault="000314BA" w:rsidP="000314BA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2759E0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2759E0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C671DD" w:rsidRPr="002759E0" w14:paraId="6674B1E8" w14:textId="77777777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E02F42F" w14:textId="4D1754C5" w:rsidR="00C671DD" w:rsidRPr="002759E0" w:rsidRDefault="00C671DD" w:rsidP="00C671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25E99C7" w14:textId="5A15E172" w:rsidR="00C671DD" w:rsidRPr="002759E0" w:rsidRDefault="00682D22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023E0D96" w14:textId="33BBF07E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219BE001" w14:textId="77777777" w:rsidR="00C671DD" w:rsidRPr="002759E0" w:rsidRDefault="00C671DD" w:rsidP="00C671D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73ED4CCA" w14:textId="18806AFB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A7D00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bottom"/>
          </w:tcPr>
          <w:p w14:paraId="4DE56780" w14:textId="1559CF75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C07F2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7DBCDD9" w14:textId="760F704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671DD" w:rsidRPr="002759E0" w14:paraId="66E4E36D" w14:textId="77777777" w:rsidTr="000F2480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3B4BBA99" w14:textId="77777777" w:rsidR="00C671DD" w:rsidRPr="002759E0" w:rsidRDefault="00C671DD" w:rsidP="00C671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424A35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06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AA9A0D" w14:textId="0D82C406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71DD" w:rsidRPr="002759E0" w14:paraId="07115B28" w14:textId="42D1365D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637BFF8B" w14:textId="50B9C862" w:rsidR="00C671DD" w:rsidRPr="002759E0" w:rsidRDefault="00C671DD" w:rsidP="00C671DD">
            <w:pPr>
              <w:pStyle w:val="BodyText"/>
              <w:spacing w:after="0" w:line="240" w:lineRule="auto"/>
              <w:ind w:right="-3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0F0C9598" w14:textId="4B8BA634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7076C3C" w14:textId="3368858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8459C" w:rsidRPr="002759E0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  <w:vAlign w:val="bottom"/>
          </w:tcPr>
          <w:p w14:paraId="62D0137C" w14:textId="77777777" w:rsidR="00C671DD" w:rsidRPr="002759E0" w:rsidRDefault="00C671DD" w:rsidP="00C671DD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63886625" w14:textId="46398159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DF1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226AD95" w14:textId="2DF9915F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B563743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F1F5D82" w14:textId="7F2FBCA4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C671DD" w:rsidRPr="002759E0" w14:paraId="30A9F690" w14:textId="21532842" w:rsidTr="00304BF7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230253D" w14:textId="698E29B9" w:rsidR="00C671DD" w:rsidRPr="002759E0" w:rsidRDefault="00C671DD" w:rsidP="00C671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F624058" w14:textId="41AAB506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C11779E" w14:textId="3CE06E8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6" w:type="dxa"/>
            <w:vAlign w:val="bottom"/>
          </w:tcPr>
          <w:p w14:paraId="5526B5CC" w14:textId="767A75C6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4919454D" w14:textId="743D30B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D14FE" w14:textId="6D939022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6332AFC" w14:textId="3ED69802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759F58" w14:textId="45AF8DB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E3C3256" w14:textId="4A51AD29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174</w:t>
            </w:r>
          </w:p>
        </w:tc>
      </w:tr>
      <w:tr w:rsidR="00C671DD" w:rsidRPr="002759E0" w14:paraId="40E6CEDF" w14:textId="3663D639" w:rsidTr="00304BF7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10B4D7E" w14:textId="2AC5CF12" w:rsidR="00C671DD" w:rsidRPr="002759E0" w:rsidRDefault="00C671DD" w:rsidP="00C671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22D92838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BCB5" w14:textId="5BF818C5" w:rsidR="00C671DD" w:rsidRPr="002759E0" w:rsidRDefault="00356440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14:paraId="295C2EB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9F156" w14:textId="625003A3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C10D5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</w:tcPr>
          <w:p w14:paraId="6F83CAE0" w14:textId="5AB2F4C6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0C09C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F1E1F67" w14:textId="2A22BAB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C671DD" w:rsidRPr="002759E0" w14:paraId="4E18B876" w14:textId="31A76BF7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FE2B95D" w14:textId="77777777" w:rsidR="00C671DD" w:rsidRPr="002759E0" w:rsidRDefault="00C671DD" w:rsidP="00C671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72FF83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E0896" w14:textId="07343F0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356440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1CC609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29C09" w14:textId="4BDA9444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CFDE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64A5" w14:textId="73E00715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162F635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5A962" w14:textId="38379829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179</w:t>
            </w:r>
          </w:p>
        </w:tc>
      </w:tr>
      <w:tr w:rsidR="00C671DD" w:rsidRPr="002759E0" w14:paraId="387DA8E8" w14:textId="4BA01FD1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25695EFC" w14:textId="77777777" w:rsidR="00C671DD" w:rsidRPr="002759E0" w:rsidRDefault="00C671DD" w:rsidP="00C671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BB0BF87" w14:textId="27B01D77" w:rsidR="00C671DD" w:rsidRPr="002759E0" w:rsidRDefault="00C524DA" w:rsidP="00C671DD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vAlign w:val="bottom"/>
          </w:tcPr>
          <w:p w14:paraId="566DB466" w14:textId="1CD499B5" w:rsidR="00C671DD" w:rsidRPr="002759E0" w:rsidRDefault="003149FA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6440" w:rsidRPr="002759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AE988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vAlign w:val="bottom"/>
          </w:tcPr>
          <w:p w14:paraId="4A1D5279" w14:textId="6F36EDBE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00C9" w:rsidRPr="002759E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6AD07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</w:tcPr>
          <w:p w14:paraId="0BB12478" w14:textId="00F878DE" w:rsidR="00C671DD" w:rsidRPr="002759E0" w:rsidRDefault="003149FA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BB3EC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58F181A5" w14:textId="09850A54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00C9" w:rsidRPr="002759E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71DD" w:rsidRPr="002759E0" w14:paraId="00B68E7F" w14:textId="44078649" w:rsidTr="00AC5D6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796BE51" w14:textId="1DC5C071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D0FF3A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64802" w14:textId="2BC33237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36" w:type="dxa"/>
          </w:tcPr>
          <w:p w14:paraId="6D1541C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85876" w14:textId="30DB85F1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FEDB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323" w14:textId="31D473AB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5380F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77535" w14:textId="5A71D48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16572806" w14:textId="77777777" w:rsidR="001620D6" w:rsidRPr="002759E0" w:rsidRDefault="00162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0978D4" w14:textId="7B178D08" w:rsidR="00562EE9" w:rsidRPr="002759E0" w:rsidRDefault="00562EE9" w:rsidP="00A8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>ค.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167960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</w:rPr>
        <w:t xml:space="preserve">) </w:t>
      </w:r>
      <w:r w:rsidR="00A806CB" w:rsidRPr="002759E0">
        <w:rPr>
          <w:rFonts w:asciiTheme="majorBidi" w:hAnsiTheme="majorBidi" w:cstheme="majorBidi"/>
          <w:sz w:val="30"/>
          <w:szCs w:val="30"/>
          <w:cs/>
        </w:rPr>
        <w:tab/>
      </w:r>
      <w:r w:rsidRPr="002759E0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  <w:r w:rsidR="00AC093F" w:rsidRPr="002759E0">
        <w:rPr>
          <w:rFonts w:asciiTheme="majorBidi" w:hAnsiTheme="majorBidi" w:cstheme="majorBidi"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6A6D2D09" w14:textId="77777777" w:rsidR="00562EE9" w:rsidRPr="002759E0" w:rsidRDefault="00562EE9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965B22B" w14:textId="636CC768" w:rsidR="00562EE9" w:rsidRPr="002759E0" w:rsidRDefault="00562EE9" w:rsidP="0039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</w:t>
      </w:r>
      <w:r w:rsidR="00AC093F" w:rsidRPr="002759E0">
        <w:rPr>
          <w:rFonts w:asciiTheme="majorBidi" w:hAnsiTheme="majorBidi" w:cstheme="majorBidi"/>
          <w:sz w:val="30"/>
          <w:szCs w:val="30"/>
          <w:cs/>
        </w:rPr>
        <w:t xml:space="preserve"> เงินสดและรายการเทียบเท่าเงินสด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="00AC093F" w:rsidRPr="002759E0">
        <w:rPr>
          <w:rFonts w:asciiTheme="majorBidi" w:hAnsiTheme="majorBidi" w:cstheme="majorBidi"/>
          <w:sz w:val="30"/>
          <w:szCs w:val="30"/>
        </w:rPr>
        <w:t>/</w:t>
      </w:r>
      <w:r w:rsidR="00AC093F" w:rsidRPr="002759E0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31B40D3E" w14:textId="77777777" w:rsidR="00765B08" w:rsidRPr="002759E0" w:rsidRDefault="00765B08" w:rsidP="0076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9E5B78" w14:textId="12BA473C" w:rsidR="00C16B97" w:rsidRPr="002759E0" w:rsidRDefault="00C16B97" w:rsidP="00487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48750F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127BEE4" w14:textId="77777777" w:rsidR="00C16B97" w:rsidRPr="002759E0" w:rsidRDefault="00C16B97" w:rsidP="0048750F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4CD328CA" w14:textId="3943EADD" w:rsidR="00C16B97" w:rsidRPr="002759E0" w:rsidRDefault="00C16B97" w:rsidP="0048750F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A4FFC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D9600CA" w14:textId="77777777" w:rsidR="004E0E06" w:rsidRPr="002759E0" w:rsidRDefault="004E0E06" w:rsidP="0048750F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E671D" w14:textId="69645521" w:rsidR="0048750F" w:rsidRPr="002759E0" w:rsidRDefault="00C16B97" w:rsidP="00554DA1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397B5D" w:rsidRPr="002759E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2759E0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52BBFE" w14:textId="48FDDC03" w:rsidR="0048750F" w:rsidRPr="002759E0" w:rsidRDefault="0048750F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3389" w14:textId="463BDD72" w:rsidR="00167960" w:rsidRPr="002759E0" w:rsidRDefault="00167960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B2D9E" w14:textId="1F01B9A7" w:rsidR="00167960" w:rsidRPr="002759E0" w:rsidRDefault="00167960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F870" w14:textId="77777777" w:rsidR="00167960" w:rsidRPr="002759E0" w:rsidRDefault="00167960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2759E0" w14:paraId="171394D2" w14:textId="77777777" w:rsidTr="008D75C6">
        <w:trPr>
          <w:tblHeader/>
        </w:trPr>
        <w:tc>
          <w:tcPr>
            <w:tcW w:w="3150" w:type="dxa"/>
            <w:hideMark/>
          </w:tcPr>
          <w:p w14:paraId="5D5D03CA" w14:textId="020C43DF" w:rsidR="008D75C6" w:rsidRPr="002759E0" w:rsidRDefault="008D75C6" w:rsidP="00AB3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72ED296" w14:textId="77777777" w:rsidR="008D75C6" w:rsidRPr="002759E0" w:rsidRDefault="008D75C6" w:rsidP="00AB3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54673971" w14:textId="5C377921" w:rsidR="008D75C6" w:rsidRPr="002759E0" w:rsidRDefault="008D75C6" w:rsidP="00AB3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D75C6" w:rsidRPr="002759E0" w14:paraId="0A0EEA75" w14:textId="77777777" w:rsidTr="008D75C6">
        <w:trPr>
          <w:tblHeader/>
        </w:trPr>
        <w:tc>
          <w:tcPr>
            <w:tcW w:w="3150" w:type="dxa"/>
            <w:hideMark/>
          </w:tcPr>
          <w:p w14:paraId="6540FDED" w14:textId="77777777" w:rsidR="008D75C6" w:rsidRPr="002759E0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7427F69" w14:textId="77777777" w:rsidR="008D75C6" w:rsidRPr="002759E0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95A4B70" w14:textId="3A51980A" w:rsidR="008D75C6" w:rsidRPr="002759E0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80CAF19" w14:textId="77777777" w:rsidR="008D75C6" w:rsidRPr="002759E0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9A640C0" w14:textId="77777777" w:rsidR="008D75C6" w:rsidRPr="002759E0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2759E0" w14:paraId="0DC8A1FF" w14:textId="77777777" w:rsidTr="008D75C6">
        <w:trPr>
          <w:tblHeader/>
        </w:trPr>
        <w:tc>
          <w:tcPr>
            <w:tcW w:w="3150" w:type="dxa"/>
            <w:vAlign w:val="bottom"/>
            <w:hideMark/>
          </w:tcPr>
          <w:p w14:paraId="794542C6" w14:textId="7CA9B0A1" w:rsidR="008D75C6" w:rsidRPr="002759E0" w:rsidRDefault="008D75C6" w:rsidP="00C16B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47C6A3B" w14:textId="23A91B38" w:rsidR="008D75C6" w:rsidRPr="002759E0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711F8F93" w14:textId="7D1EDFCB" w:rsidR="008D75C6" w:rsidRPr="002759E0" w:rsidRDefault="008D75C6" w:rsidP="00C16B97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2D3FF19" w14:textId="77777777" w:rsidR="008D75C6" w:rsidRPr="002759E0" w:rsidRDefault="008D75C6" w:rsidP="00C16B97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9EE564B" w14:textId="77777777" w:rsidR="008D75C6" w:rsidRPr="002759E0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477170E2" w14:textId="36E100AB" w:rsidR="008D75C6" w:rsidRPr="002759E0" w:rsidRDefault="008D75C6" w:rsidP="00C16B97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  <w:p w14:paraId="66046ED5" w14:textId="77777777" w:rsidR="008D75C6" w:rsidRPr="002759E0" w:rsidRDefault="008D75C6" w:rsidP="00C16B97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531CCE53" w14:textId="77777777" w:rsidR="008D75C6" w:rsidRPr="002759E0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24240A" w14:textId="715165F2" w:rsidR="008D75C6" w:rsidRPr="002759E0" w:rsidRDefault="008D75C6" w:rsidP="00C16B9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C875DF6" w14:textId="77777777" w:rsidR="008D75C6" w:rsidRPr="002759E0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202C8767" w14:textId="35326C8C" w:rsidR="008D75C6" w:rsidRPr="002759E0" w:rsidRDefault="008D75C6" w:rsidP="00C16B97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7533695" w14:textId="77777777" w:rsidR="008D75C6" w:rsidRPr="002759E0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E61ECDC" w14:textId="77777777" w:rsidR="008D75C6" w:rsidRPr="002759E0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2759E0" w14:paraId="2E54590C" w14:textId="77777777" w:rsidTr="008D75C6">
        <w:trPr>
          <w:tblHeader/>
        </w:trPr>
        <w:tc>
          <w:tcPr>
            <w:tcW w:w="3150" w:type="dxa"/>
          </w:tcPr>
          <w:p w14:paraId="64FB60AB" w14:textId="77777777" w:rsidR="008D75C6" w:rsidRPr="002759E0" w:rsidRDefault="008D75C6" w:rsidP="0065710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C6A018E" w14:textId="77777777" w:rsidR="008D75C6" w:rsidRPr="002759E0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AB86055" w14:textId="54041A19" w:rsidR="008D75C6" w:rsidRPr="002759E0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397B5D" w:rsidRPr="002759E0" w14:paraId="29287B50" w14:textId="77777777" w:rsidTr="00397B5D">
        <w:tc>
          <w:tcPr>
            <w:tcW w:w="3150" w:type="dxa"/>
          </w:tcPr>
          <w:p w14:paraId="7963EA39" w14:textId="0399DA8C" w:rsidR="00397B5D" w:rsidRPr="002759E0" w:rsidRDefault="006D00C9" w:rsidP="000F24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810" w:type="dxa"/>
          </w:tcPr>
          <w:p w14:paraId="091D88F1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4D1B3F52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59085A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7A23D2F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61221C6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0A6596A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8C0D8A1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94356E7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5769CD05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0EB2CF5" w14:textId="77777777" w:rsidR="00397B5D" w:rsidRPr="002759E0" w:rsidRDefault="00397B5D" w:rsidP="000F24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2759E0" w14:paraId="7CA71FF9" w14:textId="77777777" w:rsidTr="008D75C6">
        <w:tc>
          <w:tcPr>
            <w:tcW w:w="3150" w:type="dxa"/>
            <w:hideMark/>
          </w:tcPr>
          <w:p w14:paraId="74E8F5BA" w14:textId="77777777" w:rsidR="008D75C6" w:rsidRPr="002759E0" w:rsidRDefault="008D75C6" w:rsidP="00C16B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8D9A7D6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2827CEA4" w14:textId="5D7D8693" w:rsidR="008D75C6" w:rsidRPr="002759E0" w:rsidRDefault="008D75C6" w:rsidP="000C273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1A2F3CFA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142FCAB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1E3E84A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F533341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5E20C51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BFF791B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2D6006A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6DAA2DF" w14:textId="77777777" w:rsidR="008D75C6" w:rsidRPr="002759E0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2759E0" w14:paraId="5D6A2717" w14:textId="77777777" w:rsidTr="008D75C6">
        <w:tc>
          <w:tcPr>
            <w:tcW w:w="3150" w:type="dxa"/>
          </w:tcPr>
          <w:p w14:paraId="328280EE" w14:textId="77777777" w:rsidR="008D75C6" w:rsidRPr="002759E0" w:rsidRDefault="008D75C6" w:rsidP="00AB3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54430452" w14:textId="77777777" w:rsidR="008D75C6" w:rsidRPr="002759E0" w:rsidRDefault="008D75C6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5398EC79" w14:textId="6FD4BE79" w:rsidR="008D75C6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2CB4B8C6" w14:textId="77777777" w:rsidR="008D75C6" w:rsidRPr="002759E0" w:rsidRDefault="008D75C6" w:rsidP="00AB3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C213D1A" w14:textId="34F41C43" w:rsidR="008D75C6" w:rsidRPr="002759E0" w:rsidRDefault="006D00C9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1231D8A1" w14:textId="77777777" w:rsidR="008D75C6" w:rsidRPr="002759E0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1D504539" w14:textId="7C058E1C" w:rsidR="008D75C6" w:rsidRPr="002759E0" w:rsidRDefault="00800A68" w:rsidP="00AB35B3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7C600B" w14:textId="77777777" w:rsidR="008D75C6" w:rsidRPr="002759E0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D7D52A5" w14:textId="6009A67B" w:rsidR="008D75C6" w:rsidRPr="002759E0" w:rsidRDefault="00800A68" w:rsidP="00AB35B3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BD87D2D" w14:textId="77777777" w:rsidR="008D75C6" w:rsidRPr="002759E0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46FD24" w14:textId="049BD40A" w:rsidR="008D75C6" w:rsidRPr="002759E0" w:rsidRDefault="006D00C9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0413CC" w:rsidRPr="002759E0" w14:paraId="316CC991" w14:textId="77777777" w:rsidTr="008D75C6">
        <w:tc>
          <w:tcPr>
            <w:tcW w:w="3150" w:type="dxa"/>
            <w:hideMark/>
          </w:tcPr>
          <w:p w14:paraId="4C6A9577" w14:textId="77777777" w:rsidR="000413CC" w:rsidRPr="002759E0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CCE6FE0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FF4D697" w14:textId="57AA929A" w:rsidR="000413CC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C482C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72" w:type="dxa"/>
          </w:tcPr>
          <w:p w14:paraId="5ED928F5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C05317E" w14:textId="7BE359C9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C482C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72" w:type="dxa"/>
          </w:tcPr>
          <w:p w14:paraId="7E489D97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2D29C7F" w14:textId="7C29C29A" w:rsidR="000413CC" w:rsidRPr="002759E0" w:rsidRDefault="00800A68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CA8AAE" w14:textId="77777777" w:rsidR="000413CC" w:rsidRPr="002759E0" w:rsidRDefault="000413CC" w:rsidP="000413C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9370730" w14:textId="6D44B983" w:rsidR="000413CC" w:rsidRPr="002759E0" w:rsidRDefault="00800A68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1B64FA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FD888F" w14:textId="63D1F46C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F3F36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0413CC" w:rsidRPr="002759E0" w14:paraId="3382E27F" w14:textId="77777777" w:rsidTr="008D75C6">
        <w:tc>
          <w:tcPr>
            <w:tcW w:w="3150" w:type="dxa"/>
          </w:tcPr>
          <w:p w14:paraId="1024A51F" w14:textId="45219CC9" w:rsidR="000413CC" w:rsidRPr="002759E0" w:rsidRDefault="00B64C7F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6743657C" w14:textId="349A7949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</w:tcPr>
          <w:p w14:paraId="68DF5559" w14:textId="24041C85" w:rsidR="000413CC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72" w:type="dxa"/>
          </w:tcPr>
          <w:p w14:paraId="5ADA3549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03B1853" w14:textId="07637647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72" w:type="dxa"/>
          </w:tcPr>
          <w:p w14:paraId="7620E3B8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6CCF331" w14:textId="691B86A7" w:rsidR="000413CC" w:rsidRPr="002759E0" w:rsidRDefault="00800A68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9A95DC" w14:textId="77777777" w:rsidR="000413CC" w:rsidRPr="002759E0" w:rsidRDefault="000413CC" w:rsidP="000413C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8740AD0" w14:textId="008DC7F6" w:rsidR="000413CC" w:rsidRPr="002759E0" w:rsidRDefault="00800A68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6CFAB00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7DFE5E3" w14:textId="2D023D23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0413CC" w:rsidRPr="002759E0" w14:paraId="5A087A9A" w14:textId="77777777" w:rsidTr="008D75C6">
        <w:tc>
          <w:tcPr>
            <w:tcW w:w="3150" w:type="dxa"/>
            <w:hideMark/>
          </w:tcPr>
          <w:p w14:paraId="357D7DA4" w14:textId="77777777" w:rsidR="000413CC" w:rsidRPr="002759E0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3A21405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A49DEBC" w14:textId="6FA59065" w:rsidR="000413CC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272" w:type="dxa"/>
            <w:vAlign w:val="bottom"/>
          </w:tcPr>
          <w:p w14:paraId="6EF2AA2F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6E77CFBF" w14:textId="198CE747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2" w:type="dxa"/>
          </w:tcPr>
          <w:p w14:paraId="0569CA33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67ECB16" w14:textId="7CD987A5" w:rsidR="000413CC" w:rsidRPr="002759E0" w:rsidRDefault="009C482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126</w:t>
            </w:r>
          </w:p>
        </w:tc>
        <w:tc>
          <w:tcPr>
            <w:tcW w:w="236" w:type="dxa"/>
          </w:tcPr>
          <w:p w14:paraId="0941EC8D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11CA3BB" w14:textId="7F6DB08D" w:rsidR="000413CC" w:rsidRPr="002759E0" w:rsidRDefault="006F3F36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263" w:type="dxa"/>
          </w:tcPr>
          <w:p w14:paraId="02C213DB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A8060A5" w14:textId="325855B0" w:rsidR="000413CC" w:rsidRPr="002759E0" w:rsidRDefault="006F3F36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24</w:t>
            </w:r>
            <w:r w:rsidR="00134EC6"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</w:p>
        </w:tc>
      </w:tr>
      <w:tr w:rsidR="000413CC" w:rsidRPr="002759E0" w14:paraId="0436B8F8" w14:textId="77777777" w:rsidTr="008D75C6">
        <w:tc>
          <w:tcPr>
            <w:tcW w:w="3150" w:type="dxa"/>
          </w:tcPr>
          <w:p w14:paraId="12543C91" w14:textId="77777777" w:rsidR="000413CC" w:rsidRPr="002759E0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3BB1D3B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44A43941" w14:textId="21A52F89" w:rsidR="000413CC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C482C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272" w:type="dxa"/>
          </w:tcPr>
          <w:p w14:paraId="6B353D64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8109CE" w14:textId="6021E4EC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C482C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272" w:type="dxa"/>
          </w:tcPr>
          <w:p w14:paraId="15621402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EA6410E" w14:textId="17093BBD" w:rsidR="000413CC" w:rsidRPr="002759E0" w:rsidRDefault="005A7E20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236" w:type="dxa"/>
          </w:tcPr>
          <w:p w14:paraId="7B1A95FE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5F91E4B" w14:textId="61498359" w:rsidR="000413CC" w:rsidRPr="002759E0" w:rsidRDefault="00BB4192" w:rsidP="00800A68">
            <w:pPr>
              <w:tabs>
                <w:tab w:val="clear" w:pos="227"/>
                <w:tab w:val="clear" w:pos="680"/>
                <w:tab w:val="left" w:pos="520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="005A7E20"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63" w:type="dxa"/>
          </w:tcPr>
          <w:p w14:paraId="010C082E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5A27386" w14:textId="476F8C20" w:rsidR="000413CC" w:rsidRPr="002759E0" w:rsidRDefault="006D00C9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6F3F36"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875</w:t>
            </w:r>
          </w:p>
        </w:tc>
      </w:tr>
      <w:tr w:rsidR="000413CC" w:rsidRPr="002759E0" w14:paraId="3C753359" w14:textId="77777777" w:rsidTr="008D75C6">
        <w:tc>
          <w:tcPr>
            <w:tcW w:w="3150" w:type="dxa"/>
          </w:tcPr>
          <w:p w14:paraId="4262C681" w14:textId="356BF838" w:rsidR="000413CC" w:rsidRPr="002759E0" w:rsidRDefault="000413CC" w:rsidP="000413CC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0B78304F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6266167B" w14:textId="7474FE36" w:rsidR="000413CC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017961CD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8A9A547" w14:textId="08FEABBF" w:rsidR="000413CC" w:rsidRPr="002759E0" w:rsidRDefault="006D00C9" w:rsidP="00414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0F366A4A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5986187" w14:textId="06DB01FD" w:rsidR="000413CC" w:rsidRPr="002759E0" w:rsidRDefault="006F3F36" w:rsidP="00414B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95</w:t>
            </w:r>
          </w:p>
        </w:tc>
        <w:tc>
          <w:tcPr>
            <w:tcW w:w="236" w:type="dxa"/>
          </w:tcPr>
          <w:p w14:paraId="31E2428F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204742" w14:textId="6BD9E71D" w:rsidR="000413CC" w:rsidRPr="002759E0" w:rsidRDefault="006F3F36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5A8A9E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984887F" w14:textId="5385D49B" w:rsidR="000413CC" w:rsidRPr="002759E0" w:rsidRDefault="006D00C9" w:rsidP="00414B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0413CC" w:rsidRPr="002759E0" w14:paraId="39D46EB4" w14:textId="77777777" w:rsidTr="008D75C6">
        <w:tc>
          <w:tcPr>
            <w:tcW w:w="3150" w:type="dxa"/>
            <w:hideMark/>
          </w:tcPr>
          <w:p w14:paraId="501B8141" w14:textId="77777777" w:rsidR="000413CC" w:rsidRPr="002759E0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E3CEAF6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768D" w14:textId="3FF7759E" w:rsidR="000413CC" w:rsidRPr="002759E0" w:rsidRDefault="006D00C9" w:rsidP="0050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3FE2D431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334E3" w14:textId="3908AAF4" w:rsidR="000413CC" w:rsidRPr="002759E0" w:rsidRDefault="009C482C" w:rsidP="00F1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3C40E78B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9BBC" w14:textId="1236849B" w:rsidR="000413CC" w:rsidRPr="002759E0" w:rsidRDefault="006D00C9" w:rsidP="007D5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236" w:type="dxa"/>
          </w:tcPr>
          <w:p w14:paraId="090645C7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FABE6" w14:textId="1AA101BB" w:rsidR="000413CC" w:rsidRPr="002759E0" w:rsidRDefault="006F3F36" w:rsidP="000413C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E6270C4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D03B8" w14:textId="1F405E99" w:rsidR="000413CC" w:rsidRPr="002759E0" w:rsidRDefault="006F3F36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="005A7E20"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</w:t>
            </w:r>
          </w:p>
        </w:tc>
      </w:tr>
      <w:tr w:rsidR="000413CC" w:rsidRPr="002759E0" w14:paraId="3E5AB117" w14:textId="77777777" w:rsidTr="000F2480">
        <w:tc>
          <w:tcPr>
            <w:tcW w:w="3150" w:type="dxa"/>
          </w:tcPr>
          <w:p w14:paraId="514CE877" w14:textId="77777777" w:rsidR="000413CC" w:rsidRPr="002759E0" w:rsidRDefault="000413CC" w:rsidP="000413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7F077C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ED147" w14:textId="3B8B8A39" w:rsidR="000413CC" w:rsidRPr="002759E0" w:rsidRDefault="009C482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5,66</w:t>
            </w:r>
            <w:r w:rsidR="00381714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272" w:type="dxa"/>
          </w:tcPr>
          <w:p w14:paraId="7CBF513A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C265D" w14:textId="530F800E" w:rsidR="000413CC" w:rsidRPr="002759E0" w:rsidRDefault="006D00C9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C482C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</w:t>
            </w:r>
          </w:p>
        </w:tc>
        <w:tc>
          <w:tcPr>
            <w:tcW w:w="272" w:type="dxa"/>
          </w:tcPr>
          <w:p w14:paraId="4B78A735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38BE5" w14:textId="45C17293" w:rsidR="000413CC" w:rsidRPr="002759E0" w:rsidRDefault="00FD740D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</w:t>
            </w:r>
            <w:r w:rsidR="00381714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102</w:t>
            </w:r>
          </w:p>
        </w:tc>
        <w:tc>
          <w:tcPr>
            <w:tcW w:w="236" w:type="dxa"/>
          </w:tcPr>
          <w:p w14:paraId="790AC2C1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5BFA" w14:textId="53499D5C" w:rsidR="000413CC" w:rsidRPr="002759E0" w:rsidRDefault="006F3F36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381714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263" w:type="dxa"/>
          </w:tcPr>
          <w:p w14:paraId="697B5504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A6E" w14:textId="1FC985DA" w:rsidR="000413CC" w:rsidRPr="002759E0" w:rsidRDefault="006F3F36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</w:t>
            </w:r>
            <w:r w:rsidR="00381714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918</w:t>
            </w:r>
          </w:p>
        </w:tc>
      </w:tr>
      <w:tr w:rsidR="000413CC" w:rsidRPr="002759E0" w14:paraId="1A25CF07" w14:textId="77777777" w:rsidTr="00107334">
        <w:tc>
          <w:tcPr>
            <w:tcW w:w="3150" w:type="dxa"/>
          </w:tcPr>
          <w:p w14:paraId="3848A51C" w14:textId="28A72C12" w:rsidR="001620D6" w:rsidRPr="002759E0" w:rsidRDefault="001620D6" w:rsidP="00554DA1">
            <w:pPr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5F2F046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63F883BF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FE319D1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56624230" w14:textId="77777777" w:rsidR="000413CC" w:rsidRPr="002759E0" w:rsidRDefault="000413CC" w:rsidP="0004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2920E6C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083FF6B1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18E79349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14:paraId="070A06BA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26B0D1AF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6868DE52" w14:textId="77777777" w:rsidR="000413CC" w:rsidRPr="002759E0" w:rsidRDefault="000413CC" w:rsidP="000413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C671DD" w:rsidRPr="002759E0" w14:paraId="0127D730" w14:textId="77777777" w:rsidTr="00397B5D">
        <w:tc>
          <w:tcPr>
            <w:tcW w:w="3150" w:type="dxa"/>
          </w:tcPr>
          <w:p w14:paraId="3783EDD9" w14:textId="044467CD" w:rsidR="00C671DD" w:rsidRPr="002759E0" w:rsidRDefault="006D00C9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810" w:type="dxa"/>
          </w:tcPr>
          <w:p w14:paraId="5B48816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799825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72A44B5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9AAC5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7D1941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E2B0913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4080C1F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3C5E285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498FD950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E90B977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C671DD" w:rsidRPr="002759E0" w14:paraId="1428E8B6" w14:textId="77777777" w:rsidTr="000F2480">
        <w:tc>
          <w:tcPr>
            <w:tcW w:w="3150" w:type="dxa"/>
          </w:tcPr>
          <w:p w14:paraId="79A7D96B" w14:textId="642769DB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374CE8C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C8B5E3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AAD6E6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A030AC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1C02F63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4E68EF4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C070401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431714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47D3A59B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D850BF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C671DD" w:rsidRPr="002759E0" w14:paraId="244F967B" w14:textId="77777777" w:rsidTr="00397B5D">
        <w:trPr>
          <w:trHeight w:val="227"/>
        </w:trPr>
        <w:tc>
          <w:tcPr>
            <w:tcW w:w="3150" w:type="dxa"/>
          </w:tcPr>
          <w:p w14:paraId="007449C4" w14:textId="55DBFB98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083E87C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1EC5B4D" w14:textId="0A22E9C9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4377752C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8D6F332" w14:textId="69BD987C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493CB9AD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9AC0CFF" w14:textId="456B17FB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7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87B62BD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087A6CE" w14:textId="31C15D03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F1704E0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122EFA0" w14:textId="09AE455C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C671DD" w:rsidRPr="002759E0" w14:paraId="57B83E47" w14:textId="77777777" w:rsidTr="000F2480">
        <w:tc>
          <w:tcPr>
            <w:tcW w:w="3150" w:type="dxa"/>
          </w:tcPr>
          <w:p w14:paraId="1C4CBFDB" w14:textId="5FD2EA35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768FFD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22C89D1" w14:textId="1CB60FAE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2" w:type="dxa"/>
          </w:tcPr>
          <w:p w14:paraId="21AFEA2C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4B76C41" w14:textId="5ED9A44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2" w:type="dxa"/>
          </w:tcPr>
          <w:p w14:paraId="3BC0E463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2067DA8" w14:textId="74690B97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67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0F921C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653495" w14:textId="67EB3C53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39F0E12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7EBAF7D" w14:textId="78417FAF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</w:tr>
      <w:tr w:rsidR="00C671DD" w:rsidRPr="002759E0" w14:paraId="55CC9FBE" w14:textId="77777777" w:rsidTr="000F2480">
        <w:tc>
          <w:tcPr>
            <w:tcW w:w="3150" w:type="dxa"/>
          </w:tcPr>
          <w:p w14:paraId="523A0AE6" w14:textId="349DE425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7C102FB" w14:textId="5C319A0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29C2076" w14:textId="51F35155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2" w:type="dxa"/>
          </w:tcPr>
          <w:p w14:paraId="1A96416F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1590EC0" w14:textId="2AF6CB5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2" w:type="dxa"/>
          </w:tcPr>
          <w:p w14:paraId="2097A3E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477D20C" w14:textId="3D2B2FB0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67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3C1FD3D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1CCFC6" w14:textId="452D77F2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05BA4C3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6CCB1C4" w14:textId="3E971769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C671DD" w:rsidRPr="002759E0" w14:paraId="3DD6AFE3" w14:textId="77777777" w:rsidTr="00304BF7">
        <w:tc>
          <w:tcPr>
            <w:tcW w:w="3150" w:type="dxa"/>
          </w:tcPr>
          <w:p w14:paraId="26191950" w14:textId="1E8E2141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BECCB0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634E75D" w14:textId="7197C279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72" w:type="dxa"/>
            <w:vAlign w:val="bottom"/>
          </w:tcPr>
          <w:p w14:paraId="269CBA3F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65A1C618" w14:textId="3F8F1ED2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2" w:type="dxa"/>
          </w:tcPr>
          <w:p w14:paraId="0A39844D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B9541EE" w14:textId="0C9981DC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236" w:type="dxa"/>
          </w:tcPr>
          <w:p w14:paraId="080F3E00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BCA471D" w14:textId="735745BD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63" w:type="dxa"/>
          </w:tcPr>
          <w:p w14:paraId="2A16F775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ind w:left="-1727" w:right="42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E2007C3" w14:textId="7F3E2E48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279</w:t>
            </w:r>
          </w:p>
        </w:tc>
      </w:tr>
      <w:tr w:rsidR="00C671DD" w:rsidRPr="002759E0" w14:paraId="4A0876E0" w14:textId="77777777" w:rsidTr="000F2480">
        <w:tc>
          <w:tcPr>
            <w:tcW w:w="3150" w:type="dxa"/>
          </w:tcPr>
          <w:p w14:paraId="70266E74" w14:textId="4B6BA98C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0D6853E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686145" w14:textId="74BACED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2" w:type="dxa"/>
          </w:tcPr>
          <w:p w14:paraId="1D687A6C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C2D3981" w14:textId="3AF7F5CB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272" w:type="dxa"/>
          </w:tcPr>
          <w:p w14:paraId="7E03F382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8A1C6C6" w14:textId="1969BEDE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196</w:t>
            </w:r>
          </w:p>
        </w:tc>
        <w:tc>
          <w:tcPr>
            <w:tcW w:w="236" w:type="dxa"/>
          </w:tcPr>
          <w:p w14:paraId="71538034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B6A48D9" w14:textId="7015199B" w:rsidR="00C671DD" w:rsidRPr="002759E0" w:rsidRDefault="00C671DD" w:rsidP="006252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7796D59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864B1DE" w14:textId="47961DF2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807</w:t>
            </w:r>
          </w:p>
        </w:tc>
      </w:tr>
      <w:tr w:rsidR="00C671DD" w:rsidRPr="002759E0" w14:paraId="02CD18F1" w14:textId="77777777" w:rsidTr="00397B5D">
        <w:tc>
          <w:tcPr>
            <w:tcW w:w="3150" w:type="dxa"/>
          </w:tcPr>
          <w:p w14:paraId="7076EE74" w14:textId="7BC0E94B" w:rsidR="00C671DD" w:rsidRPr="002759E0" w:rsidRDefault="00C671DD" w:rsidP="00C671DD">
            <w:pPr>
              <w:spacing w:line="240" w:lineRule="auto"/>
              <w:ind w:left="73" w:right="-291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1DA6C3D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B2E8B1" w14:textId="13D58F54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</w:rPr>
              <w:t>93</w:t>
            </w:r>
          </w:p>
        </w:tc>
        <w:tc>
          <w:tcPr>
            <w:tcW w:w="272" w:type="dxa"/>
          </w:tcPr>
          <w:p w14:paraId="679597E1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0F07AD0" w14:textId="402F9F3E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</w:p>
        </w:tc>
        <w:tc>
          <w:tcPr>
            <w:tcW w:w="272" w:type="dxa"/>
          </w:tcPr>
          <w:p w14:paraId="54A462DD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171A84E" w14:textId="22590F5F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236" w:type="dxa"/>
          </w:tcPr>
          <w:p w14:paraId="40528104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82C57A3" w14:textId="613A1DD6" w:rsidR="00C671DD" w:rsidRPr="002759E0" w:rsidRDefault="00C671DD" w:rsidP="006252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82AD23F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DD0800C" w14:textId="5E6BBC0E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</w:rPr>
              <w:t>112</w:t>
            </w:r>
          </w:p>
        </w:tc>
      </w:tr>
      <w:tr w:rsidR="00C671DD" w:rsidRPr="002759E0" w14:paraId="6B6E060A" w14:textId="77777777" w:rsidTr="00397B5D">
        <w:tc>
          <w:tcPr>
            <w:tcW w:w="3150" w:type="dxa"/>
          </w:tcPr>
          <w:p w14:paraId="11427B18" w14:textId="4DC1C6E6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เงินกู้ยืมจากบุคคลหรือกิจการอื่น</w:t>
            </w:r>
          </w:p>
        </w:tc>
        <w:tc>
          <w:tcPr>
            <w:tcW w:w="810" w:type="dxa"/>
          </w:tcPr>
          <w:p w14:paraId="3E78FB46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24C75B6" w14:textId="3631FF1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0A4C9353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6BC8037" w14:textId="6A8DF256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788F8622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519C37C" w14:textId="79A58BFC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7" w:right="2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6D2CB6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F591297" w14:textId="7381E460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436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72B07D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8D8ACE8" w14:textId="4E4320DC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2759E0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3</w:t>
            </w:r>
          </w:p>
        </w:tc>
      </w:tr>
      <w:tr w:rsidR="00C671DD" w:rsidRPr="002759E0" w14:paraId="5227D353" w14:textId="77777777" w:rsidTr="00397B5D">
        <w:tc>
          <w:tcPr>
            <w:tcW w:w="3150" w:type="dxa"/>
          </w:tcPr>
          <w:p w14:paraId="76EA8B97" w14:textId="75056FC8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1EFA17A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B6ABFAD" w14:textId="6711715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2" w:type="dxa"/>
          </w:tcPr>
          <w:p w14:paraId="494857C4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775BE739" w14:textId="021045F9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2" w:type="dxa"/>
          </w:tcPr>
          <w:p w14:paraId="1BC25A90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0A190CAC" w14:textId="0ECE9C44" w:rsidR="00C671DD" w:rsidRPr="002759E0" w:rsidRDefault="00C671DD" w:rsidP="006252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87" w:right="2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07EB76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0E10AED" w14:textId="68C0226E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436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6CDFB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7FCF6377" w14:textId="6A8906D0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</w:tr>
      <w:tr w:rsidR="00C671DD" w:rsidRPr="002759E0" w14:paraId="3747F348" w14:textId="77777777" w:rsidTr="00397B5D">
        <w:tc>
          <w:tcPr>
            <w:tcW w:w="3150" w:type="dxa"/>
          </w:tcPr>
          <w:p w14:paraId="5CE3042C" w14:textId="77777777" w:rsidR="00C671DD" w:rsidRPr="002759E0" w:rsidRDefault="00C671DD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C23F0D7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B2E50" w14:textId="4E1D8E1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C671DD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272" w:type="dxa"/>
          </w:tcPr>
          <w:p w14:paraId="488C9478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89E87" w14:textId="738C1526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671DD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272" w:type="dxa"/>
          </w:tcPr>
          <w:p w14:paraId="35568034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11897" w14:textId="7C59AD5D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447</w:t>
            </w:r>
          </w:p>
        </w:tc>
        <w:tc>
          <w:tcPr>
            <w:tcW w:w="236" w:type="dxa"/>
          </w:tcPr>
          <w:p w14:paraId="3D99408F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7069" w14:textId="4C9838F9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63" w:type="dxa"/>
          </w:tcPr>
          <w:p w14:paraId="4B3B4A67" w14:textId="77777777" w:rsidR="00C671DD" w:rsidRPr="002759E0" w:rsidRDefault="00C671DD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23E97" w14:textId="4175B7DE" w:rsidR="00C671DD" w:rsidRPr="002759E0" w:rsidRDefault="006D00C9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C671DD"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322</w:t>
            </w:r>
          </w:p>
        </w:tc>
      </w:tr>
    </w:tbl>
    <w:p w14:paraId="6528A13B" w14:textId="7914A4E5" w:rsidR="00167960" w:rsidRPr="002759E0" w:rsidRDefault="001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806EEFC" w14:textId="77777777" w:rsidR="00167960" w:rsidRPr="002759E0" w:rsidRDefault="001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759E0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TableGrid"/>
        <w:tblW w:w="144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  <w:gridCol w:w="817"/>
        <w:gridCol w:w="817"/>
        <w:gridCol w:w="817"/>
        <w:gridCol w:w="817"/>
        <w:gridCol w:w="817"/>
        <w:gridCol w:w="817"/>
      </w:tblGrid>
      <w:tr w:rsidR="00167960" w:rsidRPr="002759E0" w14:paraId="6C1517CB" w14:textId="77777777" w:rsidTr="00167960">
        <w:trPr>
          <w:gridAfter w:val="6"/>
          <w:wAfter w:w="4902" w:type="dxa"/>
          <w:tblHeader/>
        </w:trPr>
        <w:tc>
          <w:tcPr>
            <w:tcW w:w="3150" w:type="dxa"/>
            <w:hideMark/>
          </w:tcPr>
          <w:p w14:paraId="3DC4A77D" w14:textId="77777777" w:rsidR="00167960" w:rsidRPr="002759E0" w:rsidRDefault="00167960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3FE3717" w14:textId="77777777" w:rsidR="00167960" w:rsidRPr="002759E0" w:rsidRDefault="00167960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3C5A37A2" w14:textId="295599E9" w:rsidR="00167960" w:rsidRPr="002759E0" w:rsidRDefault="00167960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67960" w:rsidRPr="002759E0" w14:paraId="04858450" w14:textId="77777777" w:rsidTr="00167960">
        <w:trPr>
          <w:gridAfter w:val="6"/>
          <w:wAfter w:w="4902" w:type="dxa"/>
          <w:tblHeader/>
        </w:trPr>
        <w:tc>
          <w:tcPr>
            <w:tcW w:w="3150" w:type="dxa"/>
            <w:hideMark/>
          </w:tcPr>
          <w:p w14:paraId="003EADB4" w14:textId="77777777" w:rsidR="00167960" w:rsidRPr="002759E0" w:rsidRDefault="00167960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7DD7F6C" w14:textId="77777777" w:rsidR="00167960" w:rsidRPr="002759E0" w:rsidRDefault="00167960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7F9A75AE" w14:textId="5A945714" w:rsidR="00167960" w:rsidRPr="002759E0" w:rsidRDefault="00167960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3A18341" w14:textId="77777777" w:rsidR="00167960" w:rsidRPr="002759E0" w:rsidRDefault="00167960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635442E" w14:textId="77777777" w:rsidR="00167960" w:rsidRPr="002759E0" w:rsidRDefault="00167960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167960" w:rsidRPr="002759E0" w14:paraId="154482B3" w14:textId="77777777" w:rsidTr="00167960">
        <w:trPr>
          <w:gridAfter w:val="6"/>
          <w:wAfter w:w="4902" w:type="dxa"/>
          <w:tblHeader/>
        </w:trPr>
        <w:tc>
          <w:tcPr>
            <w:tcW w:w="3150" w:type="dxa"/>
            <w:vAlign w:val="bottom"/>
            <w:hideMark/>
          </w:tcPr>
          <w:p w14:paraId="11319E3F" w14:textId="67269339" w:rsidR="00167960" w:rsidRPr="002759E0" w:rsidRDefault="00167960" w:rsidP="008D75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341A1A90" w14:textId="61402E2E" w:rsidR="00167960" w:rsidRPr="002759E0" w:rsidRDefault="00167960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37909EAB" w14:textId="576E0DF3" w:rsidR="00167960" w:rsidRPr="002759E0" w:rsidRDefault="00167960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4223E069" w14:textId="77777777" w:rsidR="00167960" w:rsidRPr="002759E0" w:rsidRDefault="00167960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564F143" w14:textId="77777777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C887E5E" w14:textId="0E1D84B2" w:rsidR="00167960" w:rsidRPr="002759E0" w:rsidRDefault="00167960" w:rsidP="008D75C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  <w:p w14:paraId="5B64ACB2" w14:textId="77777777" w:rsidR="00167960" w:rsidRPr="002759E0" w:rsidRDefault="00167960" w:rsidP="008D75C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40420C9E" w14:textId="77777777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0EAEF14" w14:textId="5279B525" w:rsidR="00167960" w:rsidRPr="002759E0" w:rsidRDefault="00167960" w:rsidP="008D75C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FE29867" w14:textId="77777777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02FD5B7F" w14:textId="529B4DD6" w:rsidR="00167960" w:rsidRPr="002759E0" w:rsidRDefault="00167960" w:rsidP="008D75C6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4CABD3D4" w14:textId="77777777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6EA4ACD" w14:textId="77777777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7960" w:rsidRPr="002759E0" w14:paraId="40D491FC" w14:textId="77777777" w:rsidTr="00167960">
        <w:trPr>
          <w:gridAfter w:val="6"/>
          <w:wAfter w:w="4902" w:type="dxa"/>
          <w:tblHeader/>
        </w:trPr>
        <w:tc>
          <w:tcPr>
            <w:tcW w:w="3150" w:type="dxa"/>
          </w:tcPr>
          <w:p w14:paraId="0056D9FC" w14:textId="77777777" w:rsidR="00167960" w:rsidRPr="002759E0" w:rsidRDefault="00167960" w:rsidP="008D75C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95FE76" w14:textId="77777777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EF53A91" w14:textId="6879E6BE" w:rsidR="00167960" w:rsidRPr="002759E0" w:rsidRDefault="00167960" w:rsidP="008D75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167960" w:rsidRPr="002759E0" w14:paraId="0CFC6B4E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6A6F03D4" w14:textId="2AAB18C6" w:rsidR="00167960" w:rsidRPr="002759E0" w:rsidRDefault="00167960" w:rsidP="001926B5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810" w:type="dxa"/>
          </w:tcPr>
          <w:p w14:paraId="3FF2C8F6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60146340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9307EF2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482C496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7BC6A96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2251C9E5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6BB2205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414ECC3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71CBD199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334D5D7" w14:textId="77777777" w:rsidR="00167960" w:rsidRPr="002759E0" w:rsidRDefault="00167960" w:rsidP="001926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2759E0" w14:paraId="3D4FA8C0" w14:textId="77777777" w:rsidTr="00167960">
        <w:trPr>
          <w:gridAfter w:val="6"/>
          <w:wAfter w:w="4902" w:type="dxa"/>
        </w:trPr>
        <w:tc>
          <w:tcPr>
            <w:tcW w:w="3150" w:type="dxa"/>
            <w:hideMark/>
          </w:tcPr>
          <w:p w14:paraId="35F15973" w14:textId="77777777" w:rsidR="00167960" w:rsidRPr="002759E0" w:rsidRDefault="00167960" w:rsidP="008D75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E0DA634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7014FA5" w14:textId="404FBCE0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8592FA0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085004A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968F7B1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AF30EDB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98D9AF6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87E9A12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6BE9820C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2EFA92" w14:textId="77777777" w:rsidR="00167960" w:rsidRPr="002759E0" w:rsidRDefault="00167960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2759E0" w14:paraId="37936CB7" w14:textId="77777777" w:rsidTr="00167960">
        <w:trPr>
          <w:gridAfter w:val="6"/>
          <w:wAfter w:w="4902" w:type="dxa"/>
        </w:trPr>
        <w:tc>
          <w:tcPr>
            <w:tcW w:w="3150" w:type="dxa"/>
            <w:hideMark/>
          </w:tcPr>
          <w:p w14:paraId="3409B560" w14:textId="77777777" w:rsidR="00167960" w:rsidRPr="002759E0" w:rsidRDefault="00167960" w:rsidP="008D75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B761CE1" w14:textId="77777777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8005BB" w14:textId="71A10488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272" w:type="dxa"/>
          </w:tcPr>
          <w:p w14:paraId="1168B951" w14:textId="77777777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99A1EEE" w14:textId="26EFC9EF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272" w:type="dxa"/>
          </w:tcPr>
          <w:p w14:paraId="28A18DBE" w14:textId="77777777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58C78079" w14:textId="5B9036C7" w:rsidR="00167960" w:rsidRPr="002759E0" w:rsidRDefault="00167960" w:rsidP="00D60499">
            <w:pPr>
              <w:tabs>
                <w:tab w:val="clear" w:pos="680"/>
                <w:tab w:val="clear" w:pos="907"/>
                <w:tab w:val="left" w:pos="77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98829D" w14:textId="77777777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DD7A704" w14:textId="54453971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52F002C" w14:textId="77777777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72668E9" w14:textId="5E064BEE" w:rsidR="00167960" w:rsidRPr="002759E0" w:rsidRDefault="00167960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795</w:t>
            </w:r>
          </w:p>
        </w:tc>
      </w:tr>
      <w:tr w:rsidR="00167960" w:rsidRPr="002759E0" w14:paraId="10F96984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773C16AE" w14:textId="59FFE2A5" w:rsidR="00167960" w:rsidRPr="002759E0" w:rsidRDefault="00167960" w:rsidP="00B64C7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573F1981" w14:textId="5D6F8155" w:rsidR="00167960" w:rsidRPr="002759E0" w:rsidRDefault="00167960" w:rsidP="00B64C7F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</w:tcPr>
          <w:p w14:paraId="2AC2534A" w14:textId="511098B2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272" w:type="dxa"/>
          </w:tcPr>
          <w:p w14:paraId="7C020729" w14:textId="77777777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D9A275" w14:textId="42756410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72" w:type="dxa"/>
          </w:tcPr>
          <w:p w14:paraId="5C3A585D" w14:textId="77777777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55CDD59" w14:textId="469268ED" w:rsidR="00167960" w:rsidRPr="002759E0" w:rsidRDefault="00167960" w:rsidP="00D60499">
            <w:pPr>
              <w:tabs>
                <w:tab w:val="clear" w:pos="680"/>
                <w:tab w:val="clear" w:pos="907"/>
                <w:tab w:val="left" w:pos="77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A478F3" w14:textId="77777777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EC0BF0B" w14:textId="7EB97CEA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36DEEC1" w14:textId="77777777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6D08DA" w14:textId="25710319" w:rsidR="00167960" w:rsidRPr="002759E0" w:rsidRDefault="00167960" w:rsidP="00B64C7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</w:t>
            </w:r>
          </w:p>
        </w:tc>
      </w:tr>
      <w:tr w:rsidR="00167960" w:rsidRPr="002759E0" w14:paraId="09B2E6C1" w14:textId="77777777" w:rsidTr="00167960">
        <w:trPr>
          <w:gridAfter w:val="6"/>
          <w:wAfter w:w="4902" w:type="dxa"/>
        </w:trPr>
        <w:tc>
          <w:tcPr>
            <w:tcW w:w="3150" w:type="dxa"/>
            <w:hideMark/>
          </w:tcPr>
          <w:p w14:paraId="2DBE798E" w14:textId="77777777" w:rsidR="00167960" w:rsidRPr="002759E0" w:rsidRDefault="00167960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804CA95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F4A0497" w14:textId="647AECF2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272" w:type="dxa"/>
          </w:tcPr>
          <w:p w14:paraId="559F040C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06B2F7A" w14:textId="29764EEB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66</w:t>
            </w:r>
          </w:p>
        </w:tc>
        <w:tc>
          <w:tcPr>
            <w:tcW w:w="272" w:type="dxa"/>
          </w:tcPr>
          <w:p w14:paraId="3B094379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D6E3EDD" w14:textId="7E7E0199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156</w:t>
            </w:r>
          </w:p>
        </w:tc>
        <w:tc>
          <w:tcPr>
            <w:tcW w:w="236" w:type="dxa"/>
          </w:tcPr>
          <w:p w14:paraId="396E902F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19E2421" w14:textId="2CFA072F" w:rsidR="00167960" w:rsidRPr="002759E0" w:rsidRDefault="00167960" w:rsidP="00EE4FF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ADCE3A7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57163317" w14:textId="36A6A626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222</w:t>
            </w:r>
          </w:p>
        </w:tc>
      </w:tr>
      <w:tr w:rsidR="00167960" w:rsidRPr="002759E0" w14:paraId="45D78D41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2F4B3515" w14:textId="77777777" w:rsidR="00167960" w:rsidRPr="002759E0" w:rsidRDefault="00167960" w:rsidP="0031144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6CBD9F6" w14:textId="77777777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403E98" w14:textId="5074E7C3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1,479</w:t>
            </w:r>
          </w:p>
        </w:tc>
        <w:tc>
          <w:tcPr>
            <w:tcW w:w="272" w:type="dxa"/>
          </w:tcPr>
          <w:p w14:paraId="02AE3081" w14:textId="77777777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6F876BE6" w14:textId="59FCCE4E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882</w:t>
            </w:r>
          </w:p>
        </w:tc>
        <w:tc>
          <w:tcPr>
            <w:tcW w:w="272" w:type="dxa"/>
          </w:tcPr>
          <w:p w14:paraId="394348C0" w14:textId="77777777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54AB169" w14:textId="04C95A64" w:rsidR="00167960" w:rsidRPr="002759E0" w:rsidRDefault="00167960" w:rsidP="00EE4FF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236" w:type="dxa"/>
          </w:tcPr>
          <w:p w14:paraId="7D84E3CE" w14:textId="77777777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E244DCB" w14:textId="4E6B9247" w:rsidR="00167960" w:rsidRPr="002759E0" w:rsidRDefault="00167960" w:rsidP="00EE4FF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263" w:type="dxa"/>
          </w:tcPr>
          <w:p w14:paraId="01C95D9C" w14:textId="77777777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518DCB3" w14:textId="383AFD02" w:rsidR="00167960" w:rsidRPr="002759E0" w:rsidRDefault="00167960" w:rsidP="0031144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1,606</w:t>
            </w:r>
          </w:p>
        </w:tc>
      </w:tr>
      <w:tr w:rsidR="00167960" w:rsidRPr="002759E0" w14:paraId="08A3D8DF" w14:textId="77777777" w:rsidTr="00167960">
        <w:trPr>
          <w:gridAfter w:val="6"/>
          <w:wAfter w:w="4902" w:type="dxa"/>
        </w:trPr>
        <w:tc>
          <w:tcPr>
            <w:tcW w:w="3150" w:type="dxa"/>
            <w:hideMark/>
          </w:tcPr>
          <w:p w14:paraId="7952D95E" w14:textId="77777777" w:rsidR="00167960" w:rsidRPr="002759E0" w:rsidRDefault="00167960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68CD27B8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A69D46B" w14:textId="2BBB3954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272" w:type="dxa"/>
          </w:tcPr>
          <w:p w14:paraId="49071504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2FBE15F1" w14:textId="052C7BBB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2" w:type="dxa"/>
          </w:tcPr>
          <w:p w14:paraId="2A5C9013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3C0FF45B" w14:textId="22EE736B" w:rsidR="00167960" w:rsidRPr="002759E0" w:rsidRDefault="00167960" w:rsidP="00EE4FF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337</w:t>
            </w:r>
          </w:p>
        </w:tc>
        <w:tc>
          <w:tcPr>
            <w:tcW w:w="236" w:type="dxa"/>
          </w:tcPr>
          <w:p w14:paraId="4B1E1D87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5D5F8F0B" w14:textId="0FF429A5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5FF9262" w14:textId="77777777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89F76F8" w14:textId="31C7C3AA" w:rsidR="00167960" w:rsidRPr="002759E0" w:rsidRDefault="00167960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337</w:t>
            </w:r>
          </w:p>
        </w:tc>
      </w:tr>
      <w:tr w:rsidR="00167960" w:rsidRPr="002759E0" w14:paraId="6DB37006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5F9C2B3A" w14:textId="77777777" w:rsidR="00167960" w:rsidRPr="002759E0" w:rsidRDefault="00167960" w:rsidP="000F24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5333DB2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27F2D" w14:textId="0D7AF659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2,815</w:t>
            </w:r>
          </w:p>
        </w:tc>
        <w:tc>
          <w:tcPr>
            <w:tcW w:w="272" w:type="dxa"/>
          </w:tcPr>
          <w:p w14:paraId="3B65ACF3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8CAAE" w14:textId="5D9D5D86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1,778</w:t>
            </w:r>
          </w:p>
        </w:tc>
        <w:tc>
          <w:tcPr>
            <w:tcW w:w="272" w:type="dxa"/>
          </w:tcPr>
          <w:p w14:paraId="54745E56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3DD04" w14:textId="1FDC62B3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236" w:type="dxa"/>
          </w:tcPr>
          <w:p w14:paraId="1F5298C7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D838" w14:textId="75DE1013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263" w:type="dxa"/>
          </w:tcPr>
          <w:p w14:paraId="4762B296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00F4" w14:textId="2805685F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2,995</w:t>
            </w:r>
          </w:p>
        </w:tc>
      </w:tr>
      <w:tr w:rsidR="00167960" w:rsidRPr="002759E0" w14:paraId="5D8C5D10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17DD78CA" w14:textId="38F89EF0" w:rsidR="00167960" w:rsidRPr="002759E0" w:rsidRDefault="00167960" w:rsidP="001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266F925C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214E9702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5F03FB6B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36D133F4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12C2E9B1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A8BDACE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255F0D2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14:paraId="760475E9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</w:tcPr>
          <w:p w14:paraId="242C72BE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583AA9AE" w14:textId="77777777" w:rsidR="00167960" w:rsidRPr="002759E0" w:rsidRDefault="00167960" w:rsidP="000F24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67960" w:rsidRPr="002759E0" w14:paraId="533B46F3" w14:textId="03B60E91" w:rsidTr="00167960">
        <w:tc>
          <w:tcPr>
            <w:tcW w:w="3150" w:type="dxa"/>
          </w:tcPr>
          <w:p w14:paraId="0797B787" w14:textId="7E1E71A3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810" w:type="dxa"/>
          </w:tcPr>
          <w:p w14:paraId="62687B93" w14:textId="77777777" w:rsidR="00167960" w:rsidRPr="002759E0" w:rsidRDefault="00167960" w:rsidP="00C671DD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5D59A5D2" w14:textId="77777777" w:rsidR="00167960" w:rsidRPr="002759E0" w:rsidRDefault="00167960" w:rsidP="00C671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F71F435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7" w:type="dxa"/>
          </w:tcPr>
          <w:p w14:paraId="11B25B3D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7" w:type="dxa"/>
          </w:tcPr>
          <w:p w14:paraId="0262FFAB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7" w:type="dxa"/>
          </w:tcPr>
          <w:p w14:paraId="2AF6E1B2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7" w:type="dxa"/>
          </w:tcPr>
          <w:p w14:paraId="5C3D2156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7" w:type="dxa"/>
          </w:tcPr>
          <w:p w14:paraId="3034CF83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67960" w:rsidRPr="002759E0" w14:paraId="048A907D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2CA28BD9" w14:textId="5F12283F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2DBD3A1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52B27C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D962792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478F4DD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F56A08C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959E1AC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833298C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DCDC430" w14:textId="77777777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9EC4799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8836A1D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67960" w:rsidRPr="002759E0" w14:paraId="26529912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4D5E36DB" w14:textId="258E57AE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26B4F9E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9DA34FE" w14:textId="789592E3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</w:p>
        </w:tc>
        <w:tc>
          <w:tcPr>
            <w:tcW w:w="272" w:type="dxa"/>
          </w:tcPr>
          <w:p w14:paraId="232FD0E3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C6D5B6B" w14:textId="7A46B351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</w:p>
        </w:tc>
        <w:tc>
          <w:tcPr>
            <w:tcW w:w="272" w:type="dxa"/>
          </w:tcPr>
          <w:p w14:paraId="0A59189A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71181D2" w14:textId="684EED4F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AE1FC5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405912C" w14:textId="1F9FBFDA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49F1F32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77CB5AE" w14:textId="70A642D9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</w:p>
        </w:tc>
      </w:tr>
      <w:tr w:rsidR="00167960" w:rsidRPr="002759E0" w14:paraId="0AA572AC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5305B060" w14:textId="4D252A77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C4C3FC0" w14:textId="2ABBF80D" w:rsidR="00167960" w:rsidRPr="002759E0" w:rsidRDefault="00167960" w:rsidP="00C671DD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436594E" w14:textId="2EC48F02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272" w:type="dxa"/>
          </w:tcPr>
          <w:p w14:paraId="240CD3CA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25A6AE" w14:textId="6A3AF86C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272" w:type="dxa"/>
          </w:tcPr>
          <w:p w14:paraId="0E7820D4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19020A9" w14:textId="7F30D76C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1BD5A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209E3E3" w14:textId="2057EA55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0784C2A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020EBE41" w14:textId="40A6A16C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</w:tr>
      <w:tr w:rsidR="00167960" w:rsidRPr="002759E0" w14:paraId="4F20E134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3C4869CE" w14:textId="00598CF8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10FE432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9B21C45" w14:textId="4410CF90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241</w:t>
            </w:r>
          </w:p>
        </w:tc>
        <w:tc>
          <w:tcPr>
            <w:tcW w:w="272" w:type="dxa"/>
          </w:tcPr>
          <w:p w14:paraId="60F34F31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131F99E" w14:textId="5459B69B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</w:t>
            </w:r>
          </w:p>
        </w:tc>
        <w:tc>
          <w:tcPr>
            <w:tcW w:w="272" w:type="dxa"/>
          </w:tcPr>
          <w:p w14:paraId="2542150A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32DF72C" w14:textId="09405DC1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202</w:t>
            </w:r>
          </w:p>
        </w:tc>
        <w:tc>
          <w:tcPr>
            <w:tcW w:w="236" w:type="dxa"/>
          </w:tcPr>
          <w:p w14:paraId="45704B52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00657D8" w14:textId="57203C41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0E649EC9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52C4A08" w14:textId="111EF70D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265</w:t>
            </w:r>
          </w:p>
        </w:tc>
      </w:tr>
      <w:tr w:rsidR="00167960" w:rsidRPr="002759E0" w14:paraId="3793297E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3598D9C5" w14:textId="3858B7DA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3E71BFB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429359E" w14:textId="2C5E04A9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373</w:t>
            </w:r>
          </w:p>
        </w:tc>
        <w:tc>
          <w:tcPr>
            <w:tcW w:w="272" w:type="dxa"/>
          </w:tcPr>
          <w:p w14:paraId="0BFAA22D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92C5F88" w14:textId="7B4D72F1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1,389</w:t>
            </w:r>
          </w:p>
        </w:tc>
        <w:tc>
          <w:tcPr>
            <w:tcW w:w="272" w:type="dxa"/>
          </w:tcPr>
          <w:p w14:paraId="2659AD50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5AA5C9" w14:textId="2DDBBA18" w:rsidR="00167960" w:rsidRPr="002759E0" w:rsidRDefault="00167960" w:rsidP="0062520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596F40D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B1D5D02" w14:textId="5C32E96B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085D7BE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9B2487A" w14:textId="4FACBB4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1,389</w:t>
            </w:r>
          </w:p>
        </w:tc>
      </w:tr>
      <w:tr w:rsidR="00167960" w:rsidRPr="002759E0" w14:paraId="5DF89D52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23AB9C75" w14:textId="29517850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99DEFDA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B072C48" w14:textId="5A36F132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272" w:type="dxa"/>
          </w:tcPr>
          <w:p w14:paraId="2D3A6E78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35ACC0CB" w14:textId="7EB0101E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72" w:type="dxa"/>
          </w:tcPr>
          <w:p w14:paraId="3F6D055C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54737D8D" w14:textId="51460509" w:rsidR="00167960" w:rsidRPr="002759E0" w:rsidRDefault="00167960" w:rsidP="0062520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DA46FF9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586896EC" w14:textId="473CFA6E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F72B221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E286006" w14:textId="4BFD41D9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</w:tr>
      <w:tr w:rsidR="00167960" w:rsidRPr="002759E0" w14:paraId="51A5C139" w14:textId="77777777" w:rsidTr="00167960">
        <w:trPr>
          <w:gridAfter w:val="6"/>
          <w:wAfter w:w="4902" w:type="dxa"/>
        </w:trPr>
        <w:tc>
          <w:tcPr>
            <w:tcW w:w="3150" w:type="dxa"/>
          </w:tcPr>
          <w:p w14:paraId="25B83625" w14:textId="77777777" w:rsidR="00167960" w:rsidRPr="002759E0" w:rsidRDefault="00167960" w:rsidP="00C671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01FDBD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FC67" w14:textId="571A7649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070</w:t>
            </w:r>
          </w:p>
        </w:tc>
        <w:tc>
          <w:tcPr>
            <w:tcW w:w="272" w:type="dxa"/>
          </w:tcPr>
          <w:p w14:paraId="6D32AC7E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05D00" w14:textId="0AEBDD61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934</w:t>
            </w:r>
          </w:p>
        </w:tc>
        <w:tc>
          <w:tcPr>
            <w:tcW w:w="272" w:type="dxa"/>
          </w:tcPr>
          <w:p w14:paraId="2ACCB353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84754" w14:textId="3CE6ADCA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202</w:t>
            </w:r>
          </w:p>
        </w:tc>
        <w:tc>
          <w:tcPr>
            <w:tcW w:w="236" w:type="dxa"/>
          </w:tcPr>
          <w:p w14:paraId="7AA522A0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4E69" w14:textId="1882702D" w:rsidR="00167960" w:rsidRPr="002759E0" w:rsidRDefault="00167960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3" w:type="dxa"/>
          </w:tcPr>
          <w:p w14:paraId="0782D668" w14:textId="77777777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81977" w14:textId="74D2DE3C" w:rsidR="00167960" w:rsidRPr="002759E0" w:rsidRDefault="00167960" w:rsidP="00C671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3,137</w:t>
            </w:r>
          </w:p>
        </w:tc>
      </w:tr>
    </w:tbl>
    <w:p w14:paraId="54418F4E" w14:textId="77777777" w:rsidR="00AB35B3" w:rsidRPr="002759E0" w:rsidRDefault="00AB35B3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D3C915" w14:textId="41B3BEAF" w:rsidR="00FA0200" w:rsidRPr="002759E0" w:rsidRDefault="00FA0200" w:rsidP="00B5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B520A0" w:rsidRPr="002759E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D61435" w14:textId="77777777" w:rsidR="00FA0200" w:rsidRPr="002759E0" w:rsidRDefault="00FA0200" w:rsidP="00FA020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F04708" w14:textId="613E80E6" w:rsidR="00BF6CBE" w:rsidRPr="002759E0" w:rsidRDefault="00BF6CBE" w:rsidP="00FA020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 w:hint="cs"/>
          <w:sz w:val="30"/>
          <w:szCs w:val="30"/>
        </w:rPr>
        <w:t>/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758422" w14:textId="77777777" w:rsidR="00FA0200" w:rsidRPr="002759E0" w:rsidRDefault="00FA0200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5ADC86" w14:textId="5124E211" w:rsidR="00FA0200" w:rsidRPr="002759E0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>ค.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1</w:t>
      </w:r>
      <w:r w:rsidRPr="002759E0">
        <w:rPr>
          <w:rFonts w:asciiTheme="majorBidi" w:hAnsiTheme="majorBidi" w:cstheme="majorBidi"/>
          <w:sz w:val="30"/>
          <w:szCs w:val="30"/>
        </w:rPr>
        <w:t xml:space="preserve">) </w:t>
      </w:r>
      <w:r w:rsidRPr="002759E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ACAE829" w14:textId="77777777" w:rsidR="00F32ED1" w:rsidRPr="002759E0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5391A87" w14:textId="21E7ABFD" w:rsidR="00FA0200" w:rsidRPr="002759E0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2A4FFC"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59E0">
        <w:rPr>
          <w:rFonts w:asciiTheme="majorBidi" w:hAnsiTheme="majorBidi" w:cstheme="majorBidi"/>
          <w:sz w:val="30"/>
          <w:szCs w:val="30"/>
        </w:rPr>
        <w:t>/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ABB7846" w14:textId="0FF7F21E" w:rsidR="00D5045B" w:rsidRPr="002759E0" w:rsidRDefault="00D50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989"/>
        <w:gridCol w:w="181"/>
        <w:gridCol w:w="990"/>
        <w:gridCol w:w="180"/>
        <w:gridCol w:w="990"/>
        <w:gridCol w:w="180"/>
        <w:gridCol w:w="990"/>
      </w:tblGrid>
      <w:tr w:rsidR="00FC39C4" w:rsidRPr="002759E0" w14:paraId="10567633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501D6FE" w14:textId="77777777" w:rsidR="00FC39C4" w:rsidRPr="002759E0" w:rsidRDefault="00FC39C4" w:rsidP="0056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A1A5A4" w14:textId="77777777" w:rsidR="00FC39C4" w:rsidRPr="002759E0" w:rsidRDefault="00FC39C4" w:rsidP="0056652C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E5C567A" w14:textId="77777777" w:rsidR="00FC39C4" w:rsidRPr="002759E0" w:rsidRDefault="00FC39C4" w:rsidP="005665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76E4E40" w14:textId="77777777" w:rsidR="00FC39C4" w:rsidRPr="002759E0" w:rsidRDefault="00FC39C4" w:rsidP="0056652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DBCD57A" w14:textId="77777777" w:rsidR="00FC39C4" w:rsidRPr="002759E0" w:rsidRDefault="00FC39C4" w:rsidP="005665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71DD" w:rsidRPr="002759E0" w14:paraId="6043DB97" w14:textId="77777777" w:rsidTr="004F6C41">
        <w:trPr>
          <w:cantSplit/>
          <w:tblHeader/>
        </w:trPr>
        <w:tc>
          <w:tcPr>
            <w:tcW w:w="4410" w:type="dxa"/>
            <w:shd w:val="clear" w:color="auto" w:fill="auto"/>
          </w:tcPr>
          <w:p w14:paraId="600143F0" w14:textId="480EC5D3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B983DFB" w14:textId="77777777" w:rsidR="00C671DD" w:rsidRPr="002759E0" w:rsidRDefault="00C671DD" w:rsidP="00C6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A8EA053" w14:textId="3259B757" w:rsidR="00C671DD" w:rsidRPr="002759E0" w:rsidRDefault="006D00C9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  <w:shd w:val="clear" w:color="auto" w:fill="auto"/>
          </w:tcPr>
          <w:p w14:paraId="1CA95756" w14:textId="77777777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884726" w14:textId="157BB2DA" w:rsidR="00C671DD" w:rsidRPr="002759E0" w:rsidRDefault="006D00C9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21E4C88" w14:textId="77777777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ABB12" w14:textId="3729A89F" w:rsidR="00C671DD" w:rsidRPr="002759E0" w:rsidRDefault="006D00C9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C978E2F" w14:textId="77777777" w:rsidR="00C671DD" w:rsidRPr="002759E0" w:rsidRDefault="00C671DD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368972" w14:textId="4EA5CBDD" w:rsidR="00C671DD" w:rsidRPr="002759E0" w:rsidRDefault="006D00C9" w:rsidP="00C67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C671DD" w:rsidRPr="002759E0" w14:paraId="4D9A4B7D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64C0F64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F73982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D660352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71DD" w:rsidRPr="002759E0" w14:paraId="18D23D3E" w14:textId="77777777" w:rsidTr="00B520A0">
        <w:trPr>
          <w:cantSplit/>
        </w:trPr>
        <w:tc>
          <w:tcPr>
            <w:tcW w:w="4410" w:type="dxa"/>
            <w:shd w:val="clear" w:color="auto" w:fill="auto"/>
          </w:tcPr>
          <w:p w14:paraId="334EC710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03783AE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1CC3A65F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671DD" w:rsidRPr="002759E0" w14:paraId="3315E4DB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548425E0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6CADDE9C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41F783" w14:textId="082A28F2" w:rsidR="00C671DD" w:rsidRPr="002759E0" w:rsidRDefault="006D00C9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C14BB6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246E7" w14:textId="6932DD36" w:rsidR="00C671DD" w:rsidRPr="002759E0" w:rsidRDefault="006D00C9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6F830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C3555" w14:textId="043566A4" w:rsidR="00C671DD" w:rsidRPr="002759E0" w:rsidRDefault="006D00C9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6ED4C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A5A45" w14:textId="21931D6D" w:rsidR="00C671DD" w:rsidRPr="002759E0" w:rsidRDefault="006D00C9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C671DD" w:rsidRPr="002759E0" w14:paraId="23F69E2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69F96C97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20C7BE31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D80F68" w14:textId="455F5DC6" w:rsidR="00C671DD" w:rsidRPr="002759E0" w:rsidRDefault="00060D66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D3C5B2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4315B" w14:textId="3C1A06F0" w:rsidR="00C671DD" w:rsidRPr="002759E0" w:rsidRDefault="006D00C9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634EB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8F271" w14:textId="1A36E96E" w:rsidR="00C671DD" w:rsidRPr="002759E0" w:rsidRDefault="00060D66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E81B59"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98F12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2A451" w14:textId="07BCB3FF" w:rsidR="00C671DD" w:rsidRPr="002759E0" w:rsidRDefault="006D00C9" w:rsidP="00C671D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C671DD" w:rsidRPr="002759E0" w14:paraId="5B8838C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471E1921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68B6F475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D14CE" w14:textId="614C0FC5" w:rsidR="00C671DD" w:rsidRPr="002759E0" w:rsidRDefault="00060D66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A3F6AE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54DD" w14:textId="15ECFF10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39274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42C2" w14:textId="3094B9A2" w:rsidR="00C671DD" w:rsidRPr="002759E0" w:rsidRDefault="00060D66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BBE56B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04A7" w14:textId="35A1F7B9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620D6" w:rsidRPr="002759E0" w14:paraId="6A0C5C34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501D6D14" w14:textId="77777777" w:rsidR="001620D6" w:rsidRPr="002759E0" w:rsidRDefault="001620D6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3EE6765" w14:textId="77777777" w:rsidR="001620D6" w:rsidRPr="002759E0" w:rsidRDefault="001620D6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0139F9" w14:textId="77777777" w:rsidR="001620D6" w:rsidRPr="002759E0" w:rsidRDefault="001620D6" w:rsidP="00C671D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9ECB6" w14:textId="77777777" w:rsidR="001620D6" w:rsidRPr="002759E0" w:rsidRDefault="001620D6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AC121" w14:textId="77777777" w:rsidR="001620D6" w:rsidRPr="002759E0" w:rsidRDefault="001620D6" w:rsidP="00C671D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005F9" w14:textId="77777777" w:rsidR="001620D6" w:rsidRPr="002759E0" w:rsidRDefault="001620D6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20C61" w14:textId="77777777" w:rsidR="001620D6" w:rsidRPr="002759E0" w:rsidRDefault="001620D6" w:rsidP="00C671D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1C6DE" w14:textId="77777777" w:rsidR="001620D6" w:rsidRPr="002759E0" w:rsidRDefault="001620D6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7267E" w14:textId="77777777" w:rsidR="001620D6" w:rsidRPr="002759E0" w:rsidRDefault="001620D6" w:rsidP="00C671D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671DD" w:rsidRPr="002759E0" w14:paraId="1F4B89D1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13F740C1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0F7BD567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B6871E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6A544E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0F5FA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92FCA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B4C87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37922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FFFD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71DD" w:rsidRPr="002759E0" w14:paraId="4AF3EA64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FF2E8F9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14E06E54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54624" w14:textId="5ED2EB44" w:rsidR="00C671DD" w:rsidRPr="002759E0" w:rsidRDefault="00060D66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907A57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3C57" w14:textId="60E8088C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1A7A7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9878A" w14:textId="6FB2B27D" w:rsidR="00C671DD" w:rsidRPr="002759E0" w:rsidRDefault="00900EDE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172C0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C23BE" w14:textId="7491B1A5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671DD" w:rsidRPr="002759E0" w14:paraId="0488D315" w14:textId="77777777" w:rsidTr="004F6C41">
        <w:trPr>
          <w:cantSplit/>
          <w:trHeight w:val="317"/>
        </w:trPr>
        <w:tc>
          <w:tcPr>
            <w:tcW w:w="4410" w:type="dxa"/>
            <w:shd w:val="clear" w:color="auto" w:fill="auto"/>
          </w:tcPr>
          <w:p w14:paraId="0A73EB47" w14:textId="5C3D75FD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AA7C9E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444FDE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44FDE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ขาย)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C15BA51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7FC2" w14:textId="2D7F76F1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C6F026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9DE7" w14:textId="1B1DAD65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14DF5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7BD5" w14:textId="5D4FE6E7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38454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5E5C" w14:textId="62C98791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</w:tr>
      <w:tr w:rsidR="00C671DD" w:rsidRPr="002759E0" w14:paraId="7C78830A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10167013" w14:textId="0F2E2F76" w:rsidR="00C671DD" w:rsidRPr="002759E0" w:rsidRDefault="00C671DD" w:rsidP="00C671DD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ยอดความเสี่ยงคงเหลือสุทธิของสินทรัพย์</w:t>
            </w:r>
          </w:p>
        </w:tc>
        <w:tc>
          <w:tcPr>
            <w:tcW w:w="180" w:type="dxa"/>
            <w:shd w:val="clear" w:color="auto" w:fill="auto"/>
          </w:tcPr>
          <w:p w14:paraId="47D63928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B8C7A" w14:textId="17D4A7BA" w:rsidR="00C671DD" w:rsidRPr="002759E0" w:rsidRDefault="00444FDE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28C8BC" w14:textId="77777777" w:rsidR="00C671DD" w:rsidRPr="002759E0" w:rsidRDefault="00C671DD" w:rsidP="00C671DD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9B8C7" w14:textId="7854D902" w:rsidR="00C671DD" w:rsidRPr="002759E0" w:rsidRDefault="00444FDE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28269" w14:textId="77777777" w:rsidR="00C671DD" w:rsidRPr="002759E0" w:rsidRDefault="00C671DD" w:rsidP="00C671DD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C100" w14:textId="6618AF24" w:rsidR="00C671DD" w:rsidRPr="002759E0" w:rsidRDefault="00444FDE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5E215" w14:textId="77777777" w:rsidR="00C671DD" w:rsidRPr="002759E0" w:rsidRDefault="00C671DD" w:rsidP="00C671DD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F2B99" w14:textId="4063DEA1" w:rsidR="00C671DD" w:rsidRPr="002759E0" w:rsidRDefault="00444FDE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671DD" w:rsidRPr="002759E0" w14:paraId="7238339F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36481D94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395DA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B892EE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8E979EC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714D3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9E12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AF3F3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DA232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27D1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C671DD" w:rsidRPr="002759E0" w14:paraId="6976476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1214B87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255B621F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DCFFE47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5ABA6A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E5F6F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8FE097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7F4B2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632376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434B0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1DD" w:rsidRPr="002759E0" w14:paraId="11584B17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99F6522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2F7B432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3C8E344" w14:textId="2CFD2B84" w:rsidR="00C671DD" w:rsidRPr="002759E0" w:rsidRDefault="00BB3A2A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C38057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F853D" w14:textId="5608389E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743EA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517D0" w14:textId="24FB7A1A" w:rsidR="00C671DD" w:rsidRPr="002759E0" w:rsidRDefault="00BB3A2A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F5C0F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B6896" w14:textId="49B532E2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671DD" w:rsidRPr="002759E0" w14:paraId="6E9D8284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034569EE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18FD8842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119AE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23008E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00FA" w14:textId="77777777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77C44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29E0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E42E0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76AD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671DD" w:rsidRPr="002759E0" w14:paraId="4A8E8800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BA50095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74142D11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11D651" w14:textId="29BCD03D" w:rsidR="00C671DD" w:rsidRPr="002759E0" w:rsidRDefault="00BB3A2A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57C60E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5DEC1" w14:textId="5DC6A91E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F5986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2120" w14:textId="4D62D0E4" w:rsidR="00C671DD" w:rsidRPr="002759E0" w:rsidRDefault="00484C7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5B25A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E58F" w14:textId="68A1722C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671DD" w:rsidRPr="002759E0" w14:paraId="59FE16F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590434CD" w14:textId="360536ED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AA7C9E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444FDE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44FDE"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4FDE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ขาย)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16A7D48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00B5" w14:textId="79511093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8F986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2E05" w14:textId="105C65D4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75355" w14:textId="77777777" w:rsidR="00C671DD" w:rsidRPr="002759E0" w:rsidRDefault="00C671DD" w:rsidP="00C671DD">
            <w:pPr>
              <w:pStyle w:val="acctfourfigures"/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96D5" w14:textId="2F9D1240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B30A3" w14:textId="77777777" w:rsidR="00C671DD" w:rsidRPr="002759E0" w:rsidRDefault="00C671DD" w:rsidP="00C671DD">
            <w:pPr>
              <w:pStyle w:val="acctfourfigures"/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AD17" w14:textId="0DE24FCC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C671DD" w:rsidRPr="002759E0" w14:paraId="11652F75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03C39969" w14:textId="57B92E40" w:rsidR="00C671DD" w:rsidRPr="002759E0" w:rsidRDefault="00C671DD" w:rsidP="00C671DD">
            <w:pPr>
              <w:tabs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ยอดความเสี่ยงคงเหลือสุทธิของหนี้สิน</w:t>
            </w:r>
          </w:p>
        </w:tc>
        <w:tc>
          <w:tcPr>
            <w:tcW w:w="180" w:type="dxa"/>
            <w:shd w:val="clear" w:color="auto" w:fill="auto"/>
          </w:tcPr>
          <w:p w14:paraId="01E113E9" w14:textId="77777777" w:rsidR="00C671DD" w:rsidRPr="002759E0" w:rsidRDefault="00C671DD" w:rsidP="00C671D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7F0D" w14:textId="114038C5" w:rsidR="00C671DD" w:rsidRPr="002759E0" w:rsidRDefault="00BB3A2A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A7F269" w14:textId="77777777" w:rsidR="00C671DD" w:rsidRPr="002759E0" w:rsidRDefault="00C671DD" w:rsidP="00C671DD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B8B14" w14:textId="16983D2A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44FDE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32514" w14:textId="77777777" w:rsidR="00C671DD" w:rsidRPr="002759E0" w:rsidRDefault="00C671DD" w:rsidP="00C671DD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4D8D" w14:textId="7D085DAC" w:rsidR="00C671DD" w:rsidRPr="002759E0" w:rsidRDefault="00484C7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44FDE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F988" w14:textId="77777777" w:rsidR="00C671DD" w:rsidRPr="002759E0" w:rsidRDefault="00C671DD" w:rsidP="00C671DD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2B20A" w14:textId="27463FC5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44FDE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671DD" w:rsidRPr="002759E0" w14:paraId="147DD35E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793B93B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5F6FC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650E044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B84574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D482F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1322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D3F1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0C787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34D01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C671DD" w:rsidRPr="002759E0" w14:paraId="2ECE4278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7C7B82D" w14:textId="26764F52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80" w:type="dxa"/>
            <w:shd w:val="clear" w:color="auto" w:fill="auto"/>
          </w:tcPr>
          <w:p w14:paraId="43F19042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37FBD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C4FBA2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66D3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C89817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FA4B7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DECBC8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3CA68D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671DD" w:rsidRPr="002759E0" w14:paraId="0DE0E0FB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F964DFA" w14:textId="436AA162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443A5DE4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E30C73A" w14:textId="02C2E600" w:rsidR="00C671DD" w:rsidRPr="002759E0" w:rsidRDefault="00DE0C80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57B5EB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AB48A" w14:textId="5302416E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CE681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3B8F5" w14:textId="400F9816" w:rsidR="00C671DD" w:rsidRPr="002759E0" w:rsidRDefault="00DE0C80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B5D87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FEBAC" w14:textId="268984C2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671DD" w:rsidRPr="002759E0" w14:paraId="51E798D1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39712B5C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45993752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1EC28E5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E9A670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3214E" w14:textId="77777777" w:rsidR="00C671DD" w:rsidRPr="002759E0" w:rsidRDefault="00C671DD" w:rsidP="00C671DD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188AD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51870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72E04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D4B88" w14:textId="77777777" w:rsidR="00C671DD" w:rsidRPr="002759E0" w:rsidRDefault="00C671DD" w:rsidP="00C671DD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671DD" w:rsidRPr="002759E0" w14:paraId="773AC7DF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0F2933FA" w14:textId="2CF0145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80" w:type="dxa"/>
            <w:shd w:val="clear" w:color="auto" w:fill="auto"/>
          </w:tcPr>
          <w:p w14:paraId="3ABBA695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F274C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76B72F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5E4516" w14:textId="77777777" w:rsidR="00C671DD" w:rsidRPr="002759E0" w:rsidRDefault="00C671DD" w:rsidP="00C671DD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D53FA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B88BE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9C294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A94C8" w14:textId="77777777" w:rsidR="00C671DD" w:rsidRPr="002759E0" w:rsidRDefault="00C671DD" w:rsidP="00C671DD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671DD" w:rsidRPr="002759E0" w14:paraId="5DE6FF24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36766704" w14:textId="588D0D54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75AD60C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D28324" w14:textId="51441963" w:rsidR="00C671DD" w:rsidRPr="002759E0" w:rsidRDefault="00C90087" w:rsidP="001874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0FDF4CA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A4B4D5" w14:textId="496A23AC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A4C3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A7EC6" w14:textId="00C88670" w:rsidR="00C671DD" w:rsidRPr="002759E0" w:rsidRDefault="00C90087" w:rsidP="001874E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E2C87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EEC2A" w14:textId="50644474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F7FC2" w:rsidRPr="002759E0" w14:paraId="207312DE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EB47ACC" w14:textId="77777777" w:rsidR="001F7FC2" w:rsidRPr="002759E0" w:rsidRDefault="001F7FC2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D7CF7C" w14:textId="77777777" w:rsidR="001F7FC2" w:rsidRPr="002759E0" w:rsidRDefault="001F7FC2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E3F86C4" w14:textId="77777777" w:rsidR="001F7FC2" w:rsidRPr="002759E0" w:rsidRDefault="001F7FC2" w:rsidP="001874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621C1F5" w14:textId="77777777" w:rsidR="001F7FC2" w:rsidRPr="002759E0" w:rsidRDefault="001F7FC2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1A82AF" w14:textId="77777777" w:rsidR="001F7FC2" w:rsidRPr="002759E0" w:rsidRDefault="001F7FC2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453A3" w14:textId="77777777" w:rsidR="001F7FC2" w:rsidRPr="002759E0" w:rsidRDefault="001F7FC2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94273" w14:textId="77777777" w:rsidR="001F7FC2" w:rsidRPr="002759E0" w:rsidRDefault="001F7FC2" w:rsidP="001874E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D6EC06" w14:textId="77777777" w:rsidR="001F7FC2" w:rsidRPr="002759E0" w:rsidRDefault="001F7FC2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98F81" w14:textId="77777777" w:rsidR="001F7FC2" w:rsidRPr="002759E0" w:rsidRDefault="001F7FC2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C671DD" w:rsidRPr="002759E0" w14:paraId="5FAB5E05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1824C39E" w14:textId="41977A50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เยน</w:t>
            </w:r>
          </w:p>
        </w:tc>
        <w:tc>
          <w:tcPr>
            <w:tcW w:w="180" w:type="dxa"/>
            <w:shd w:val="clear" w:color="auto" w:fill="auto"/>
          </w:tcPr>
          <w:p w14:paraId="55714EBA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6E61699" w14:textId="77777777" w:rsidR="00C671DD" w:rsidRPr="002759E0" w:rsidRDefault="00C671DD" w:rsidP="001874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FDF46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5E0F7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463EF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A9993" w14:textId="77777777" w:rsidR="00C671DD" w:rsidRPr="002759E0" w:rsidRDefault="00C671DD" w:rsidP="001874E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2566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9512A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671DD" w:rsidRPr="002759E0" w14:paraId="5ED63A9B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4DADD33F" w14:textId="4D43D812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444FDE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208DE990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F45EC56" w14:textId="4AD93340" w:rsidR="00C671DD" w:rsidRPr="002759E0" w:rsidRDefault="00C90087" w:rsidP="001874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88893D5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C1E21" w14:textId="0C6B4544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CCA55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AD965" w14:textId="46AD4CF6" w:rsidR="00C671DD" w:rsidRPr="002759E0" w:rsidRDefault="00C90087" w:rsidP="001874E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2F294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0DE21" w14:textId="45CB52DB" w:rsidR="00C671DD" w:rsidRPr="002759E0" w:rsidRDefault="006D00C9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</w:p>
        </w:tc>
      </w:tr>
      <w:tr w:rsidR="00C671DD" w:rsidRPr="002759E0" w14:paraId="085B3A28" w14:textId="77777777" w:rsidTr="000A2AC3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029135A6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C3C978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D14C1DC" w14:textId="77777777" w:rsidR="00C671DD" w:rsidRPr="002759E0" w:rsidRDefault="00C671DD" w:rsidP="001874EF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05DE76B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3CD30" w14:textId="77777777" w:rsidR="00C671DD" w:rsidRPr="002759E0" w:rsidRDefault="00C671DD" w:rsidP="00C671DD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6371B1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D8989" w14:textId="77777777" w:rsidR="00C671DD" w:rsidRPr="002759E0" w:rsidRDefault="00C671DD" w:rsidP="001874EF">
            <w:pPr>
              <w:tabs>
                <w:tab w:val="clear" w:pos="454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623EBC" w14:textId="77777777" w:rsidR="00C671DD" w:rsidRPr="002759E0" w:rsidRDefault="00C671DD" w:rsidP="00C671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D96B4" w14:textId="77777777" w:rsidR="00C671DD" w:rsidRPr="002759E0" w:rsidRDefault="00C671DD" w:rsidP="00C671DD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C671DD" w:rsidRPr="002759E0" w14:paraId="65BC8E5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47A8EFED" w14:textId="1785B6E2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เงินเหรียญฟรังก์สวิส</w:t>
            </w:r>
          </w:p>
        </w:tc>
        <w:tc>
          <w:tcPr>
            <w:tcW w:w="180" w:type="dxa"/>
            <w:shd w:val="clear" w:color="auto" w:fill="auto"/>
          </w:tcPr>
          <w:p w14:paraId="37093090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698D981" w14:textId="77777777" w:rsidR="00C671DD" w:rsidRPr="002759E0" w:rsidRDefault="00C671DD" w:rsidP="001874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DD17DB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91F47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19DCB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EF34A9" w14:textId="77777777" w:rsidR="00C671DD" w:rsidRPr="002759E0" w:rsidRDefault="00C671DD" w:rsidP="001874E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C40EE9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CE07B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671DD" w:rsidRPr="002759E0" w14:paraId="0BBED61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0DAEBB7D" w14:textId="7FC5C6BA" w:rsidR="00C671DD" w:rsidRPr="002759E0" w:rsidRDefault="00C671DD" w:rsidP="00C671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035B703F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EDDF73" w14:textId="74864C81" w:rsidR="00C671DD" w:rsidRPr="002759E0" w:rsidRDefault="00C90087" w:rsidP="001874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A23250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12AB5" w14:textId="7902CB3A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806780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F7C2E" w14:textId="1A89A475" w:rsidR="00C671DD" w:rsidRPr="002759E0" w:rsidRDefault="00C90087" w:rsidP="001874E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1BD318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7E0626" w14:textId="32745D6C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F7FC2" w:rsidRPr="002759E0" w14:paraId="01BE5532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51E23A74" w14:textId="77777777" w:rsidR="001F7FC2" w:rsidRPr="002759E0" w:rsidRDefault="001F7FC2" w:rsidP="00C671D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E95638" w14:textId="77777777" w:rsidR="001F7FC2" w:rsidRPr="002759E0" w:rsidRDefault="001F7FC2" w:rsidP="00C671D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89D99A2" w14:textId="77777777" w:rsidR="001F7FC2" w:rsidRPr="002759E0" w:rsidRDefault="001F7FC2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1B95EC" w14:textId="77777777" w:rsidR="001F7FC2" w:rsidRPr="002759E0" w:rsidRDefault="001F7FC2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34FCF" w14:textId="77777777" w:rsidR="001F7FC2" w:rsidRPr="002759E0" w:rsidRDefault="001F7FC2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298035" w14:textId="77777777" w:rsidR="001F7FC2" w:rsidRPr="002759E0" w:rsidRDefault="001F7FC2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283A16" w14:textId="77777777" w:rsidR="001F7FC2" w:rsidRPr="002759E0" w:rsidRDefault="001F7FC2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4926BF" w14:textId="77777777" w:rsidR="001F7FC2" w:rsidRPr="002759E0" w:rsidRDefault="001F7FC2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05589" w14:textId="77777777" w:rsidR="001F7FC2" w:rsidRPr="002759E0" w:rsidRDefault="001F7FC2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C671DD" w:rsidRPr="002759E0" w14:paraId="741AD09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10AA80C0" w14:textId="6C8F382B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80" w:type="dxa"/>
            <w:shd w:val="clear" w:color="auto" w:fill="auto"/>
          </w:tcPr>
          <w:p w14:paraId="781A042A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1EA4DD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A77173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82755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9F0ED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C701E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5F554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18DD3" w14:textId="77777777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671DD" w:rsidRPr="002759E0" w14:paraId="29DE934E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43C0EAC6" w14:textId="4D6ABBD0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5AFB9781" w14:textId="77777777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00716" w14:textId="26A85CD8" w:rsidR="00C671DD" w:rsidRPr="002759E0" w:rsidRDefault="00B425C6" w:rsidP="00F97F4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4C7498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19507" w14:textId="1A2AE6EB" w:rsidR="00C671DD" w:rsidRPr="002759E0" w:rsidRDefault="00C671DD" w:rsidP="0062520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2085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F7100" w14:textId="4C62F094" w:rsidR="00C671DD" w:rsidRPr="002759E0" w:rsidRDefault="00B425C6" w:rsidP="00F97F4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EC8F2" w14:textId="77777777" w:rsidR="00C671DD" w:rsidRPr="002759E0" w:rsidRDefault="00C671DD" w:rsidP="00C671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FAB61" w14:textId="71519CB1" w:rsidR="00C671DD" w:rsidRPr="002759E0" w:rsidRDefault="00C671DD" w:rsidP="0062520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1F6B43D" w14:textId="773A2C13" w:rsidR="00FA0200" w:rsidRPr="002759E0" w:rsidRDefault="00FA0200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2759E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6F02AC6" w14:textId="77777777" w:rsidR="00B520A0" w:rsidRPr="002759E0" w:rsidRDefault="00B520A0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443530D" w14:textId="07696A79" w:rsidR="00FA0200" w:rsidRPr="002759E0" w:rsidRDefault="0061358B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การแข็งค่า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 (</w:t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การอ่อนค่า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) </w:t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ที่เป็นไปได้อย่างสมเหตุสมผลของเงินบาทที่มีต่อสกุลเงินตราต่างประเทศ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วันที่รายงาน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โดยตั้งอยู่บนข้อสมมติที่ว่า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2759E0">
        <w:rPr>
          <w:rFonts w:asciiTheme="majorBidi" w:hAnsiTheme="majorBidi"/>
          <w:sz w:val="30"/>
          <w:szCs w:val="30"/>
          <w:cs/>
          <w:lang w:val="en-US" w:bidi="th-TH"/>
        </w:rPr>
        <w:br/>
      </w:r>
      <w:r w:rsidRPr="002759E0">
        <w:rPr>
          <w:rFonts w:asciiTheme="majorBidi" w:hAnsiTheme="majorBidi" w:hint="cs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</w:t>
      </w:r>
    </w:p>
    <w:tbl>
      <w:tblPr>
        <w:tblpPr w:leftFromText="180" w:rightFromText="180" w:vertAnchor="text" w:horzAnchor="page" w:tblpX="1602" w:tblpY="296"/>
        <w:tblW w:w="91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180"/>
        <w:gridCol w:w="1080"/>
        <w:gridCol w:w="180"/>
        <w:gridCol w:w="1170"/>
        <w:gridCol w:w="180"/>
        <w:gridCol w:w="1169"/>
      </w:tblGrid>
      <w:tr w:rsidR="00404889" w:rsidRPr="002759E0" w14:paraId="1C702D52" w14:textId="77777777" w:rsidTr="00C60050">
        <w:trPr>
          <w:tblHeader/>
        </w:trPr>
        <w:tc>
          <w:tcPr>
            <w:tcW w:w="2790" w:type="dxa"/>
          </w:tcPr>
          <w:p w14:paraId="75F26D37" w14:textId="77777777" w:rsidR="00404889" w:rsidRPr="002759E0" w:rsidRDefault="00404889" w:rsidP="00C6005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7054D8D4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39" w:type="dxa"/>
            <w:gridSpan w:val="7"/>
            <w:hideMark/>
          </w:tcPr>
          <w:p w14:paraId="020F34FB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</w:tr>
      <w:tr w:rsidR="00404889" w:rsidRPr="002759E0" w14:paraId="7A4F33F7" w14:textId="77777777" w:rsidTr="00C60050">
        <w:trPr>
          <w:trHeight w:val="218"/>
          <w:tblHeader/>
        </w:trPr>
        <w:tc>
          <w:tcPr>
            <w:tcW w:w="2790" w:type="dxa"/>
            <w:hideMark/>
          </w:tcPr>
          <w:p w14:paraId="168755BF" w14:textId="1119C339" w:rsidR="00404889" w:rsidRPr="002759E0" w:rsidRDefault="00404889" w:rsidP="00C6005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60F13848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1090F54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9DD5F1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092562E2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4889" w:rsidRPr="002759E0" w14:paraId="26B3E322" w14:textId="77777777" w:rsidTr="00C60050">
        <w:trPr>
          <w:tblHeader/>
        </w:trPr>
        <w:tc>
          <w:tcPr>
            <w:tcW w:w="2790" w:type="dxa"/>
          </w:tcPr>
          <w:p w14:paraId="4B898FF4" w14:textId="77777777" w:rsidR="00404889" w:rsidRPr="002759E0" w:rsidRDefault="00404889" w:rsidP="00C600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7645BFA" w14:textId="77777777" w:rsidR="00404889" w:rsidRPr="002759E0" w:rsidRDefault="00404889" w:rsidP="00C6005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0298BF1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4EA7BC9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229BA2B1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47BD1D84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D223A27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51DC4E7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4217D0D9" w14:textId="77777777" w:rsidR="00404889" w:rsidRPr="002759E0" w:rsidRDefault="00404889" w:rsidP="00C600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404889" w:rsidRPr="002759E0" w14:paraId="6CFFCE4B" w14:textId="77777777" w:rsidTr="00C60050">
        <w:trPr>
          <w:tblHeader/>
        </w:trPr>
        <w:tc>
          <w:tcPr>
            <w:tcW w:w="2790" w:type="dxa"/>
          </w:tcPr>
          <w:p w14:paraId="5E1D6212" w14:textId="77777777" w:rsidR="00404889" w:rsidRPr="002759E0" w:rsidRDefault="00404889" w:rsidP="00C6005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28483AC3" w14:textId="77777777" w:rsidR="00404889" w:rsidRPr="002759E0" w:rsidRDefault="00404889" w:rsidP="00C600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39" w:type="dxa"/>
            <w:gridSpan w:val="7"/>
            <w:hideMark/>
          </w:tcPr>
          <w:p w14:paraId="760305BB" w14:textId="77777777" w:rsidR="00404889" w:rsidRPr="002759E0" w:rsidRDefault="00404889" w:rsidP="00C600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404889" w:rsidRPr="002759E0" w14:paraId="48B126D5" w14:textId="77777777" w:rsidTr="00C60050">
        <w:tc>
          <w:tcPr>
            <w:tcW w:w="2790" w:type="dxa"/>
          </w:tcPr>
          <w:p w14:paraId="2C99FAB9" w14:textId="48EC9304" w:rsidR="00404889" w:rsidRPr="002759E0" w:rsidRDefault="006D00C9" w:rsidP="00C600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350" w:type="dxa"/>
          </w:tcPr>
          <w:p w14:paraId="2A345F34" w14:textId="77777777" w:rsidR="00404889" w:rsidRPr="002759E0" w:rsidRDefault="00404889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35191F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E117BD3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C82504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4102B6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11EE7D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BF6FA50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7CEDC525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C4E" w:rsidRPr="002759E0" w14:paraId="3793BED3" w14:textId="77777777" w:rsidTr="00C60050">
        <w:tc>
          <w:tcPr>
            <w:tcW w:w="2790" w:type="dxa"/>
            <w:hideMark/>
          </w:tcPr>
          <w:p w14:paraId="4F2BA619" w14:textId="77777777" w:rsidR="00BF1C4E" w:rsidRPr="002759E0" w:rsidRDefault="00BF1C4E" w:rsidP="00C600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588FFC6D" w14:textId="6D0D369D" w:rsidR="00BF1C4E" w:rsidRPr="002759E0" w:rsidRDefault="001D5655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15</w:t>
            </w:r>
          </w:p>
        </w:tc>
        <w:tc>
          <w:tcPr>
            <w:tcW w:w="1080" w:type="dxa"/>
          </w:tcPr>
          <w:p w14:paraId="26D3B84B" w14:textId="4F015F42" w:rsidR="00BF1C4E" w:rsidRPr="002759E0" w:rsidRDefault="004645DC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</w:p>
        </w:tc>
        <w:tc>
          <w:tcPr>
            <w:tcW w:w="180" w:type="dxa"/>
          </w:tcPr>
          <w:p w14:paraId="2351CECB" w14:textId="77777777" w:rsidR="00BF1C4E" w:rsidRPr="002759E0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4770868" w14:textId="51B98492" w:rsidR="00BF1C4E" w:rsidRPr="002759E0" w:rsidRDefault="004645DC" w:rsidP="00C600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(13)</w:t>
            </w:r>
          </w:p>
        </w:tc>
        <w:tc>
          <w:tcPr>
            <w:tcW w:w="180" w:type="dxa"/>
          </w:tcPr>
          <w:p w14:paraId="358A3C46" w14:textId="77777777" w:rsidR="00BF1C4E" w:rsidRPr="002759E0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3370FA4" w14:textId="648E1E04" w:rsidR="00BF1C4E" w:rsidRPr="002759E0" w:rsidRDefault="004645DC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</w:t>
            </w:r>
          </w:p>
        </w:tc>
        <w:tc>
          <w:tcPr>
            <w:tcW w:w="180" w:type="dxa"/>
          </w:tcPr>
          <w:p w14:paraId="425FC19F" w14:textId="77777777" w:rsidR="00BF1C4E" w:rsidRPr="002759E0" w:rsidRDefault="00BF1C4E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E93CFB1" w14:textId="098103E4" w:rsidR="00BF1C4E" w:rsidRPr="002759E0" w:rsidRDefault="004645DC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(19)</w:t>
            </w:r>
          </w:p>
        </w:tc>
      </w:tr>
      <w:tr w:rsidR="00404889" w:rsidRPr="002759E0" w14:paraId="5504B3D9" w14:textId="77777777" w:rsidTr="00C60050">
        <w:tc>
          <w:tcPr>
            <w:tcW w:w="2790" w:type="dxa"/>
          </w:tcPr>
          <w:p w14:paraId="7B145286" w14:textId="77777777" w:rsidR="00404889" w:rsidRPr="002759E0" w:rsidRDefault="00404889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55AED225" w14:textId="77777777" w:rsidR="00404889" w:rsidRPr="002759E0" w:rsidRDefault="00404889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080" w:type="dxa"/>
          </w:tcPr>
          <w:p w14:paraId="2EC0ABD6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08CF4C7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2A974D70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09827EAF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6E42AD81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F0714F8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DBC1F2D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</w:p>
        </w:tc>
      </w:tr>
      <w:tr w:rsidR="00404889" w:rsidRPr="002759E0" w14:paraId="2B5D3C5D" w14:textId="77777777" w:rsidTr="00C60050">
        <w:tc>
          <w:tcPr>
            <w:tcW w:w="2790" w:type="dxa"/>
          </w:tcPr>
          <w:p w14:paraId="30747602" w14:textId="24AD703F" w:rsidR="00404889" w:rsidRPr="002759E0" w:rsidRDefault="006D00C9" w:rsidP="00C6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350" w:type="dxa"/>
          </w:tcPr>
          <w:p w14:paraId="7EDFECF6" w14:textId="77777777" w:rsidR="00404889" w:rsidRPr="002759E0" w:rsidRDefault="00404889" w:rsidP="00C6005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F928915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3A1E43C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BDCA81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0EA89C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6711CF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6230154" w14:textId="77777777" w:rsidR="00404889" w:rsidRPr="002759E0" w:rsidRDefault="00404889" w:rsidP="00C6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7F69FCC" w14:textId="77777777" w:rsidR="00404889" w:rsidRPr="002759E0" w:rsidRDefault="00404889" w:rsidP="00C6005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C671DD" w:rsidRPr="002759E0" w14:paraId="179B719B" w14:textId="77777777" w:rsidTr="00C60050">
        <w:tc>
          <w:tcPr>
            <w:tcW w:w="2790" w:type="dxa"/>
          </w:tcPr>
          <w:p w14:paraId="32E17ACD" w14:textId="648D3D4D" w:rsidR="00C671DD" w:rsidRPr="002759E0" w:rsidRDefault="00C671DD" w:rsidP="00C671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0F30DB19" w14:textId="3EA8080E" w:rsidR="00C671DD" w:rsidRPr="002759E0" w:rsidRDefault="006D00C9" w:rsidP="00C671D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11</w:t>
            </w:r>
          </w:p>
        </w:tc>
        <w:tc>
          <w:tcPr>
            <w:tcW w:w="1080" w:type="dxa"/>
          </w:tcPr>
          <w:p w14:paraId="605212A4" w14:textId="438750C1" w:rsidR="00C671DD" w:rsidRPr="002759E0" w:rsidRDefault="004645DC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</w:t>
            </w:r>
          </w:p>
        </w:tc>
        <w:tc>
          <w:tcPr>
            <w:tcW w:w="180" w:type="dxa"/>
          </w:tcPr>
          <w:p w14:paraId="47A1FF22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CC5A839" w14:textId="5DF70813" w:rsidR="00C671DD" w:rsidRPr="002759E0" w:rsidRDefault="004645DC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(13)</w:t>
            </w:r>
          </w:p>
        </w:tc>
        <w:tc>
          <w:tcPr>
            <w:tcW w:w="180" w:type="dxa"/>
          </w:tcPr>
          <w:p w14:paraId="35D369A0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A87ED94" w14:textId="7F871127" w:rsidR="00C671DD" w:rsidRPr="002759E0" w:rsidRDefault="004645DC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16</w:t>
            </w:r>
          </w:p>
        </w:tc>
        <w:tc>
          <w:tcPr>
            <w:tcW w:w="180" w:type="dxa"/>
          </w:tcPr>
          <w:p w14:paraId="1BB20110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16DF826E" w14:textId="53E8E8BC" w:rsidR="00C671DD" w:rsidRPr="002759E0" w:rsidRDefault="004645DC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(16)</w:t>
            </w:r>
          </w:p>
        </w:tc>
      </w:tr>
      <w:tr w:rsidR="00C671DD" w:rsidRPr="002759E0" w14:paraId="6BD3BF84" w14:textId="77777777" w:rsidTr="00C60050">
        <w:tc>
          <w:tcPr>
            <w:tcW w:w="2790" w:type="dxa"/>
          </w:tcPr>
          <w:p w14:paraId="41621143" w14:textId="16D6C2E1" w:rsidR="00C671DD" w:rsidRPr="002759E0" w:rsidRDefault="00C671DD" w:rsidP="00C671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350" w:type="dxa"/>
          </w:tcPr>
          <w:p w14:paraId="6A3D1BE4" w14:textId="6E753EF6" w:rsidR="00C671DD" w:rsidRPr="002759E0" w:rsidRDefault="006D00C9" w:rsidP="00C671D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1080" w:type="dxa"/>
          </w:tcPr>
          <w:p w14:paraId="4563F0E4" w14:textId="2B5A9192" w:rsidR="00C671DD" w:rsidRPr="002759E0" w:rsidRDefault="00C671DD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4645DC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61D265C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54E7E" w14:textId="186CBDD0" w:rsidR="00C671DD" w:rsidRPr="002759E0" w:rsidRDefault="004645DC" w:rsidP="00C671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80" w:type="dxa"/>
          </w:tcPr>
          <w:p w14:paraId="2EB12505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CE60436" w14:textId="0289E1BE" w:rsidR="00C671DD" w:rsidRPr="002759E0" w:rsidRDefault="00C671DD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4645DC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F3C6BD2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4C01602F" w14:textId="22C74346" w:rsidR="00C671DD" w:rsidRPr="002759E0" w:rsidRDefault="004645DC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</w:tr>
      <w:tr w:rsidR="00C671DD" w:rsidRPr="002759E0" w14:paraId="5231A39E" w14:textId="77777777" w:rsidTr="00C60050">
        <w:tc>
          <w:tcPr>
            <w:tcW w:w="2790" w:type="dxa"/>
          </w:tcPr>
          <w:p w14:paraId="35671FFE" w14:textId="71E5C1F9" w:rsidR="00C671DD" w:rsidRPr="002759E0" w:rsidRDefault="00C671DD" w:rsidP="00C671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350" w:type="dxa"/>
          </w:tcPr>
          <w:p w14:paraId="5043229F" w14:textId="2BE9BAD9" w:rsidR="00C671DD" w:rsidRPr="002759E0" w:rsidRDefault="006D00C9" w:rsidP="00C671D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1080" w:type="dxa"/>
          </w:tcPr>
          <w:p w14:paraId="3A941550" w14:textId="063D2EDB" w:rsidR="00C671DD" w:rsidRPr="002759E0" w:rsidRDefault="00C671DD" w:rsidP="006252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121214"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5E0278F3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FE6E8C8" w14:textId="06FA1039" w:rsidR="00C671DD" w:rsidRPr="002759E0" w:rsidRDefault="004645DC" w:rsidP="006252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180" w:type="dxa"/>
          </w:tcPr>
          <w:p w14:paraId="787D06B6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F776DF3" w14:textId="5E1781E9" w:rsidR="00C671DD" w:rsidRPr="002759E0" w:rsidRDefault="00C671DD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53C1EA9A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152025E" w14:textId="4B9E0157" w:rsidR="00C671DD" w:rsidRPr="002759E0" w:rsidRDefault="004645DC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C671DD" w:rsidRPr="002759E0" w14:paraId="05D4DC72" w14:textId="77777777" w:rsidTr="00C60050">
        <w:tc>
          <w:tcPr>
            <w:tcW w:w="2790" w:type="dxa"/>
          </w:tcPr>
          <w:p w14:paraId="13D10136" w14:textId="5219C0E1" w:rsidR="00C671DD" w:rsidRPr="002759E0" w:rsidRDefault="00C671DD" w:rsidP="00C671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เงินหยวน</w:t>
            </w:r>
          </w:p>
        </w:tc>
        <w:tc>
          <w:tcPr>
            <w:tcW w:w="1350" w:type="dxa"/>
          </w:tcPr>
          <w:p w14:paraId="54282ACA" w14:textId="6DDBEA0B" w:rsidR="00C671DD" w:rsidRPr="002759E0" w:rsidRDefault="006D00C9" w:rsidP="00C671D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12</w:t>
            </w:r>
          </w:p>
        </w:tc>
        <w:tc>
          <w:tcPr>
            <w:tcW w:w="1080" w:type="dxa"/>
          </w:tcPr>
          <w:p w14:paraId="23FE6DBD" w14:textId="0903D7E3" w:rsidR="00C671DD" w:rsidRPr="002759E0" w:rsidRDefault="004F04FC" w:rsidP="006252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(1)</w:t>
            </w:r>
          </w:p>
        </w:tc>
        <w:tc>
          <w:tcPr>
            <w:tcW w:w="180" w:type="dxa"/>
          </w:tcPr>
          <w:p w14:paraId="72C4A3C7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CCC0B5D" w14:textId="1F6FDB0C" w:rsidR="00C671DD" w:rsidRPr="002759E0" w:rsidRDefault="004F04FC" w:rsidP="006252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80" w:type="dxa"/>
          </w:tcPr>
          <w:p w14:paraId="3ADCFB93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AAC1BEE" w14:textId="5B364979" w:rsidR="00C671DD" w:rsidRPr="002759E0" w:rsidRDefault="004F04FC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(1)</w:t>
            </w:r>
          </w:p>
        </w:tc>
        <w:tc>
          <w:tcPr>
            <w:tcW w:w="180" w:type="dxa"/>
          </w:tcPr>
          <w:p w14:paraId="47B85805" w14:textId="77777777" w:rsidR="00C671DD" w:rsidRPr="002759E0" w:rsidRDefault="00C671DD" w:rsidP="00C671D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06159A80" w14:textId="272EEF12" w:rsidR="00C671DD" w:rsidRPr="002759E0" w:rsidRDefault="004F04FC" w:rsidP="00C671D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</w:tbl>
    <w:p w14:paraId="53126BB3" w14:textId="77777777" w:rsidR="00180AA2" w:rsidRPr="002759E0" w:rsidRDefault="00180AA2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  <w:szCs w:val="22"/>
        </w:rPr>
      </w:pPr>
    </w:p>
    <w:p w14:paraId="5D9F1AEE" w14:textId="209E38FE" w:rsidR="00861D0E" w:rsidRPr="002759E0" w:rsidRDefault="00861D0E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Pr="002759E0">
        <w:rPr>
          <w:rFonts w:asciiTheme="majorBidi" w:hAnsiTheme="majorBidi" w:cstheme="majorBidi"/>
          <w:sz w:val="30"/>
          <w:szCs w:val="30"/>
          <w:cs/>
        </w:rPr>
        <w:t>ค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3</w:t>
      </w:r>
      <w:r w:rsidRPr="002759E0">
        <w:rPr>
          <w:rFonts w:asciiTheme="majorBidi" w:hAnsiTheme="majorBidi" w:cstheme="majorBidi"/>
          <w:sz w:val="30"/>
          <w:szCs w:val="30"/>
        </w:rPr>
        <w:t>.</w:t>
      </w:r>
      <w:r w:rsidR="006D00C9" w:rsidRPr="002759E0">
        <w:rPr>
          <w:rFonts w:asciiTheme="majorBidi" w:hAnsiTheme="majorBidi" w:cstheme="majorBidi"/>
          <w:sz w:val="30"/>
          <w:szCs w:val="30"/>
        </w:rPr>
        <w:t>2</w:t>
      </w:r>
      <w:r w:rsidRPr="002759E0">
        <w:rPr>
          <w:rFonts w:asciiTheme="majorBidi" w:hAnsiTheme="majorBidi" w:cstheme="majorBidi"/>
          <w:sz w:val="30"/>
          <w:szCs w:val="30"/>
        </w:rPr>
        <w:t xml:space="preserve">) </w:t>
      </w:r>
      <w:r w:rsidRPr="002759E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BD907AF" w14:textId="77777777" w:rsidR="00861D0E" w:rsidRPr="002759E0" w:rsidRDefault="00861D0E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</w:rPr>
      </w:pPr>
    </w:p>
    <w:p w14:paraId="10089BA5" w14:textId="6384D66C" w:rsidR="00DF587E" w:rsidRPr="002759E0" w:rsidRDefault="00861D0E" w:rsidP="00DF587E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3410" w:rsidRPr="002759E0">
        <w:rPr>
          <w:rFonts w:asciiTheme="majorBidi" w:hAnsiTheme="majorBidi" w:cstheme="majorBidi"/>
          <w:sz w:val="30"/>
          <w:szCs w:val="30"/>
        </w:rPr>
        <w:t>/</w:t>
      </w:r>
      <w:r w:rsidR="00DE3410" w:rsidRPr="002759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759E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7A22E4D1" w14:textId="77777777" w:rsidR="0022369C" w:rsidRPr="002759E0" w:rsidRDefault="0022369C" w:rsidP="00DF587E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2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68"/>
        <w:gridCol w:w="1074"/>
        <w:gridCol w:w="6"/>
      </w:tblGrid>
      <w:tr w:rsidR="00DF587E" w:rsidRPr="002759E0" w14:paraId="38789AA0" w14:textId="77777777" w:rsidTr="00A12AD4">
        <w:trPr>
          <w:tblHeader/>
        </w:trPr>
        <w:tc>
          <w:tcPr>
            <w:tcW w:w="3960" w:type="dxa"/>
            <w:shd w:val="clear" w:color="auto" w:fill="auto"/>
            <w:hideMark/>
          </w:tcPr>
          <w:p w14:paraId="1C75E226" w14:textId="77777777" w:rsidR="00DF587E" w:rsidRPr="002759E0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1718C2A" w14:textId="77777777" w:rsidR="00DF587E" w:rsidRPr="002759E0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2C1B2896" w14:textId="77777777" w:rsidR="00DF587E" w:rsidRPr="002759E0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18" w:type="dxa"/>
            <w:gridSpan w:val="4"/>
            <w:shd w:val="clear" w:color="auto" w:fill="auto"/>
            <w:hideMark/>
          </w:tcPr>
          <w:p w14:paraId="28F0C9C0" w14:textId="77777777" w:rsidR="00DF587E" w:rsidRPr="002759E0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671DD" w:rsidRPr="002759E0" w14:paraId="644C1F2D" w14:textId="77777777" w:rsidTr="00A12AD4">
        <w:trPr>
          <w:tblHeader/>
        </w:trPr>
        <w:tc>
          <w:tcPr>
            <w:tcW w:w="3960" w:type="dxa"/>
            <w:shd w:val="clear" w:color="auto" w:fill="auto"/>
          </w:tcPr>
          <w:p w14:paraId="05D0B7BB" w14:textId="396EE2CD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 xml:space="preserve">ณ วันที่ </w:t>
            </w:r>
            <w:r w:rsidR="006D00C9"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2759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hideMark/>
          </w:tcPr>
          <w:p w14:paraId="33253EFA" w14:textId="0B419DCA" w:rsidR="00C671DD" w:rsidRPr="002759E0" w:rsidRDefault="006D00C9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6EDBF95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9DB8AE6" w14:textId="47FE0474" w:rsidR="00C671DD" w:rsidRPr="002759E0" w:rsidRDefault="006D00C9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66C763D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A00F674" w14:textId="7B389A2A" w:rsidR="00C671DD" w:rsidRPr="002759E0" w:rsidRDefault="006D00C9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31FB7005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16054C48" w14:textId="3E799D33" w:rsidR="00C671DD" w:rsidRPr="002759E0" w:rsidRDefault="006D00C9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C671DD" w:rsidRPr="002759E0" w14:paraId="6C457AC4" w14:textId="77777777" w:rsidTr="00A12AD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hideMark/>
          </w:tcPr>
          <w:p w14:paraId="5754E3F4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302" w:type="dxa"/>
            <w:gridSpan w:val="7"/>
            <w:shd w:val="clear" w:color="auto" w:fill="auto"/>
            <w:hideMark/>
          </w:tcPr>
          <w:p w14:paraId="6EB9E2FA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C671DD" w:rsidRPr="002759E0" w14:paraId="11BCF3EE" w14:textId="77777777" w:rsidTr="00A12AD4">
        <w:tc>
          <w:tcPr>
            <w:tcW w:w="3960" w:type="dxa"/>
            <w:shd w:val="clear" w:color="auto" w:fill="auto"/>
            <w:hideMark/>
          </w:tcPr>
          <w:p w14:paraId="4083AB69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1653BEE1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5CE6826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7E4C4C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41FF49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EB8124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55C611F3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AB893F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C671DD" w:rsidRPr="002759E0" w14:paraId="03BA1E1F" w14:textId="77777777" w:rsidTr="00A12AD4">
        <w:tc>
          <w:tcPr>
            <w:tcW w:w="3960" w:type="dxa"/>
            <w:shd w:val="clear" w:color="auto" w:fill="auto"/>
            <w:hideMark/>
          </w:tcPr>
          <w:p w14:paraId="18E6B43A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CC27A" w14:textId="481B152F" w:rsidR="00C671DD" w:rsidRPr="002759E0" w:rsidRDefault="006D00C9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49DD9F02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9DDA7" w14:textId="2CC6CB04" w:rsidR="00C671DD" w:rsidRPr="002759E0" w:rsidRDefault="006D00C9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870</w:t>
            </w:r>
          </w:p>
        </w:tc>
        <w:tc>
          <w:tcPr>
            <w:tcW w:w="270" w:type="dxa"/>
            <w:shd w:val="clear" w:color="auto" w:fill="auto"/>
          </w:tcPr>
          <w:p w14:paraId="1F2925EA" w14:textId="77777777" w:rsidR="00C671DD" w:rsidRPr="002759E0" w:rsidRDefault="00C671DD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0381C" w14:textId="6CF63864" w:rsidR="00C671DD" w:rsidRPr="002759E0" w:rsidRDefault="002E78A1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954332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3F9168" w14:textId="23280BD1" w:rsidR="00C671DD" w:rsidRPr="002759E0" w:rsidRDefault="006D00C9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</w:p>
        </w:tc>
      </w:tr>
      <w:tr w:rsidR="00C671DD" w:rsidRPr="002759E0" w14:paraId="5586F995" w14:textId="77777777" w:rsidTr="000351F1">
        <w:tc>
          <w:tcPr>
            <w:tcW w:w="3960" w:type="dxa"/>
            <w:shd w:val="clear" w:color="auto" w:fill="auto"/>
            <w:hideMark/>
          </w:tcPr>
          <w:p w14:paraId="16224EDA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AE87" w14:textId="31C3DDD7" w:rsidR="00C671DD" w:rsidRPr="002759E0" w:rsidRDefault="000D4B1C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01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F46C3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78E3" w14:textId="1AD40DA0" w:rsidR="00C671DD" w:rsidRPr="002759E0" w:rsidRDefault="00C671DD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C7254" w14:textId="77777777" w:rsidR="00C671DD" w:rsidRPr="002759E0" w:rsidRDefault="00C671DD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B06DC" w14:textId="4A10A173" w:rsidR="00C671DD" w:rsidRPr="002759E0" w:rsidRDefault="000D4B1C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C319FD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8C052" w14:textId="66B7836D" w:rsidR="00C671DD" w:rsidRPr="002759E0" w:rsidRDefault="00C671DD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  <w:r w:rsidR="00BA5416"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671DD" w:rsidRPr="002759E0" w14:paraId="6C5F1995" w14:textId="77777777" w:rsidTr="000351F1">
        <w:tc>
          <w:tcPr>
            <w:tcW w:w="3960" w:type="dxa"/>
            <w:shd w:val="clear" w:color="auto" w:fill="auto"/>
          </w:tcPr>
          <w:p w14:paraId="3621A345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15540" w14:textId="3B35C584" w:rsidR="00C671DD" w:rsidRPr="002759E0" w:rsidRDefault="000D4B1C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34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04128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06B42" w14:textId="7A211591" w:rsidR="00C671DD" w:rsidRPr="002759E0" w:rsidRDefault="00C671DD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F80A5" w14:textId="77777777" w:rsidR="00C671DD" w:rsidRPr="002759E0" w:rsidRDefault="00C671DD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7003A" w14:textId="32E9216E" w:rsidR="00C671DD" w:rsidRPr="002759E0" w:rsidRDefault="000D4B1C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2E78A1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B07316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BC772" w14:textId="2CB77525" w:rsidR="00C671DD" w:rsidRPr="002759E0" w:rsidRDefault="00C671DD" w:rsidP="00C671D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6D00C9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BA5416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200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728D5" w:rsidRPr="002759E0" w14:paraId="25CC0B09" w14:textId="77777777" w:rsidTr="009728D5">
        <w:tc>
          <w:tcPr>
            <w:tcW w:w="3960" w:type="dxa"/>
            <w:shd w:val="clear" w:color="auto" w:fill="auto"/>
          </w:tcPr>
          <w:p w14:paraId="782E0E52" w14:textId="77777777" w:rsidR="009728D5" w:rsidRPr="002759E0" w:rsidRDefault="009728D5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</w:p>
          <w:p w14:paraId="68C5CF50" w14:textId="40578249" w:rsidR="00CB63B4" w:rsidRPr="002759E0" w:rsidRDefault="00CB63B4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AF2C13" w14:textId="77777777" w:rsidR="009728D5" w:rsidRPr="002759E0" w:rsidRDefault="009728D5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3A799D" w14:textId="77777777" w:rsidR="009728D5" w:rsidRPr="002759E0" w:rsidRDefault="009728D5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587C63" w14:textId="77777777" w:rsidR="009728D5" w:rsidRPr="002759E0" w:rsidRDefault="009728D5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9A8C193" w14:textId="77777777" w:rsidR="009728D5" w:rsidRPr="002759E0" w:rsidRDefault="009728D5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6F58C" w14:textId="77777777" w:rsidR="009728D5" w:rsidRPr="002759E0" w:rsidRDefault="009728D5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DD6F132" w14:textId="77777777" w:rsidR="009728D5" w:rsidRPr="002759E0" w:rsidRDefault="009728D5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FF664" w14:textId="77777777" w:rsidR="009728D5" w:rsidRPr="002759E0" w:rsidRDefault="009728D5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C671DD" w:rsidRPr="002759E0" w14:paraId="1B6F8AE8" w14:textId="77777777" w:rsidTr="009728D5">
        <w:tc>
          <w:tcPr>
            <w:tcW w:w="3960" w:type="dxa"/>
            <w:shd w:val="clear" w:color="auto" w:fill="auto"/>
            <w:hideMark/>
          </w:tcPr>
          <w:p w14:paraId="4A9BD9B1" w14:textId="77777777" w:rsidR="00C671DD" w:rsidRPr="002759E0" w:rsidRDefault="00C671DD" w:rsidP="00C67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4818" w14:textId="30C73CD8" w:rsidR="00C671DD" w:rsidRPr="002759E0" w:rsidRDefault="00C671DD" w:rsidP="002E78A1">
            <w:pPr>
              <w:pStyle w:val="block"/>
              <w:tabs>
                <w:tab w:val="left" w:pos="526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09B707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F807A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B0A89B" w14:textId="77777777" w:rsidR="00C671DD" w:rsidRPr="002759E0" w:rsidRDefault="00C671DD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10572" w14:textId="77777777" w:rsidR="00C671DD" w:rsidRPr="002759E0" w:rsidRDefault="00C671DD" w:rsidP="00C671D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AB6AA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BE5FD7" w14:textId="77777777" w:rsidR="00C671DD" w:rsidRPr="002759E0" w:rsidRDefault="00C671DD" w:rsidP="00C671D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2E78A1" w:rsidRPr="002759E0" w14:paraId="7F679213" w14:textId="77777777" w:rsidTr="009728D5">
        <w:tc>
          <w:tcPr>
            <w:tcW w:w="3960" w:type="dxa"/>
            <w:shd w:val="clear" w:color="auto" w:fill="auto"/>
          </w:tcPr>
          <w:p w14:paraId="0337CF28" w14:textId="588996FD" w:rsidR="002E78A1" w:rsidRPr="002759E0" w:rsidRDefault="002E78A1" w:rsidP="002E78A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12E5C2" w14:textId="1B80AB2E" w:rsidR="002E78A1" w:rsidRPr="002759E0" w:rsidRDefault="002E78A1" w:rsidP="002E78A1">
            <w:pPr>
              <w:pStyle w:val="block"/>
              <w:tabs>
                <w:tab w:val="decimal" w:pos="344"/>
              </w:tabs>
              <w:spacing w:after="0" w:line="240" w:lineRule="atLeast"/>
              <w:ind w:left="0" w:right="13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3050E1B" w14:textId="77777777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B0F5A" w14:textId="7487DEF1" w:rsidR="002E78A1" w:rsidRPr="002759E0" w:rsidRDefault="002E78A1" w:rsidP="002E78A1">
            <w:pPr>
              <w:pStyle w:val="block"/>
              <w:tabs>
                <w:tab w:val="left" w:pos="489"/>
                <w:tab w:val="decimal" w:pos="1154"/>
              </w:tabs>
              <w:spacing w:after="0" w:line="240" w:lineRule="atLeast"/>
              <w:ind w:left="0" w:right="4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6188DEF6" w14:textId="77777777" w:rsidR="002E78A1" w:rsidRPr="002759E0" w:rsidRDefault="002E78A1" w:rsidP="002E78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E7974" w14:textId="1DBCAAE3" w:rsidR="002E78A1" w:rsidRPr="002759E0" w:rsidRDefault="002E78A1" w:rsidP="002E78A1">
            <w:pPr>
              <w:pStyle w:val="block"/>
              <w:tabs>
                <w:tab w:val="decimal" w:pos="1600"/>
              </w:tabs>
              <w:spacing w:after="0" w:line="240" w:lineRule="atLeast"/>
              <w:ind w:left="0" w:right="7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E63B2C" w14:textId="77777777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78CD44" w14:textId="6F80956B" w:rsidR="002E78A1" w:rsidRPr="002759E0" w:rsidRDefault="00BA5416" w:rsidP="00F8459C">
            <w:pPr>
              <w:pStyle w:val="block"/>
              <w:tabs>
                <w:tab w:val="decimal" w:pos="793"/>
              </w:tabs>
              <w:spacing w:after="0" w:line="240" w:lineRule="atLeast"/>
              <w:ind w:left="0" w:right="6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38</w:t>
            </w:r>
          </w:p>
        </w:tc>
      </w:tr>
      <w:tr w:rsidR="002E78A1" w:rsidRPr="002759E0" w14:paraId="13838E82" w14:textId="77777777" w:rsidTr="00F32E1E">
        <w:tc>
          <w:tcPr>
            <w:tcW w:w="3960" w:type="dxa"/>
            <w:shd w:val="clear" w:color="auto" w:fill="auto"/>
            <w:hideMark/>
          </w:tcPr>
          <w:p w14:paraId="2130AAEB" w14:textId="0AB54D5E" w:rsidR="002E78A1" w:rsidRPr="002759E0" w:rsidRDefault="002E78A1" w:rsidP="002E78A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9BB88" w14:textId="391F9AB7" w:rsidR="002E78A1" w:rsidRPr="002759E0" w:rsidRDefault="002E78A1" w:rsidP="002E78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(1,307)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C3927" w14:textId="77777777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98AD3" w14:textId="78DF2BC8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(807)</w:t>
            </w:r>
          </w:p>
        </w:tc>
        <w:tc>
          <w:tcPr>
            <w:tcW w:w="270" w:type="dxa"/>
            <w:shd w:val="clear" w:color="auto" w:fill="auto"/>
          </w:tcPr>
          <w:p w14:paraId="7DFF8BA7" w14:textId="77777777" w:rsidR="002E78A1" w:rsidRPr="002759E0" w:rsidRDefault="002E78A1" w:rsidP="002E78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D7F0D" w14:textId="4D5CD922" w:rsidR="002E78A1" w:rsidRPr="002759E0" w:rsidRDefault="002E78A1" w:rsidP="002E78A1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(700)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1FF973" w14:textId="77777777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1A7EA" w14:textId="1970497A" w:rsidR="002E78A1" w:rsidRPr="002759E0" w:rsidRDefault="002E78A1" w:rsidP="002E78A1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E78A1" w:rsidRPr="002759E0" w14:paraId="4A3338B0" w14:textId="77777777" w:rsidTr="00F32E1E">
        <w:tc>
          <w:tcPr>
            <w:tcW w:w="3960" w:type="dxa"/>
            <w:shd w:val="clear" w:color="auto" w:fill="auto"/>
          </w:tcPr>
          <w:p w14:paraId="38FEC42E" w14:textId="77777777" w:rsidR="002E78A1" w:rsidRPr="002759E0" w:rsidRDefault="002E78A1" w:rsidP="002E78A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8DFF8" w14:textId="52B55EB6" w:rsidR="002E78A1" w:rsidRPr="002759E0" w:rsidRDefault="002E78A1" w:rsidP="002E78A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(1,307)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4FCF7" w14:textId="77777777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981B2" w14:textId="1AFBD460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(807)</w:t>
            </w:r>
          </w:p>
        </w:tc>
        <w:tc>
          <w:tcPr>
            <w:tcW w:w="270" w:type="dxa"/>
            <w:shd w:val="clear" w:color="auto" w:fill="auto"/>
          </w:tcPr>
          <w:p w14:paraId="4B916E24" w14:textId="77777777" w:rsidR="002E78A1" w:rsidRPr="002759E0" w:rsidRDefault="002E78A1" w:rsidP="002E78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B4B3F" w14:textId="50CC70D7" w:rsidR="002E78A1" w:rsidRPr="002759E0" w:rsidRDefault="002E78A1" w:rsidP="002E78A1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(662)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C28680" w14:textId="77777777" w:rsidR="002E78A1" w:rsidRPr="002759E0" w:rsidRDefault="002E78A1" w:rsidP="002E78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EDBCE" w14:textId="6FD6F5D6" w:rsidR="002E78A1" w:rsidRPr="002759E0" w:rsidRDefault="00BA5416" w:rsidP="00F8459C">
            <w:pPr>
              <w:pStyle w:val="block"/>
              <w:tabs>
                <w:tab w:val="decimal" w:pos="70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38</w:t>
            </w:r>
          </w:p>
        </w:tc>
      </w:tr>
    </w:tbl>
    <w:p w14:paraId="2A12A363" w14:textId="77777777" w:rsidR="00F32E1E" w:rsidRPr="002759E0" w:rsidRDefault="00F32E1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2812D293" w14:textId="77777777" w:rsidR="00DF587E" w:rsidRPr="002759E0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525216C" w14:textId="77777777" w:rsidR="00DF587E" w:rsidRPr="002759E0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2C802C23" w14:textId="53B118BD" w:rsidR="00DF587E" w:rsidRPr="002759E0" w:rsidRDefault="00DF587E" w:rsidP="00DF587E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/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</w:t>
      </w:r>
      <w:r w:rsidR="00154C0F"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หรือขาดทุน</w:t>
      </w:r>
      <w:r w:rsidRPr="002759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C0EDD75" w14:textId="7152A053" w:rsidR="00814816" w:rsidRPr="002759E0" w:rsidRDefault="00814816" w:rsidP="00DF587E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4763F1E" w14:textId="426A198C" w:rsidR="00814816" w:rsidRPr="002759E0" w:rsidRDefault="00814816" w:rsidP="00814816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2759E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7B62DBD5" w14:textId="77777777" w:rsidR="00814816" w:rsidRPr="002759E0" w:rsidRDefault="00814816" w:rsidP="00814816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7602663" w14:textId="3FA64DD8" w:rsidR="00814816" w:rsidRPr="002759E0" w:rsidRDefault="00814816" w:rsidP="00814816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การเปลี่ยนแปลงของอัตราดอกเบี้ยที่ </w:t>
      </w:r>
      <w:r w:rsidR="006D00C9" w:rsidRPr="002759E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759E0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ซึ่งเป็นไปได้อย่างสมเหตุสมผล ณ วันที่รายงาน </w:t>
      </w:r>
      <w:r w:rsidRPr="002759E0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2759E0">
        <w:rPr>
          <w:rFonts w:asciiTheme="majorBidi" w:hAnsiTheme="majorBidi" w:cstheme="majorBidi"/>
          <w:sz w:val="30"/>
          <w:szCs w:val="30"/>
          <w:cs/>
          <w:lang w:val="en-US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EAD5830" w14:textId="77777777" w:rsidR="00814816" w:rsidRPr="002759E0" w:rsidRDefault="00814816" w:rsidP="0081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5"/>
        <w:gridCol w:w="265"/>
        <w:gridCol w:w="1075"/>
        <w:gridCol w:w="275"/>
        <w:gridCol w:w="1165"/>
        <w:gridCol w:w="275"/>
        <w:gridCol w:w="1080"/>
      </w:tblGrid>
      <w:tr w:rsidR="00814816" w:rsidRPr="002759E0" w14:paraId="43D981AF" w14:textId="77777777" w:rsidTr="007B3F98">
        <w:trPr>
          <w:tblHeader/>
        </w:trPr>
        <w:tc>
          <w:tcPr>
            <w:tcW w:w="3960" w:type="dxa"/>
          </w:tcPr>
          <w:p w14:paraId="3B1D1A6E" w14:textId="77777777" w:rsidR="00814816" w:rsidRPr="002759E0" w:rsidRDefault="00814816" w:rsidP="00D87D89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hideMark/>
          </w:tcPr>
          <w:p w14:paraId="668BC480" w14:textId="6DE59F03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AFE5AD6" w14:textId="77777777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2AEF92A5" w14:textId="53BEB84D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2759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814816" w:rsidRPr="002759E0" w14:paraId="003B6CD7" w14:textId="77777777" w:rsidTr="007B3F98">
        <w:trPr>
          <w:tblHeader/>
        </w:trPr>
        <w:tc>
          <w:tcPr>
            <w:tcW w:w="3960" w:type="dxa"/>
            <w:vAlign w:val="bottom"/>
            <w:hideMark/>
          </w:tcPr>
          <w:p w14:paraId="0A50E3D4" w14:textId="77777777" w:rsidR="00814816" w:rsidRPr="002759E0" w:rsidRDefault="00814816" w:rsidP="00D87D8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5" w:type="dxa"/>
            <w:hideMark/>
          </w:tcPr>
          <w:p w14:paraId="5C40F9E8" w14:textId="64D40EC6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6D00C9"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65" w:type="dxa"/>
          </w:tcPr>
          <w:p w14:paraId="43C01478" w14:textId="77777777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hideMark/>
          </w:tcPr>
          <w:p w14:paraId="3ADE1B9B" w14:textId="771DE47B" w:rsidR="00814816" w:rsidRPr="002759E0" w:rsidRDefault="00814816" w:rsidP="005945DF">
            <w:pPr>
              <w:pStyle w:val="Pa38"/>
              <w:tabs>
                <w:tab w:val="left" w:pos="74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6D00C9"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75D5E53E" w14:textId="77777777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9C876DB" w14:textId="5371F385" w:rsidR="00814816" w:rsidRPr="002759E0" w:rsidRDefault="00814816" w:rsidP="005945D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6D00C9"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0A8488CD" w14:textId="77777777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0E0C4" w14:textId="45C0E0BF" w:rsidR="00814816" w:rsidRPr="002759E0" w:rsidRDefault="00814816" w:rsidP="005945DF">
            <w:pPr>
              <w:pStyle w:val="Pa38"/>
              <w:tabs>
                <w:tab w:val="left" w:pos="8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6D00C9"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814816" w:rsidRPr="002759E0" w14:paraId="7518078E" w14:textId="77777777" w:rsidTr="007B3F98">
        <w:trPr>
          <w:tblHeader/>
        </w:trPr>
        <w:tc>
          <w:tcPr>
            <w:tcW w:w="3960" w:type="dxa"/>
          </w:tcPr>
          <w:p w14:paraId="02CB18F9" w14:textId="77777777" w:rsidR="00814816" w:rsidRPr="002759E0" w:rsidRDefault="00814816" w:rsidP="00D87D8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489CA05" w14:textId="77777777" w:rsidR="00814816" w:rsidRPr="002759E0" w:rsidRDefault="00814816" w:rsidP="00D87D8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816" w:rsidRPr="002759E0" w14:paraId="6C85A887" w14:textId="77777777" w:rsidTr="007B3F98">
        <w:tc>
          <w:tcPr>
            <w:tcW w:w="3960" w:type="dxa"/>
          </w:tcPr>
          <w:p w14:paraId="35E6C620" w14:textId="40F89230" w:rsidR="00814816" w:rsidRPr="002759E0" w:rsidRDefault="006D00C9" w:rsidP="00D87D8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5" w:type="dxa"/>
          </w:tcPr>
          <w:p w14:paraId="714B970F" w14:textId="77777777" w:rsidR="00814816" w:rsidRPr="002759E0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BEF07B1" w14:textId="77777777" w:rsidR="00814816" w:rsidRPr="002759E0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70B36" w14:textId="77777777" w:rsidR="00814816" w:rsidRPr="002759E0" w:rsidRDefault="00814816" w:rsidP="00D87D8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545DE79" w14:textId="77777777" w:rsidR="00814816" w:rsidRPr="002759E0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74A936" w14:textId="77777777" w:rsidR="00814816" w:rsidRPr="002759E0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A8C73FB" w14:textId="77777777" w:rsidR="00814816" w:rsidRPr="002759E0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A254C" w14:textId="77777777" w:rsidR="00814816" w:rsidRPr="002759E0" w:rsidRDefault="00814816" w:rsidP="00D87D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5DF" w:rsidRPr="002759E0" w14:paraId="23ABC816" w14:textId="77777777" w:rsidTr="007B3F98">
        <w:tc>
          <w:tcPr>
            <w:tcW w:w="3960" w:type="dxa"/>
            <w:hideMark/>
          </w:tcPr>
          <w:p w14:paraId="5E9F2DAA" w14:textId="77777777" w:rsidR="005945DF" w:rsidRPr="002759E0" w:rsidRDefault="005945DF" w:rsidP="005945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1BA7BEE2" w14:textId="1CF5EDDC" w:rsidR="005945DF" w:rsidRPr="002759E0" w:rsidRDefault="005945DF" w:rsidP="005945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65" w:type="dxa"/>
          </w:tcPr>
          <w:p w14:paraId="0D529BB4" w14:textId="77777777" w:rsidR="005945DF" w:rsidRPr="002759E0" w:rsidRDefault="005945DF" w:rsidP="005945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2BF353" w14:textId="63252337" w:rsidR="005945DF" w:rsidRPr="002759E0" w:rsidRDefault="005945DF" w:rsidP="005945D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5" w:type="dxa"/>
          </w:tcPr>
          <w:p w14:paraId="72229410" w14:textId="77777777" w:rsidR="005945DF" w:rsidRPr="002759E0" w:rsidRDefault="005945DF" w:rsidP="005945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970CA5" w14:textId="7149FB4C" w:rsidR="005945DF" w:rsidRPr="002759E0" w:rsidRDefault="005945DF" w:rsidP="005945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5" w:type="dxa"/>
          </w:tcPr>
          <w:p w14:paraId="44CCDFE5" w14:textId="77777777" w:rsidR="005945DF" w:rsidRPr="002759E0" w:rsidRDefault="005945DF" w:rsidP="005945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638C0" w14:textId="67E869B0" w:rsidR="005945DF" w:rsidRPr="002759E0" w:rsidRDefault="005945DF" w:rsidP="005945DF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D1B2D" w:rsidRPr="002759E0" w14:paraId="28D53BA4" w14:textId="77777777" w:rsidTr="007B3F98">
        <w:tc>
          <w:tcPr>
            <w:tcW w:w="3960" w:type="dxa"/>
          </w:tcPr>
          <w:p w14:paraId="43F45D1B" w14:textId="77777777" w:rsidR="005D1B2D" w:rsidRPr="002759E0" w:rsidRDefault="005D1B2D" w:rsidP="005D1B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10A4B2EC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0C09C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599CEFB" w14:textId="77777777" w:rsidR="005D1B2D" w:rsidRPr="002759E0" w:rsidRDefault="005D1B2D" w:rsidP="005D1B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A63066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9BA241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AC725A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ABBF44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1B2D" w:rsidRPr="002759E0" w14:paraId="5DC664EC" w14:textId="77777777" w:rsidTr="007B3F98">
        <w:tc>
          <w:tcPr>
            <w:tcW w:w="3960" w:type="dxa"/>
          </w:tcPr>
          <w:p w14:paraId="175DD54D" w14:textId="5D2D3689" w:rsidR="005D1B2D" w:rsidRPr="002759E0" w:rsidRDefault="006D00C9" w:rsidP="005D1B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5" w:type="dxa"/>
          </w:tcPr>
          <w:p w14:paraId="05CCB2D5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F55046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155E6E" w14:textId="77777777" w:rsidR="005D1B2D" w:rsidRPr="002759E0" w:rsidRDefault="005D1B2D" w:rsidP="005D1B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CD46300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AE6C3F4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F83005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1B7D" w14:textId="77777777" w:rsidR="005D1B2D" w:rsidRPr="002759E0" w:rsidRDefault="005D1B2D" w:rsidP="005D1B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71DD" w:rsidRPr="002759E0" w14:paraId="45005813" w14:textId="77777777" w:rsidTr="007B3F98">
        <w:trPr>
          <w:trHeight w:val="209"/>
        </w:trPr>
        <w:tc>
          <w:tcPr>
            <w:tcW w:w="3960" w:type="dxa"/>
          </w:tcPr>
          <w:p w14:paraId="1F1A9BC3" w14:textId="56C80D04" w:rsidR="00C671DD" w:rsidRPr="002759E0" w:rsidRDefault="00C671DD" w:rsidP="00C671DD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5AD63C23" w14:textId="4418F656" w:rsidR="00C671DD" w:rsidRPr="002759E0" w:rsidRDefault="00C671DD" w:rsidP="00C671D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7CE02AC" w14:textId="77777777" w:rsidR="00C671DD" w:rsidRPr="002759E0" w:rsidRDefault="00C671DD" w:rsidP="00C671D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497944" w14:textId="351EE142" w:rsidR="00C671DD" w:rsidRPr="002759E0" w:rsidRDefault="006D00C9" w:rsidP="00C671D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4EBE1E69" w14:textId="77777777" w:rsidR="00C671DD" w:rsidRPr="002759E0" w:rsidRDefault="00C671DD" w:rsidP="00C671D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A193E2" w14:textId="6A23E4EE" w:rsidR="00C671DD" w:rsidRPr="002759E0" w:rsidRDefault="00C671DD" w:rsidP="00C671D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7B33AF7" w14:textId="77777777" w:rsidR="00C671DD" w:rsidRPr="002759E0" w:rsidRDefault="00C671DD" w:rsidP="00C671D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E4EE" w14:textId="23C371C3" w:rsidR="00C671DD" w:rsidRPr="002759E0" w:rsidRDefault="00C671DD" w:rsidP="00C671D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53D87CF" w14:textId="77777777" w:rsidR="00524D37" w:rsidRPr="002759E0" w:rsidRDefault="00524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59E0">
        <w:rPr>
          <w:rFonts w:asciiTheme="majorBidi" w:hAnsiTheme="majorBidi" w:cstheme="majorBidi"/>
          <w:b/>
          <w:bCs/>
          <w:cs/>
        </w:rPr>
        <w:br w:type="page"/>
      </w:r>
    </w:p>
    <w:p w14:paraId="724FF56B" w14:textId="74C002EF" w:rsidR="00C17CFE" w:rsidRPr="002759E0" w:rsidRDefault="00C17CFE" w:rsidP="00524D37">
      <w:pPr>
        <w:pStyle w:val="Style1"/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0870967" w14:textId="77777777" w:rsidR="00035E47" w:rsidRPr="002759E0" w:rsidRDefault="00035E47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75083" w:rsidRPr="002759E0" w14:paraId="634BFB54" w14:textId="77777777" w:rsidTr="00F33334">
        <w:trPr>
          <w:tblHeader/>
        </w:trPr>
        <w:tc>
          <w:tcPr>
            <w:tcW w:w="1703" w:type="pct"/>
          </w:tcPr>
          <w:p w14:paraId="57806DE3" w14:textId="77777777" w:rsidR="00475083" w:rsidRPr="002759E0" w:rsidRDefault="004750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5048384" w14:textId="77777777" w:rsidR="00475083" w:rsidRPr="002759E0" w:rsidRDefault="004750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9365364" w14:textId="77777777" w:rsidR="00475083" w:rsidRPr="002759E0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2A07A8" w14:textId="77777777" w:rsidR="00475083" w:rsidRPr="002759E0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1B749A31" w14:textId="77777777" w:rsidR="00475083" w:rsidRPr="002759E0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7F9" w:rsidRPr="002759E0" w14:paraId="2B3934CC" w14:textId="77777777" w:rsidTr="00F33334">
        <w:trPr>
          <w:trHeight w:val="333"/>
          <w:tblHeader/>
        </w:trPr>
        <w:tc>
          <w:tcPr>
            <w:tcW w:w="1703" w:type="pct"/>
          </w:tcPr>
          <w:p w14:paraId="74F5A1D3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E4E1377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44D80CA" w14:textId="41A56BB3" w:rsidR="0078098C" w:rsidRPr="002759E0" w:rsidRDefault="006D00C9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C52A6F1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DB320F" w14:textId="5E49FAF0" w:rsidR="0078098C" w:rsidRPr="002759E0" w:rsidRDefault="006D00C9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491C405E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DE2499" w14:textId="66E4674D" w:rsidR="0078098C" w:rsidRPr="002759E0" w:rsidRDefault="006D00C9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42EE23D" w14:textId="77777777" w:rsidR="0078098C" w:rsidRPr="002759E0" w:rsidRDefault="0078098C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AA2423" w14:textId="57F3C6E0" w:rsidR="0078098C" w:rsidRPr="002759E0" w:rsidRDefault="006D00C9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8098C" w:rsidRPr="002759E0" w14:paraId="6CCB5B37" w14:textId="77777777" w:rsidTr="00F33334">
        <w:trPr>
          <w:tblHeader/>
        </w:trPr>
        <w:tc>
          <w:tcPr>
            <w:tcW w:w="1703" w:type="pct"/>
          </w:tcPr>
          <w:p w14:paraId="4CAB4708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1D0DE56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24EE80AE" w14:textId="77777777" w:rsidR="0078098C" w:rsidRPr="002759E0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6A5" w:rsidRPr="002759E0" w14:paraId="2215CAF5" w14:textId="77777777" w:rsidTr="00E627F9">
        <w:tc>
          <w:tcPr>
            <w:tcW w:w="2385" w:type="pct"/>
            <w:gridSpan w:val="2"/>
          </w:tcPr>
          <w:p w14:paraId="50773C2C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94C531B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501CF498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1E0577F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689424F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AC199C2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03475C6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7972603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9A2F4F" w14:textId="77777777" w:rsidR="004A76A5" w:rsidRPr="002759E0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71DD" w:rsidRPr="002759E0" w14:paraId="68932253" w14:textId="77777777" w:rsidTr="0028143F">
        <w:tc>
          <w:tcPr>
            <w:tcW w:w="2385" w:type="pct"/>
            <w:gridSpan w:val="2"/>
          </w:tcPr>
          <w:p w14:paraId="3917EA01" w14:textId="5A40993A" w:rsidR="00C671DD" w:rsidRPr="002759E0" w:rsidRDefault="00C671DD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6578E966" w14:textId="058D8230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6A9EE15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C38C1E4" w14:textId="5F4D7A82" w:rsidR="00C671DD" w:rsidRPr="002759E0" w:rsidRDefault="003A25D8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5873338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68B9016" w14:textId="5868881C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3238CF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E47617" w14:textId="5BD7A10E" w:rsidR="00C671DD" w:rsidRPr="002759E0" w:rsidRDefault="003A25D8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71DD" w:rsidRPr="002759E0" w14:paraId="0186C12D" w14:textId="77777777" w:rsidTr="0028143F">
        <w:tc>
          <w:tcPr>
            <w:tcW w:w="2385" w:type="pct"/>
            <w:gridSpan w:val="2"/>
          </w:tcPr>
          <w:p w14:paraId="6F98BF6A" w14:textId="38794721" w:rsidR="00C671DD" w:rsidRPr="002759E0" w:rsidRDefault="006D00C9" w:rsidP="00C67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71DD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671D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51F4299C" w14:textId="66F7F21B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1EED394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BB89C7" w14:textId="00161831" w:rsidR="00C671DD" w:rsidRPr="002759E0" w:rsidRDefault="003A25D8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6EA14C1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CF1F6E9" w14:textId="6ABC767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99A2495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A3D1A" w14:textId="18E1F8AA" w:rsidR="00C671DD" w:rsidRPr="002759E0" w:rsidRDefault="003A25D8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71DD" w:rsidRPr="002759E0" w14:paraId="523F67B8" w14:textId="77777777" w:rsidTr="00E627F9">
        <w:tc>
          <w:tcPr>
            <w:tcW w:w="2385" w:type="pct"/>
            <w:gridSpan w:val="2"/>
          </w:tcPr>
          <w:p w14:paraId="276FA918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6CA99" w14:textId="31B062EB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5C8710F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3D012" w14:textId="31AB2825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25D8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B720D5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0E8" w14:textId="27D9E7F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D764E0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E9B98BE" w14:textId="69A94C0D" w:rsidR="00C671DD" w:rsidRPr="002759E0" w:rsidRDefault="003A25D8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C671DD" w:rsidRPr="002759E0" w14:paraId="3229BF9F" w14:textId="77777777" w:rsidTr="00E627F9">
        <w:tc>
          <w:tcPr>
            <w:tcW w:w="2385" w:type="pct"/>
            <w:gridSpan w:val="2"/>
          </w:tcPr>
          <w:p w14:paraId="657AEE9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20BEA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3FAAD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489081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8073C7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8A81F64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C8F79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CF923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1DD" w:rsidRPr="002759E0" w14:paraId="2A04692C" w14:textId="77777777" w:rsidTr="00E627F9">
        <w:tc>
          <w:tcPr>
            <w:tcW w:w="2385" w:type="pct"/>
            <w:gridSpan w:val="2"/>
          </w:tcPr>
          <w:p w14:paraId="06A8F69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1B09427F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48BFB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F0283F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44E56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20BB0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B451B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AEABDF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71DD" w:rsidRPr="002759E0" w14:paraId="77603BDF" w14:textId="77777777" w:rsidTr="00E627F9">
        <w:tc>
          <w:tcPr>
            <w:tcW w:w="2385" w:type="pct"/>
            <w:gridSpan w:val="2"/>
          </w:tcPr>
          <w:p w14:paraId="06438AB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682C4346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1DBD4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F244DF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90C2F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65338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599D4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9B3C2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1DD" w:rsidRPr="002759E0" w14:paraId="63D53B78" w14:textId="77777777" w:rsidTr="00E627F9">
        <w:tc>
          <w:tcPr>
            <w:tcW w:w="2385" w:type="pct"/>
            <w:gridSpan w:val="2"/>
          </w:tcPr>
          <w:p w14:paraId="41E5DCC3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2A52FD55" w14:textId="25DC6335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4CCD6D36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E38775" w14:textId="4139F581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8" w:type="pct"/>
          </w:tcPr>
          <w:p w14:paraId="56D0815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FF1843" w14:textId="6CAE689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0528F84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58983D" w14:textId="25BE16EF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671DD" w:rsidRPr="002759E0" w14:paraId="10F70162" w14:textId="77777777" w:rsidTr="00E627F9">
        <w:tc>
          <w:tcPr>
            <w:tcW w:w="2385" w:type="pct"/>
            <w:gridSpan w:val="2"/>
          </w:tcPr>
          <w:p w14:paraId="0657463C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5D2E24E4" w14:textId="7F2B8E96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4A28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43" w:type="pct"/>
          </w:tcPr>
          <w:p w14:paraId="4E4A2867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FCCEA3" w14:textId="549F7B5D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71DD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8" w:type="pct"/>
          </w:tcPr>
          <w:p w14:paraId="3690072D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701985" w14:textId="47D8896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3BBF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45" w:type="pct"/>
          </w:tcPr>
          <w:p w14:paraId="3D8FEAC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F41AA" w14:textId="5DB8729F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71DD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C671DD" w:rsidRPr="002759E0" w14:paraId="1A4E6C4F" w14:textId="77777777" w:rsidTr="00E627F9">
        <w:tc>
          <w:tcPr>
            <w:tcW w:w="2385" w:type="pct"/>
            <w:gridSpan w:val="2"/>
          </w:tcPr>
          <w:p w14:paraId="6EFCD248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741C118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D8A415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1B9D35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AE388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A793C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C0131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26A9D7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1DD" w:rsidRPr="002759E0" w14:paraId="5B4F1739" w14:textId="77777777" w:rsidTr="00E627F9">
        <w:tc>
          <w:tcPr>
            <w:tcW w:w="2385" w:type="pct"/>
            <w:gridSpan w:val="2"/>
          </w:tcPr>
          <w:p w14:paraId="4D9DC5F3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38BFDE6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4218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64751E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1CAE53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58AFF2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2B24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5D2B33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1DD" w:rsidRPr="002759E0" w14:paraId="7EF2D3F5" w14:textId="77777777" w:rsidTr="00E627F9">
        <w:tc>
          <w:tcPr>
            <w:tcW w:w="2385" w:type="pct"/>
            <w:gridSpan w:val="2"/>
          </w:tcPr>
          <w:p w14:paraId="043ABB6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กับลูกค้า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และหุ้นกู้)</w:t>
            </w:r>
          </w:p>
        </w:tc>
        <w:tc>
          <w:tcPr>
            <w:tcW w:w="534" w:type="pct"/>
          </w:tcPr>
          <w:p w14:paraId="5C3516A5" w14:textId="463F841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1D08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43" w:type="pct"/>
          </w:tcPr>
          <w:p w14:paraId="7BB28DCE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BF71E30" w14:textId="213A3B37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671DD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8" w:type="pct"/>
          </w:tcPr>
          <w:p w14:paraId="224DBEC7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B9C99A2" w14:textId="0ECD6474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3BBF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61BE9E5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CC4152" w14:textId="0C26A40E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71DD" w:rsidRPr="002759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C671DD" w:rsidRPr="002759E0" w14:paraId="777B77FC" w14:textId="77777777" w:rsidTr="00E627F9">
        <w:tc>
          <w:tcPr>
            <w:tcW w:w="2385" w:type="pct"/>
            <w:gridSpan w:val="2"/>
          </w:tcPr>
          <w:p w14:paraId="44BA50CB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BA6013" w14:textId="279ED07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51D08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3" w:type="pct"/>
          </w:tcPr>
          <w:p w14:paraId="1B049B10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ABD6658" w14:textId="5566B9E8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671DD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8" w:type="pct"/>
          </w:tcPr>
          <w:p w14:paraId="6F0BF3EA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8994FD2" w14:textId="49B50AAA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F620D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45" w:type="pct"/>
          </w:tcPr>
          <w:p w14:paraId="6C97EFD9" w14:textId="77777777" w:rsidR="00C671DD" w:rsidRPr="002759E0" w:rsidRDefault="00C671DD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D93964" w14:textId="0F2CC74F" w:rsidR="00C671DD" w:rsidRPr="002759E0" w:rsidRDefault="006D00C9" w:rsidP="00C67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671DD"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</w:tr>
    </w:tbl>
    <w:p w14:paraId="517B1876" w14:textId="585C2922" w:rsidR="0022369C" w:rsidRPr="002759E0" w:rsidRDefault="00223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13EACC7" w14:textId="27B1223C" w:rsidR="003D5C7C" w:rsidRPr="002759E0" w:rsidRDefault="003D5C7C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สัญญาต่างๆ</w:t>
      </w:r>
    </w:p>
    <w:p w14:paraId="1C771747" w14:textId="77777777" w:rsidR="003D5C7C" w:rsidRPr="002759E0" w:rsidRDefault="003D5C7C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4B8044A" w14:textId="04D8C30E" w:rsidR="00765B08" w:rsidRPr="002759E0" w:rsidRDefault="00765B08" w:rsidP="0076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หน่วยงานราชการแห่งหนึ่งสัญญาดังกล่าวมีอายุ </w:t>
      </w:r>
      <w:r w:rsidR="006D00C9" w:rsidRPr="002759E0">
        <w:rPr>
          <w:rFonts w:asciiTheme="majorBidi" w:hAnsiTheme="majorBidi" w:cstheme="majorBidi"/>
          <w:sz w:val="30"/>
          <w:szCs w:val="30"/>
        </w:rPr>
        <w:t>12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6D00C9" w:rsidRPr="002759E0">
        <w:rPr>
          <w:rFonts w:asciiTheme="majorBidi" w:hAnsiTheme="majorBidi" w:cstheme="majorBidi"/>
          <w:sz w:val="30"/>
          <w:szCs w:val="30"/>
        </w:rPr>
        <w:t>2557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Pr="002759E0">
        <w:rPr>
          <w:rFonts w:asciiTheme="majorBidi" w:hAnsiTheme="majorBidi" w:cstheme="majorBidi"/>
          <w:sz w:val="30"/>
          <w:szCs w:val="30"/>
        </w:rPr>
        <w:br/>
      </w:r>
      <w:r w:rsidR="00005DB8" w:rsidRPr="002759E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6D00C9" w:rsidRPr="002759E0">
        <w:rPr>
          <w:rFonts w:asciiTheme="majorBidi" w:hAnsiTheme="majorBidi" w:cstheme="majorBidi"/>
          <w:sz w:val="30"/>
          <w:szCs w:val="30"/>
        </w:rPr>
        <w:t>31</w:t>
      </w:r>
      <w:r w:rsidR="0051359E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51359E" w:rsidRPr="002759E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75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00C9" w:rsidRPr="002759E0">
        <w:rPr>
          <w:rFonts w:asciiTheme="majorBidi" w:hAnsiTheme="majorBidi" w:cstheme="majorBidi"/>
          <w:sz w:val="30"/>
          <w:szCs w:val="30"/>
        </w:rPr>
        <w:t>2565</w:t>
      </w:r>
      <w:r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และอยู่ระหว่างการเจรจาสรุปค่าใช้จ่ายและค่าเสียหายต่างๆ และยกเลิกสัญญา</w:t>
      </w:r>
    </w:p>
    <w:p w14:paraId="1BF7AB7C" w14:textId="7D3ED639" w:rsidR="00FF08D4" w:rsidRPr="002759E0" w:rsidRDefault="00FF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  <w:lang w:val="th-TH" w:bidi="ar-SA"/>
        </w:rPr>
      </w:pPr>
    </w:p>
    <w:p w14:paraId="6EAD4755" w14:textId="08968730" w:rsidR="00765B08" w:rsidRPr="002759E0" w:rsidRDefault="0076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  <w:lang w:val="th-TH" w:bidi="ar-SA"/>
        </w:rPr>
      </w:pPr>
    </w:p>
    <w:p w14:paraId="11CCE0EE" w14:textId="7BDDCF8B" w:rsidR="00765B08" w:rsidRPr="002759E0" w:rsidRDefault="0076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  <w:lang w:val="th-TH" w:bidi="ar-SA"/>
        </w:rPr>
      </w:pPr>
    </w:p>
    <w:p w14:paraId="076FF379" w14:textId="77777777" w:rsidR="00765B08" w:rsidRPr="002759E0" w:rsidRDefault="0076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  <w:cs/>
          <w:lang w:val="th-TH" w:bidi="ar-SA"/>
        </w:rPr>
      </w:pPr>
    </w:p>
    <w:p w14:paraId="3D2822E0" w14:textId="2325D3E6" w:rsidR="00112C51" w:rsidRPr="002759E0" w:rsidRDefault="00112C51" w:rsidP="00112C51">
      <w:pPr>
        <w:pStyle w:val="Style1"/>
        <w:tabs>
          <w:tab w:val="clear" w:pos="518"/>
        </w:tabs>
        <w:ind w:left="540" w:hanging="540"/>
        <w:rPr>
          <w:rFonts w:asciiTheme="majorBidi" w:hAnsiTheme="majorBidi" w:cstheme="majorBidi"/>
          <w:b/>
          <w:bCs/>
        </w:rPr>
      </w:pPr>
      <w:r w:rsidRPr="002759E0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47CED087" w14:textId="77777777" w:rsidR="00F65A4A" w:rsidRPr="002759E0" w:rsidRDefault="00F65A4A" w:rsidP="0011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CA7E86" w14:textId="3DB5C041" w:rsidR="00BA5937" w:rsidRPr="002759E0" w:rsidRDefault="00BA5937" w:rsidP="00B8101A">
      <w:pPr>
        <w:pStyle w:val="NormalWeb"/>
        <w:numPr>
          <w:ilvl w:val="1"/>
          <w:numId w:val="19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89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2562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41</w:t>
      </w:r>
      <w:r w:rsidRPr="002759E0">
        <w:rPr>
          <w:rFonts w:asciiTheme="majorBidi" w:eastAsia="SimSun" w:hAnsiTheme="majorBidi" w:cstheme="majorBidi"/>
          <w:sz w:val="30"/>
          <w:szCs w:val="30"/>
        </w:rPr>
        <w:t>.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7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2562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2560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9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>กลุ่มบริษัทได้รับรู้ค่าปรับ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ดังกล่าว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>ในงบการเงินรวม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แล้วทั้งจำนวน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2580AB38" w14:textId="77777777" w:rsidR="00B8101A" w:rsidRPr="002759E0" w:rsidRDefault="00B8101A" w:rsidP="00B8101A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  <w:cs/>
        </w:rPr>
      </w:pPr>
    </w:p>
    <w:p w14:paraId="0264D305" w14:textId="0FA7CC44" w:rsidR="00BA5937" w:rsidRPr="002759E0" w:rsidRDefault="00BA5937" w:rsidP="00BA5937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  <w:cs/>
        </w:rPr>
      </w:pP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เมื่อวันที่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30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2565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41</w:t>
      </w:r>
      <w:r w:rsidRPr="002759E0">
        <w:rPr>
          <w:rFonts w:asciiTheme="majorBidi" w:eastAsia="SimSun" w:hAnsiTheme="majorBidi" w:cstheme="majorBidi"/>
          <w:sz w:val="30"/>
          <w:szCs w:val="30"/>
        </w:rPr>
        <w:t>.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7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พร้อมดอกเบี้ยในอัตราร้อยละ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3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ต่อปี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1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2561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คดีความดังกล่าวอยู่ในระหว่างการพิจารณาของศาลแพ่งซึ่งผลของคดีความยังไม่อาจทราบได้</w:t>
      </w:r>
      <w:r w:rsidR="002C4FBD"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2C4FBD" w:rsidRPr="002759E0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</w:p>
    <w:p w14:paraId="5EC8E267" w14:textId="77777777" w:rsidR="009E5F98" w:rsidRPr="002759E0" w:rsidRDefault="009E5F98" w:rsidP="006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BBF7F" w14:textId="4031307E" w:rsidR="00BA5937" w:rsidRPr="002759E0" w:rsidRDefault="009807CF" w:rsidP="009807CF">
      <w:pPr>
        <w:pStyle w:val="NormalWeb"/>
        <w:numPr>
          <w:ilvl w:val="1"/>
          <w:numId w:val="19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="Angsana New"/>
          <w:sz w:val="30"/>
          <w:szCs w:val="30"/>
        </w:rPr>
      </w:pPr>
      <w:bookmarkStart w:id="13" w:name="_Hlk117579949"/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ในปี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/>
          <w:sz w:val="30"/>
          <w:szCs w:val="30"/>
        </w:rPr>
        <w:t>2564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และ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/>
          <w:sz w:val="30"/>
          <w:szCs w:val="30"/>
        </w:rPr>
        <w:t>2565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บริษัทย่อยได้ถูกพนักงานกลุ่มหนึ่งที่โอนย้ายไปบริษัท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รักษาความปลอดภัย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ท่าอากาศยานไทย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จำกัด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ยื่นคำร้องต่อศาลแรงงานเรียกร้องค่าชดเชยและค่าจ้างแทนการบอกล่วงหน้า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โดยศาลแรงงานกลางพิพากษายกฟ้องโจทก์และโจทก์ได้ทำอุทธรณ์คัดค้านคำพิพากษา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อย่างไรก็ตามบริษัทย่อยได้ทำคำแก้อุทธรณ์</w:t>
      </w:r>
      <w:r w:rsidRPr="002759E0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5321B6" w:rsidRPr="002759E0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="005321B6"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321B6" w:rsidRPr="002759E0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="0080182E"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="Angsana New" w:hint="cs"/>
          <w:sz w:val="30"/>
          <w:szCs w:val="30"/>
          <w:cs/>
        </w:rPr>
        <w:t>คดีความดังกล่าวอยู่ในระหว่างการพิจารณาของศาลแรงงานกลางซึ่งผลของคดีความยังไม่อาจทราบได้</w:t>
      </w:r>
    </w:p>
    <w:p w14:paraId="68F352DE" w14:textId="77777777" w:rsidR="009807CF" w:rsidRPr="002759E0" w:rsidRDefault="009807CF" w:rsidP="009807CF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="Angsana New"/>
          <w:sz w:val="30"/>
          <w:szCs w:val="30"/>
        </w:rPr>
      </w:pPr>
    </w:p>
    <w:p w14:paraId="55FE5A8E" w14:textId="176A1BAB" w:rsidR="00BA5937" w:rsidRDefault="00BA5937" w:rsidP="00BA5937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เนื่องจาก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บริษัทย่อยได้มีการดำเนินการอย่างถูกต้องตามสัญญาร่วมทุน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ได้บอกกล่าวให้พนักงานทราบ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มีการนับอายุงานต่อเนื่อง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และได้รับเงินค่าตอบแทนไม่ต่ำกว่าที่เคยได้รับจากบริษัทย่อยแล้ว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วันที่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31</w:t>
      </w:r>
      <w:r w:rsidRPr="002759E0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SimSun" w:hAnsiTheme="majorBidi" w:cstheme="majorBidi" w:hint="cs"/>
          <w:sz w:val="30"/>
          <w:szCs w:val="30"/>
          <w:cs/>
        </w:rPr>
        <w:t>ธันวาคม</w:t>
      </w:r>
      <w:r w:rsidRPr="002759E0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6D00C9" w:rsidRPr="002759E0">
        <w:rPr>
          <w:rFonts w:asciiTheme="majorBidi" w:eastAsia="SimSun" w:hAnsiTheme="majorBidi" w:cstheme="majorBidi"/>
          <w:sz w:val="30"/>
          <w:szCs w:val="30"/>
        </w:rPr>
        <w:t>2565</w:t>
      </w:r>
    </w:p>
    <w:p w14:paraId="408FC4EE" w14:textId="77777777" w:rsidR="00225004" w:rsidRDefault="00225004" w:rsidP="00BA5937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bookmarkEnd w:id="13"/>
    <w:sectPr w:rsidR="00225004" w:rsidSect="007F410C">
      <w:headerReference w:type="default" r:id="rId39"/>
      <w:footerReference w:type="default" r:id="rId4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2808" w14:textId="77777777" w:rsidR="0027096F" w:rsidRDefault="0027096F" w:rsidP="00900EE2">
      <w:r>
        <w:separator/>
      </w:r>
    </w:p>
  </w:endnote>
  <w:endnote w:type="continuationSeparator" w:id="0">
    <w:p w14:paraId="0E54CC49" w14:textId="77777777" w:rsidR="0027096F" w:rsidRDefault="0027096F" w:rsidP="00900EE2">
      <w:r>
        <w:continuationSeparator/>
      </w:r>
    </w:p>
  </w:endnote>
  <w:endnote w:type="continuationNotice" w:id="1">
    <w:p w14:paraId="035994C1" w14:textId="77777777" w:rsidR="0027096F" w:rsidRDefault="002709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8337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67B4CB8" w14:textId="1CA8FDA7" w:rsidR="003A1C95" w:rsidRPr="003A1C95" w:rsidRDefault="003A1C9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A1C95">
          <w:rPr>
            <w:rFonts w:ascii="Angsana New" w:hAnsi="Angsana New"/>
            <w:sz w:val="30"/>
            <w:szCs w:val="30"/>
          </w:rPr>
          <w:fldChar w:fldCharType="begin"/>
        </w:r>
        <w:r w:rsidRPr="003A1C9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A1C95">
          <w:rPr>
            <w:rFonts w:ascii="Angsana New" w:hAnsi="Angsana New"/>
            <w:sz w:val="30"/>
            <w:szCs w:val="30"/>
          </w:rPr>
          <w:fldChar w:fldCharType="separate"/>
        </w:r>
        <w:r w:rsidRPr="003A1C95">
          <w:rPr>
            <w:rFonts w:ascii="Angsana New" w:hAnsi="Angsana New"/>
            <w:noProof/>
            <w:sz w:val="30"/>
            <w:szCs w:val="30"/>
          </w:rPr>
          <w:t>2</w:t>
        </w:r>
        <w:r w:rsidRPr="003A1C9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C573" w14:textId="2A449A32" w:rsidR="00C60050" w:rsidRPr="00CA207C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="006D00C9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C60050" w:rsidRPr="00821FCC" w:rsidRDefault="00C60050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DD08" w14:textId="47A2B059" w:rsidR="00C60050" w:rsidRPr="00E65D6D" w:rsidRDefault="00C60050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="00121214" w:rsidRPr="00121214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1A0A69E7" w14:textId="77777777" w:rsidR="00C60050" w:rsidRPr="00B12599" w:rsidRDefault="00C60050" w:rsidP="003870C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676F8" w14:textId="1EE9AB44" w:rsidR="00C60050" w:rsidRDefault="00C60050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3A1C95">
      <w:rPr>
        <w:rStyle w:val="PageNumber"/>
        <w:rFonts w:ascii="Angsana New" w:hAnsi="Angsana New"/>
        <w:noProof/>
        <w:sz w:val="30"/>
        <w:szCs w:val="30"/>
      </w:rPr>
      <w:t>LoxleyT3-YE'22-set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121214" w:rsidRPr="00121214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847D" w14:textId="2B2FA6AA" w:rsidR="00C60050" w:rsidRPr="00E65D6D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="00121214" w:rsidRPr="00121214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4201874D" w14:textId="77777777" w:rsidR="00C60050" w:rsidRPr="00B12599" w:rsidRDefault="00C60050" w:rsidP="002C6C3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62BB" w14:textId="520D1478" w:rsidR="00C60050" w:rsidRPr="00702A20" w:rsidRDefault="00C60050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11</w:t>
    </w:r>
    <w:r w:rsidR="00121214" w:rsidRPr="00121214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1F88A69" w14:textId="77777777" w:rsidR="00C60050" w:rsidRPr="006E4E2E" w:rsidRDefault="00C60050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EFC4" w14:textId="368566CA" w:rsidR="00C60050" w:rsidRPr="00D83FF5" w:rsidRDefault="00C60050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A1C95">
      <w:rPr>
        <w:rFonts w:ascii="Angsana New" w:hAnsi="Angsana New"/>
        <w:noProof/>
        <w:sz w:val="30"/>
        <w:szCs w:val="30"/>
      </w:rPr>
      <w:t>LoxleyT3-YE'22-set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121214" w:rsidRPr="00121214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225F26B" w14:textId="77777777" w:rsidR="00C60050" w:rsidRDefault="00C60050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CD87C" w14:textId="66467A0B" w:rsidR="00C60050" w:rsidRPr="00702A20" w:rsidRDefault="00C60050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11</w:t>
    </w:r>
    <w:r w:rsidR="00121214" w:rsidRPr="00121214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49CD2F" w14:textId="77777777" w:rsidR="00C60050" w:rsidRPr="006E4E2E" w:rsidRDefault="00C60050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9375" w14:textId="429335D7" w:rsidR="00C60050" w:rsidRPr="00D83FF5" w:rsidRDefault="00C60050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A1C95">
      <w:rPr>
        <w:rFonts w:ascii="Angsana New" w:hAnsi="Angsana New"/>
        <w:noProof/>
        <w:sz w:val="30"/>
        <w:szCs w:val="30"/>
      </w:rPr>
      <w:t>LoxleyT3-YE'22-set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121214" w:rsidRPr="00121214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09BC440" w14:textId="77777777" w:rsidR="00C60050" w:rsidRDefault="00C60050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5C290" w14:textId="58A79124" w:rsidR="00C60050" w:rsidRPr="00CA207C" w:rsidRDefault="00C60050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="006D00C9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A2609DF" w14:textId="77777777" w:rsidR="00C60050" w:rsidRPr="00821FCC" w:rsidRDefault="00C60050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919BD" w14:textId="77777777" w:rsidR="0027096F" w:rsidRDefault="0027096F" w:rsidP="00900EE2">
      <w:r>
        <w:separator/>
      </w:r>
    </w:p>
  </w:footnote>
  <w:footnote w:type="continuationSeparator" w:id="0">
    <w:p w14:paraId="04A1ECE6" w14:textId="77777777" w:rsidR="0027096F" w:rsidRDefault="0027096F" w:rsidP="00900EE2">
      <w:r>
        <w:continuationSeparator/>
      </w:r>
    </w:p>
  </w:footnote>
  <w:footnote w:type="continuationNotice" w:id="1">
    <w:p w14:paraId="3BCBE848" w14:textId="77777777" w:rsidR="0027096F" w:rsidRDefault="002709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949A" w14:textId="77777777" w:rsidR="00C60050" w:rsidRPr="005A1AF1" w:rsidRDefault="00C60050" w:rsidP="00297207">
    <w:pPr>
      <w:pStyle w:val="Heading6"/>
      <w:tabs>
        <w:tab w:val="decimal" w:pos="450"/>
        <w:tab w:val="left" w:pos="9932"/>
      </w:tabs>
      <w:jc w:val="both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177C544" w14:textId="77777777" w:rsidR="00C60050" w:rsidRDefault="00C60050" w:rsidP="00565617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52209E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4AD79C11" w14:textId="5CEC7BC1" w:rsidR="00C60050" w:rsidRPr="00457847" w:rsidRDefault="00C60050" w:rsidP="0045784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21214" w:rsidRPr="00121214">
      <w:rPr>
        <w:rFonts w:ascii="Angsana New" w:hAnsi="Angsana New"/>
        <w:b/>
        <w:bCs/>
        <w:sz w:val="32"/>
        <w:szCs w:val="32"/>
      </w:rPr>
      <w:t>3</w:t>
    </w:r>
    <w:r w:rsidR="006D00C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D00C9">
      <w:rPr>
        <w:rFonts w:ascii="Angsana New" w:hAnsi="Angsana New"/>
        <w:b/>
        <w:bCs/>
        <w:sz w:val="32"/>
        <w:szCs w:val="32"/>
      </w:rPr>
      <w:t>2</w:t>
    </w:r>
    <w:r w:rsidR="00121214" w:rsidRPr="00121214">
      <w:rPr>
        <w:rFonts w:ascii="Angsana New" w:hAnsi="Angsana New"/>
        <w:b/>
        <w:bCs/>
        <w:sz w:val="32"/>
        <w:szCs w:val="32"/>
      </w:rPr>
      <w:t>565</w:t>
    </w:r>
  </w:p>
  <w:p w14:paraId="4C8B1443" w14:textId="77777777" w:rsidR="00C60050" w:rsidRPr="00605EF6" w:rsidRDefault="00C60050" w:rsidP="00457847">
    <w:pPr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CDFD" w14:textId="77777777" w:rsidR="00C60050" w:rsidRPr="00B23EC5" w:rsidRDefault="00C60050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B23EC5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B23EC5">
      <w:rPr>
        <w:rFonts w:ascii="Angsana New" w:hAnsi="Angsana New" w:cs="Angsana New"/>
        <w:sz w:val="32"/>
        <w:szCs w:val="32"/>
      </w:rPr>
      <w:t>(</w:t>
    </w:r>
    <w:r w:rsidRPr="00B23EC5">
      <w:rPr>
        <w:rFonts w:ascii="Angsana New" w:hAnsi="Angsana New" w:cs="Angsana New"/>
        <w:sz w:val="32"/>
        <w:szCs w:val="32"/>
        <w:cs/>
      </w:rPr>
      <w:t>มหาชน</w:t>
    </w:r>
    <w:r w:rsidRPr="00B23EC5">
      <w:rPr>
        <w:rFonts w:ascii="Angsana New" w:hAnsi="Angsana New" w:cs="Angsana New"/>
        <w:sz w:val="32"/>
        <w:szCs w:val="32"/>
      </w:rPr>
      <w:t xml:space="preserve">) </w:t>
    </w:r>
    <w:r w:rsidRPr="00B23EC5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C7243F" w14:textId="77777777" w:rsidR="00C60050" w:rsidRPr="00B23EC5" w:rsidRDefault="00C60050" w:rsidP="006F2D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B23E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C66DB7" w14:textId="01796654" w:rsidR="00C60050" w:rsidRPr="00C90067" w:rsidRDefault="00C60050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121214" w:rsidRPr="00121214">
      <w:rPr>
        <w:rFonts w:ascii="Angsana New" w:hAnsi="Angsana New" w:cs="Angsana New"/>
        <w:sz w:val="32"/>
        <w:szCs w:val="32"/>
      </w:rPr>
      <w:t>3</w:t>
    </w:r>
    <w:r w:rsidR="006D00C9">
      <w:rPr>
        <w:rFonts w:ascii="Angsana New" w:hAnsi="Angsana New" w:cs="Angsana New"/>
        <w:sz w:val="32"/>
        <w:szCs w:val="32"/>
      </w:rPr>
      <w:t>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6D00C9">
      <w:rPr>
        <w:rFonts w:ascii="Angsana New" w:hAnsi="Angsana New" w:cs="Angsana New"/>
        <w:sz w:val="32"/>
        <w:szCs w:val="32"/>
      </w:rPr>
      <w:t>2</w:t>
    </w:r>
    <w:r w:rsidR="00121214" w:rsidRPr="00121214">
      <w:rPr>
        <w:rFonts w:ascii="Angsana New" w:hAnsi="Angsana New" w:cs="Angsana New"/>
        <w:sz w:val="32"/>
        <w:szCs w:val="32"/>
      </w:rPr>
      <w:t>56</w:t>
    </w:r>
    <w:r w:rsidR="00121214" w:rsidRPr="00121214">
      <w:rPr>
        <w:rFonts w:ascii="Angsana New" w:hAnsi="Angsana New" w:cs="Angsana New" w:hint="cs"/>
        <w:sz w:val="32"/>
        <w:szCs w:val="32"/>
      </w:rPr>
      <w:t>5</w:t>
    </w:r>
  </w:p>
  <w:p w14:paraId="326BBD61" w14:textId="77777777" w:rsidR="00C60050" w:rsidRDefault="00C60050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0DCA" w14:textId="77777777" w:rsidR="00C60050" w:rsidRDefault="00C60050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CEF8" w14:textId="77777777" w:rsidR="00C60050" w:rsidRDefault="00C6005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8EF6A" w14:textId="77777777" w:rsidR="00D15082" w:rsidRDefault="00D15082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9EA0" w14:textId="77777777" w:rsidR="00D15082" w:rsidRPr="005A1AF1" w:rsidRDefault="00D15082" w:rsidP="00E34901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2BA39D1" w14:textId="77777777" w:rsidR="00D15082" w:rsidRPr="003C763B" w:rsidRDefault="00D15082" w:rsidP="00E349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D48CAA9" w14:textId="77777777" w:rsidR="00D15082" w:rsidRPr="00C90067" w:rsidRDefault="00D15082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121214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>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>2</w:t>
    </w:r>
    <w:r w:rsidRPr="00121214">
      <w:rPr>
        <w:rFonts w:ascii="Angsana New" w:hAnsi="Angsana New" w:cs="Angsana New"/>
        <w:sz w:val="32"/>
        <w:szCs w:val="32"/>
      </w:rPr>
      <w:t>565</w:t>
    </w:r>
  </w:p>
  <w:p w14:paraId="2C939708" w14:textId="77777777" w:rsidR="00D15082" w:rsidRPr="00656B00" w:rsidRDefault="00D15082" w:rsidP="00E34901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CBE9" w14:textId="77777777" w:rsidR="00D15082" w:rsidRDefault="00D15082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4BA2" w14:textId="77777777" w:rsidR="00C60050" w:rsidRDefault="00C6005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0AF0" w14:textId="77777777" w:rsidR="00C60050" w:rsidRDefault="00C60050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A9E7" w14:textId="77777777" w:rsidR="00C60050" w:rsidRDefault="00C60050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8B9C" w14:textId="77777777" w:rsidR="00C60050" w:rsidRDefault="00C60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0EBD" w14:textId="77777777" w:rsidR="00C60050" w:rsidRDefault="00C60050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7A67" w14:textId="77777777" w:rsidR="00C60050" w:rsidRDefault="00C60050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CE273" w14:textId="77777777" w:rsidR="00C60050" w:rsidRPr="005A1AF1" w:rsidRDefault="00C60050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C1835D7" w14:textId="77777777" w:rsidR="00C60050" w:rsidRPr="003C763B" w:rsidRDefault="00C60050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7D63E58" w14:textId="26042822" w:rsidR="00C60050" w:rsidRPr="00C90067" w:rsidRDefault="00C60050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121214" w:rsidRPr="00121214">
      <w:rPr>
        <w:rFonts w:ascii="Angsana New" w:hAnsi="Angsana New" w:cs="Angsana New"/>
        <w:sz w:val="32"/>
        <w:szCs w:val="32"/>
      </w:rPr>
      <w:t>3</w:t>
    </w:r>
    <w:r w:rsidR="006D00C9">
      <w:rPr>
        <w:rFonts w:ascii="Angsana New" w:hAnsi="Angsana New" w:cs="Angsana New"/>
        <w:sz w:val="32"/>
        <w:szCs w:val="32"/>
      </w:rPr>
      <w:t>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6D00C9">
      <w:rPr>
        <w:rFonts w:ascii="Angsana New" w:hAnsi="Angsana New" w:cs="Angsana New"/>
        <w:sz w:val="32"/>
        <w:szCs w:val="32"/>
      </w:rPr>
      <w:t>2</w:t>
    </w:r>
    <w:r w:rsidR="00121214" w:rsidRPr="00121214">
      <w:rPr>
        <w:rFonts w:ascii="Angsana New" w:hAnsi="Angsana New" w:cs="Angsana New"/>
        <w:sz w:val="32"/>
        <w:szCs w:val="32"/>
      </w:rPr>
      <w:t>565</w:t>
    </w:r>
  </w:p>
  <w:p w14:paraId="11226327" w14:textId="77777777" w:rsidR="00C60050" w:rsidRPr="00656B00" w:rsidRDefault="00C60050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C14B" w14:textId="77777777" w:rsidR="00C60050" w:rsidRDefault="00C60050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2517" w14:textId="77777777" w:rsidR="00C60050" w:rsidRPr="005A1AF1" w:rsidRDefault="00C60050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8F3903D" w14:textId="77777777" w:rsidR="00C60050" w:rsidRPr="003C763B" w:rsidRDefault="00C60050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2F1466E" w14:textId="29E6E269" w:rsidR="00C60050" w:rsidRPr="00C90067" w:rsidRDefault="00C60050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121214" w:rsidRPr="00121214">
      <w:rPr>
        <w:rFonts w:ascii="Angsana New" w:hAnsi="Angsana New" w:cs="Angsana New"/>
        <w:sz w:val="32"/>
        <w:szCs w:val="32"/>
      </w:rPr>
      <w:t>3</w:t>
    </w:r>
    <w:r w:rsidR="006D00C9">
      <w:rPr>
        <w:rFonts w:ascii="Angsana New" w:hAnsi="Angsana New" w:cs="Angsana New"/>
        <w:sz w:val="32"/>
        <w:szCs w:val="32"/>
      </w:rPr>
      <w:t>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6D00C9">
      <w:rPr>
        <w:rFonts w:ascii="Angsana New" w:hAnsi="Angsana New" w:cs="Angsana New"/>
        <w:sz w:val="32"/>
        <w:szCs w:val="32"/>
      </w:rPr>
      <w:t>2</w:t>
    </w:r>
    <w:r w:rsidR="00121214" w:rsidRPr="00121214">
      <w:rPr>
        <w:rFonts w:ascii="Angsana New" w:hAnsi="Angsana New" w:cs="Angsana New"/>
        <w:sz w:val="32"/>
        <w:szCs w:val="32"/>
      </w:rPr>
      <w:t>565</w:t>
    </w:r>
  </w:p>
  <w:p w14:paraId="3D27D4BC" w14:textId="77777777" w:rsidR="00C60050" w:rsidRPr="00656B00" w:rsidRDefault="00C60050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276C" w14:textId="77777777" w:rsidR="00C60050" w:rsidRDefault="00C600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0256" w14:textId="77777777" w:rsidR="00C60050" w:rsidRDefault="00C600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6828" w14:textId="77777777" w:rsidR="00C60050" w:rsidRPr="005A1AF1" w:rsidRDefault="00C60050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371A5D8" w14:textId="77777777" w:rsidR="00C60050" w:rsidRDefault="00C60050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F404BF" w14:textId="0E1685D2" w:rsidR="00C60050" w:rsidRPr="00C90067" w:rsidRDefault="00C60050" w:rsidP="00E9231A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121214" w:rsidRPr="00121214">
      <w:rPr>
        <w:rFonts w:ascii="Angsana New" w:hAnsi="Angsana New" w:cs="Angsana New"/>
        <w:sz w:val="32"/>
        <w:szCs w:val="32"/>
      </w:rPr>
      <w:t>3</w:t>
    </w:r>
    <w:r w:rsidR="006D00C9">
      <w:rPr>
        <w:rFonts w:ascii="Angsana New" w:hAnsi="Angsana New" w:cs="Angsana New"/>
        <w:sz w:val="32"/>
        <w:szCs w:val="32"/>
      </w:rPr>
      <w:t>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6D00C9">
      <w:rPr>
        <w:rFonts w:ascii="Angsana New" w:hAnsi="Angsana New" w:cs="Angsana New"/>
        <w:sz w:val="32"/>
        <w:szCs w:val="32"/>
      </w:rPr>
      <w:t>2</w:t>
    </w:r>
    <w:r w:rsidR="00121214" w:rsidRPr="00121214">
      <w:rPr>
        <w:rFonts w:ascii="Angsana New" w:hAnsi="Angsana New" w:cs="Angsana New"/>
        <w:sz w:val="32"/>
        <w:szCs w:val="32"/>
      </w:rPr>
      <w:t>565</w:t>
    </w:r>
  </w:p>
  <w:p w14:paraId="7166CC7B" w14:textId="77777777" w:rsidR="00C60050" w:rsidRPr="004760D0" w:rsidRDefault="00C60050" w:rsidP="00715DF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F45" w14:textId="77777777" w:rsidR="00C60050" w:rsidRDefault="00C600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16B0" w14:textId="77777777" w:rsidR="00C60050" w:rsidRDefault="00C600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626EE" w14:textId="77777777" w:rsidR="00C60050" w:rsidRPr="005A1AF1" w:rsidRDefault="00C60050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8405C6A" w14:textId="77777777" w:rsidR="00C60050" w:rsidRDefault="00C60050" w:rsidP="00061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6342F" w14:textId="740F9605" w:rsidR="00C60050" w:rsidRPr="00C90067" w:rsidRDefault="00C60050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121214" w:rsidRPr="00121214">
      <w:rPr>
        <w:rFonts w:ascii="Angsana New" w:hAnsi="Angsana New" w:cs="Angsana New"/>
        <w:sz w:val="32"/>
        <w:szCs w:val="32"/>
      </w:rPr>
      <w:t>3</w:t>
    </w:r>
    <w:r w:rsidR="006D00C9">
      <w:rPr>
        <w:rFonts w:ascii="Angsana New" w:hAnsi="Angsana New" w:cs="Angsana New"/>
        <w:sz w:val="32"/>
        <w:szCs w:val="32"/>
      </w:rPr>
      <w:t>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6D00C9">
      <w:rPr>
        <w:rFonts w:ascii="Angsana New" w:hAnsi="Angsana New" w:cs="Angsana New"/>
        <w:sz w:val="32"/>
        <w:szCs w:val="32"/>
      </w:rPr>
      <w:t>2</w:t>
    </w:r>
    <w:r w:rsidR="00121214" w:rsidRPr="00121214">
      <w:rPr>
        <w:rFonts w:ascii="Angsana New" w:hAnsi="Angsana New" w:cs="Angsana New"/>
        <w:sz w:val="32"/>
        <w:szCs w:val="32"/>
      </w:rPr>
      <w:t>56</w:t>
    </w:r>
    <w:r w:rsidR="00121214" w:rsidRPr="00121214">
      <w:rPr>
        <w:rFonts w:ascii="Angsana New" w:hAnsi="Angsana New" w:cs="Angsana New" w:hint="cs"/>
        <w:sz w:val="32"/>
        <w:szCs w:val="32"/>
      </w:rPr>
      <w:t>5</w:t>
    </w:r>
  </w:p>
  <w:p w14:paraId="4CACDBA5" w14:textId="77777777" w:rsidR="00C60050" w:rsidRPr="00656B00" w:rsidRDefault="00C60050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7744" w14:textId="77777777" w:rsidR="00C60050" w:rsidRDefault="00C60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0"/>
  </w:num>
  <w:num w:numId="14">
    <w:abstractNumId w:val="23"/>
  </w:num>
  <w:num w:numId="15">
    <w:abstractNumId w:val="26"/>
  </w:num>
  <w:num w:numId="16">
    <w:abstractNumId w:val="11"/>
  </w:num>
  <w:num w:numId="17">
    <w:abstractNumId w:val="31"/>
  </w:num>
  <w:num w:numId="18">
    <w:abstractNumId w:val="28"/>
  </w:num>
  <w:num w:numId="19">
    <w:abstractNumId w:val="17"/>
  </w:num>
  <w:num w:numId="20">
    <w:abstractNumId w:val="27"/>
  </w:num>
  <w:num w:numId="21">
    <w:abstractNumId w:val="21"/>
  </w:num>
  <w:num w:numId="22">
    <w:abstractNumId w:val="29"/>
  </w:num>
  <w:num w:numId="23">
    <w:abstractNumId w:val="12"/>
  </w:num>
  <w:num w:numId="24">
    <w:abstractNumId w:val="10"/>
  </w:num>
  <w:num w:numId="25">
    <w:abstractNumId w:val="33"/>
  </w:num>
  <w:num w:numId="26">
    <w:abstractNumId w:val="14"/>
  </w:num>
  <w:num w:numId="27">
    <w:abstractNumId w:val="22"/>
  </w:num>
  <w:num w:numId="28">
    <w:abstractNumId w:val="20"/>
  </w:num>
  <w:num w:numId="29">
    <w:abstractNumId w:val="15"/>
  </w:num>
  <w:num w:numId="30">
    <w:abstractNumId w:val="35"/>
  </w:num>
  <w:num w:numId="31">
    <w:abstractNumId w:val="32"/>
  </w:num>
  <w:num w:numId="32">
    <w:abstractNumId w:val="34"/>
  </w:num>
  <w:num w:numId="33">
    <w:abstractNumId w:val="24"/>
  </w:num>
  <w:num w:numId="34">
    <w:abstractNumId w:val="16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EA8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AED"/>
    <w:rsid w:val="00017C33"/>
    <w:rsid w:val="00017C4A"/>
    <w:rsid w:val="00017F57"/>
    <w:rsid w:val="00020346"/>
    <w:rsid w:val="0002043E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8E6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CA"/>
    <w:rsid w:val="000324DE"/>
    <w:rsid w:val="000324EF"/>
    <w:rsid w:val="000325D0"/>
    <w:rsid w:val="0003265B"/>
    <w:rsid w:val="00032780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33E"/>
    <w:rsid w:val="000344C1"/>
    <w:rsid w:val="00034522"/>
    <w:rsid w:val="00034B15"/>
    <w:rsid w:val="00034C7C"/>
    <w:rsid w:val="000351F1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23E"/>
    <w:rsid w:val="000432C8"/>
    <w:rsid w:val="000433BF"/>
    <w:rsid w:val="000437DF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0121"/>
    <w:rsid w:val="00060D66"/>
    <w:rsid w:val="000610AD"/>
    <w:rsid w:val="0006143C"/>
    <w:rsid w:val="0006158D"/>
    <w:rsid w:val="00061876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F00"/>
    <w:rsid w:val="00096028"/>
    <w:rsid w:val="000962D2"/>
    <w:rsid w:val="000962F0"/>
    <w:rsid w:val="00096740"/>
    <w:rsid w:val="00096A47"/>
    <w:rsid w:val="00096A5E"/>
    <w:rsid w:val="00096EF2"/>
    <w:rsid w:val="00096F16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A9"/>
    <w:rsid w:val="000B6607"/>
    <w:rsid w:val="000B68B2"/>
    <w:rsid w:val="000B6B51"/>
    <w:rsid w:val="000B6E36"/>
    <w:rsid w:val="000B7072"/>
    <w:rsid w:val="000B7293"/>
    <w:rsid w:val="000B7595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647"/>
    <w:rsid w:val="000C48E8"/>
    <w:rsid w:val="000C4F69"/>
    <w:rsid w:val="000C5239"/>
    <w:rsid w:val="000C524C"/>
    <w:rsid w:val="000C53F0"/>
    <w:rsid w:val="000C55AB"/>
    <w:rsid w:val="000C5EF3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415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A07"/>
    <w:rsid w:val="000D2A2E"/>
    <w:rsid w:val="000D2C67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4B1C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AE9"/>
    <w:rsid w:val="000E0B4B"/>
    <w:rsid w:val="000E0C90"/>
    <w:rsid w:val="000E0D1A"/>
    <w:rsid w:val="000E0FE3"/>
    <w:rsid w:val="000E131E"/>
    <w:rsid w:val="000E19D6"/>
    <w:rsid w:val="000E1E18"/>
    <w:rsid w:val="000E1ED8"/>
    <w:rsid w:val="000E201C"/>
    <w:rsid w:val="000E2384"/>
    <w:rsid w:val="000E2761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71E"/>
    <w:rsid w:val="000E482F"/>
    <w:rsid w:val="000E4DBE"/>
    <w:rsid w:val="000E4E0B"/>
    <w:rsid w:val="000E4E7C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14CD"/>
    <w:rsid w:val="000F14D0"/>
    <w:rsid w:val="000F18AE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DD"/>
    <w:rsid w:val="000F5D33"/>
    <w:rsid w:val="000F5D4C"/>
    <w:rsid w:val="000F5E4A"/>
    <w:rsid w:val="000F5EED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B95"/>
    <w:rsid w:val="00101DB0"/>
    <w:rsid w:val="0010204A"/>
    <w:rsid w:val="001022FC"/>
    <w:rsid w:val="001027DF"/>
    <w:rsid w:val="0010280E"/>
    <w:rsid w:val="001029C6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A6"/>
    <w:rsid w:val="00112128"/>
    <w:rsid w:val="0011221C"/>
    <w:rsid w:val="001123C4"/>
    <w:rsid w:val="001125DE"/>
    <w:rsid w:val="00112751"/>
    <w:rsid w:val="00112805"/>
    <w:rsid w:val="00112A0D"/>
    <w:rsid w:val="00112A49"/>
    <w:rsid w:val="00112B86"/>
    <w:rsid w:val="00112C27"/>
    <w:rsid w:val="00112C41"/>
    <w:rsid w:val="00112C51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EEB"/>
    <w:rsid w:val="001150A6"/>
    <w:rsid w:val="00115347"/>
    <w:rsid w:val="001158BE"/>
    <w:rsid w:val="00115A91"/>
    <w:rsid w:val="00115A9A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CDA"/>
    <w:rsid w:val="00130D24"/>
    <w:rsid w:val="00130F30"/>
    <w:rsid w:val="00131432"/>
    <w:rsid w:val="001316C2"/>
    <w:rsid w:val="001316F2"/>
    <w:rsid w:val="0013175C"/>
    <w:rsid w:val="00131B3F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B"/>
    <w:rsid w:val="00132D6B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64F"/>
    <w:rsid w:val="00134EC6"/>
    <w:rsid w:val="00134F42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607F"/>
    <w:rsid w:val="0016610F"/>
    <w:rsid w:val="0016611D"/>
    <w:rsid w:val="0016644B"/>
    <w:rsid w:val="00166559"/>
    <w:rsid w:val="00166567"/>
    <w:rsid w:val="0016656E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5464"/>
    <w:rsid w:val="001755AD"/>
    <w:rsid w:val="00175956"/>
    <w:rsid w:val="00175A42"/>
    <w:rsid w:val="00175C26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357"/>
    <w:rsid w:val="00181370"/>
    <w:rsid w:val="001813DE"/>
    <w:rsid w:val="00181D2E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40F"/>
    <w:rsid w:val="0018542F"/>
    <w:rsid w:val="001854CE"/>
    <w:rsid w:val="0018565D"/>
    <w:rsid w:val="0018575D"/>
    <w:rsid w:val="0018577A"/>
    <w:rsid w:val="001857BB"/>
    <w:rsid w:val="00185DFD"/>
    <w:rsid w:val="00185F8B"/>
    <w:rsid w:val="00185FAC"/>
    <w:rsid w:val="00186091"/>
    <w:rsid w:val="001861DF"/>
    <w:rsid w:val="00186257"/>
    <w:rsid w:val="00186565"/>
    <w:rsid w:val="0018656B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9BA"/>
    <w:rsid w:val="001C7D4B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1004"/>
    <w:rsid w:val="001D10C9"/>
    <w:rsid w:val="001D10F3"/>
    <w:rsid w:val="001D1102"/>
    <w:rsid w:val="001D11D1"/>
    <w:rsid w:val="001D1609"/>
    <w:rsid w:val="001D174A"/>
    <w:rsid w:val="001D179F"/>
    <w:rsid w:val="001D1852"/>
    <w:rsid w:val="001D1971"/>
    <w:rsid w:val="001D1BD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6E8A"/>
    <w:rsid w:val="001F74FD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20C"/>
    <w:rsid w:val="0021425A"/>
    <w:rsid w:val="00214434"/>
    <w:rsid w:val="0021454A"/>
    <w:rsid w:val="0021454D"/>
    <w:rsid w:val="002149E7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2095"/>
    <w:rsid w:val="002220FC"/>
    <w:rsid w:val="00222154"/>
    <w:rsid w:val="002223AC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E5"/>
    <w:rsid w:val="00235C3E"/>
    <w:rsid w:val="00235FBC"/>
    <w:rsid w:val="0023610A"/>
    <w:rsid w:val="002361E9"/>
    <w:rsid w:val="00236585"/>
    <w:rsid w:val="00236623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90E"/>
    <w:rsid w:val="00243AAB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137"/>
    <w:rsid w:val="002462D3"/>
    <w:rsid w:val="002462D5"/>
    <w:rsid w:val="00246426"/>
    <w:rsid w:val="00246894"/>
    <w:rsid w:val="0024694A"/>
    <w:rsid w:val="00246BAE"/>
    <w:rsid w:val="00246D50"/>
    <w:rsid w:val="00247626"/>
    <w:rsid w:val="0024777D"/>
    <w:rsid w:val="002477AE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2891"/>
    <w:rsid w:val="00262903"/>
    <w:rsid w:val="00262A58"/>
    <w:rsid w:val="00262F00"/>
    <w:rsid w:val="00262F15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EF8"/>
    <w:rsid w:val="00271FFE"/>
    <w:rsid w:val="0027212C"/>
    <w:rsid w:val="0027221B"/>
    <w:rsid w:val="00272A86"/>
    <w:rsid w:val="00272C9B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9F"/>
    <w:rsid w:val="00294496"/>
    <w:rsid w:val="0029474F"/>
    <w:rsid w:val="00294AD1"/>
    <w:rsid w:val="00294EB0"/>
    <w:rsid w:val="00294FE9"/>
    <w:rsid w:val="00295011"/>
    <w:rsid w:val="0029525F"/>
    <w:rsid w:val="00295489"/>
    <w:rsid w:val="0029549E"/>
    <w:rsid w:val="002954A6"/>
    <w:rsid w:val="00295555"/>
    <w:rsid w:val="002957FB"/>
    <w:rsid w:val="00295941"/>
    <w:rsid w:val="00295ACD"/>
    <w:rsid w:val="00295E25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A7D86"/>
    <w:rsid w:val="002B021F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465"/>
    <w:rsid w:val="002C15F2"/>
    <w:rsid w:val="002C1678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7F2"/>
    <w:rsid w:val="002D28C2"/>
    <w:rsid w:val="002D2975"/>
    <w:rsid w:val="002D2A92"/>
    <w:rsid w:val="002D2B57"/>
    <w:rsid w:val="002D2EFA"/>
    <w:rsid w:val="002D2F18"/>
    <w:rsid w:val="002D2F9D"/>
    <w:rsid w:val="002D332D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507E"/>
    <w:rsid w:val="002D5213"/>
    <w:rsid w:val="002D53D1"/>
    <w:rsid w:val="002D55E9"/>
    <w:rsid w:val="002D56C8"/>
    <w:rsid w:val="002D5C49"/>
    <w:rsid w:val="002D5D70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2C55"/>
    <w:rsid w:val="002E30EA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95D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C3C"/>
    <w:rsid w:val="002F7EBF"/>
    <w:rsid w:val="00300077"/>
    <w:rsid w:val="00300183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7F6"/>
    <w:rsid w:val="00347AD3"/>
    <w:rsid w:val="00347CE9"/>
    <w:rsid w:val="00350058"/>
    <w:rsid w:val="0035013E"/>
    <w:rsid w:val="00350158"/>
    <w:rsid w:val="0035019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BD"/>
    <w:rsid w:val="003610EA"/>
    <w:rsid w:val="00361114"/>
    <w:rsid w:val="0036149D"/>
    <w:rsid w:val="00361531"/>
    <w:rsid w:val="003618D9"/>
    <w:rsid w:val="00361A20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5231"/>
    <w:rsid w:val="003653EE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C7F"/>
    <w:rsid w:val="00381E46"/>
    <w:rsid w:val="00381FB1"/>
    <w:rsid w:val="00381FE9"/>
    <w:rsid w:val="0038201E"/>
    <w:rsid w:val="003821B0"/>
    <w:rsid w:val="00382523"/>
    <w:rsid w:val="0038258F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59"/>
    <w:rsid w:val="00385EFA"/>
    <w:rsid w:val="00386296"/>
    <w:rsid w:val="003863AB"/>
    <w:rsid w:val="00386A26"/>
    <w:rsid w:val="00386B84"/>
    <w:rsid w:val="00386DF6"/>
    <w:rsid w:val="00387009"/>
    <w:rsid w:val="003870CB"/>
    <w:rsid w:val="003871AD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A8D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B62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68EB"/>
    <w:rsid w:val="003968F9"/>
    <w:rsid w:val="00396C07"/>
    <w:rsid w:val="00396C69"/>
    <w:rsid w:val="00396C97"/>
    <w:rsid w:val="00396EC5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110D"/>
    <w:rsid w:val="003A17D0"/>
    <w:rsid w:val="003A1A11"/>
    <w:rsid w:val="003A1C59"/>
    <w:rsid w:val="003A1C95"/>
    <w:rsid w:val="003A1DBA"/>
    <w:rsid w:val="003A203A"/>
    <w:rsid w:val="003A219B"/>
    <w:rsid w:val="003A245A"/>
    <w:rsid w:val="003A25D8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36A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749"/>
    <w:rsid w:val="003B778F"/>
    <w:rsid w:val="003B78DA"/>
    <w:rsid w:val="003B7B84"/>
    <w:rsid w:val="003B7BC3"/>
    <w:rsid w:val="003C0034"/>
    <w:rsid w:val="003C0128"/>
    <w:rsid w:val="003C02D7"/>
    <w:rsid w:val="003C088D"/>
    <w:rsid w:val="003C092E"/>
    <w:rsid w:val="003C0AC7"/>
    <w:rsid w:val="003C0FA9"/>
    <w:rsid w:val="003C1155"/>
    <w:rsid w:val="003C15D8"/>
    <w:rsid w:val="003C18C6"/>
    <w:rsid w:val="003C19D1"/>
    <w:rsid w:val="003C1A98"/>
    <w:rsid w:val="003C1AFF"/>
    <w:rsid w:val="003C1F57"/>
    <w:rsid w:val="003C2017"/>
    <w:rsid w:val="003C242A"/>
    <w:rsid w:val="003C245F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1F7C"/>
    <w:rsid w:val="003D21AD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D57"/>
    <w:rsid w:val="004022AE"/>
    <w:rsid w:val="00402321"/>
    <w:rsid w:val="0040233E"/>
    <w:rsid w:val="00402720"/>
    <w:rsid w:val="00402788"/>
    <w:rsid w:val="00402813"/>
    <w:rsid w:val="00402882"/>
    <w:rsid w:val="00402B70"/>
    <w:rsid w:val="00402F2A"/>
    <w:rsid w:val="0040301F"/>
    <w:rsid w:val="004030B9"/>
    <w:rsid w:val="004030F8"/>
    <w:rsid w:val="00403158"/>
    <w:rsid w:val="00403183"/>
    <w:rsid w:val="00403283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B1E"/>
    <w:rsid w:val="00415C3B"/>
    <w:rsid w:val="00415CB6"/>
    <w:rsid w:val="00415CFD"/>
    <w:rsid w:val="00415E6D"/>
    <w:rsid w:val="00415E85"/>
    <w:rsid w:val="004161F1"/>
    <w:rsid w:val="0041626A"/>
    <w:rsid w:val="004163B4"/>
    <w:rsid w:val="00416500"/>
    <w:rsid w:val="00416890"/>
    <w:rsid w:val="004168F2"/>
    <w:rsid w:val="00416EF7"/>
    <w:rsid w:val="0041733A"/>
    <w:rsid w:val="00417411"/>
    <w:rsid w:val="0041742F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65B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CE"/>
    <w:rsid w:val="00444FDE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906"/>
    <w:rsid w:val="00455A40"/>
    <w:rsid w:val="00455AD1"/>
    <w:rsid w:val="00455E8E"/>
    <w:rsid w:val="00456073"/>
    <w:rsid w:val="004562A2"/>
    <w:rsid w:val="0045653F"/>
    <w:rsid w:val="004568A2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8C"/>
    <w:rsid w:val="00463B22"/>
    <w:rsid w:val="00463B62"/>
    <w:rsid w:val="00463DC0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AB7"/>
    <w:rsid w:val="004701A5"/>
    <w:rsid w:val="004701FE"/>
    <w:rsid w:val="00470391"/>
    <w:rsid w:val="0047049B"/>
    <w:rsid w:val="00470878"/>
    <w:rsid w:val="00470A0C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C6E"/>
    <w:rsid w:val="004800FF"/>
    <w:rsid w:val="0048046B"/>
    <w:rsid w:val="004805F8"/>
    <w:rsid w:val="0048076D"/>
    <w:rsid w:val="00480890"/>
    <w:rsid w:val="004808E2"/>
    <w:rsid w:val="00480A58"/>
    <w:rsid w:val="00480C54"/>
    <w:rsid w:val="00481114"/>
    <w:rsid w:val="00481274"/>
    <w:rsid w:val="0048129F"/>
    <w:rsid w:val="004813AF"/>
    <w:rsid w:val="004814E6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EF"/>
    <w:rsid w:val="004948F7"/>
    <w:rsid w:val="00494A82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C12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8F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404"/>
    <w:rsid w:val="004A57C3"/>
    <w:rsid w:val="004A5883"/>
    <w:rsid w:val="004A5AE5"/>
    <w:rsid w:val="004A5CC2"/>
    <w:rsid w:val="004A5DDE"/>
    <w:rsid w:val="004A5E0F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65B"/>
    <w:rsid w:val="004B0B2D"/>
    <w:rsid w:val="004B0CEA"/>
    <w:rsid w:val="004B0E48"/>
    <w:rsid w:val="004B118E"/>
    <w:rsid w:val="004B11D6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ADD"/>
    <w:rsid w:val="004F2B80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18"/>
    <w:rsid w:val="004F7057"/>
    <w:rsid w:val="004F754E"/>
    <w:rsid w:val="004F756C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34C"/>
    <w:rsid w:val="005034F9"/>
    <w:rsid w:val="0050367E"/>
    <w:rsid w:val="00503753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7B"/>
    <w:rsid w:val="00505843"/>
    <w:rsid w:val="005059ED"/>
    <w:rsid w:val="00505B55"/>
    <w:rsid w:val="00505BE9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59E"/>
    <w:rsid w:val="005136E2"/>
    <w:rsid w:val="0051374B"/>
    <w:rsid w:val="00513983"/>
    <w:rsid w:val="00513A58"/>
    <w:rsid w:val="00513B8E"/>
    <w:rsid w:val="00513F85"/>
    <w:rsid w:val="00514253"/>
    <w:rsid w:val="00514365"/>
    <w:rsid w:val="005143F3"/>
    <w:rsid w:val="00514699"/>
    <w:rsid w:val="00514B35"/>
    <w:rsid w:val="00514BC5"/>
    <w:rsid w:val="00514C31"/>
    <w:rsid w:val="00515193"/>
    <w:rsid w:val="0051523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951"/>
    <w:rsid w:val="00526F9F"/>
    <w:rsid w:val="005270D3"/>
    <w:rsid w:val="00527597"/>
    <w:rsid w:val="00527799"/>
    <w:rsid w:val="00527D55"/>
    <w:rsid w:val="00530095"/>
    <w:rsid w:val="00530717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71F"/>
    <w:rsid w:val="00532872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F6"/>
    <w:rsid w:val="00572F21"/>
    <w:rsid w:val="005730A6"/>
    <w:rsid w:val="0057322B"/>
    <w:rsid w:val="005732E6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355"/>
    <w:rsid w:val="005A14B0"/>
    <w:rsid w:val="005A16E6"/>
    <w:rsid w:val="005A1AF1"/>
    <w:rsid w:val="005A1CB0"/>
    <w:rsid w:val="005A1E66"/>
    <w:rsid w:val="005A1F1D"/>
    <w:rsid w:val="005A2494"/>
    <w:rsid w:val="005A24E0"/>
    <w:rsid w:val="005A254F"/>
    <w:rsid w:val="005A2AB0"/>
    <w:rsid w:val="005A2B8E"/>
    <w:rsid w:val="005A2C8F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941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DF6"/>
    <w:rsid w:val="005C5F22"/>
    <w:rsid w:val="005C5F52"/>
    <w:rsid w:val="005C649C"/>
    <w:rsid w:val="005C6557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881"/>
    <w:rsid w:val="005D1970"/>
    <w:rsid w:val="005D1AB0"/>
    <w:rsid w:val="005D1B2D"/>
    <w:rsid w:val="005D1C9D"/>
    <w:rsid w:val="005D1D4C"/>
    <w:rsid w:val="005D1D7E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D2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2C6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843"/>
    <w:rsid w:val="005E6979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C03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0E1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740"/>
    <w:rsid w:val="00602A97"/>
    <w:rsid w:val="00602C39"/>
    <w:rsid w:val="00602D8C"/>
    <w:rsid w:val="00602D97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F"/>
    <w:rsid w:val="00606C09"/>
    <w:rsid w:val="00607107"/>
    <w:rsid w:val="006075EF"/>
    <w:rsid w:val="00607699"/>
    <w:rsid w:val="0060782D"/>
    <w:rsid w:val="0060791A"/>
    <w:rsid w:val="006079B8"/>
    <w:rsid w:val="00607A7A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20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B03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B63"/>
    <w:rsid w:val="00635CFC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631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684"/>
    <w:rsid w:val="0066069C"/>
    <w:rsid w:val="0066069E"/>
    <w:rsid w:val="006608A6"/>
    <w:rsid w:val="00660CDB"/>
    <w:rsid w:val="00660E05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751"/>
    <w:rsid w:val="00665817"/>
    <w:rsid w:val="00665845"/>
    <w:rsid w:val="0066596D"/>
    <w:rsid w:val="00665A52"/>
    <w:rsid w:val="00665E22"/>
    <w:rsid w:val="00665FBD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4A8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586"/>
    <w:rsid w:val="006817C0"/>
    <w:rsid w:val="00681816"/>
    <w:rsid w:val="006819C6"/>
    <w:rsid w:val="00681D98"/>
    <w:rsid w:val="00681F40"/>
    <w:rsid w:val="006821C2"/>
    <w:rsid w:val="006825EB"/>
    <w:rsid w:val="006827A8"/>
    <w:rsid w:val="00682A66"/>
    <w:rsid w:val="00682ADF"/>
    <w:rsid w:val="00682BE9"/>
    <w:rsid w:val="00682D22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B10"/>
    <w:rsid w:val="00685C62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80D"/>
    <w:rsid w:val="006929AA"/>
    <w:rsid w:val="00692A62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568C"/>
    <w:rsid w:val="006957E5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B4"/>
    <w:rsid w:val="006A00CC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0C9"/>
    <w:rsid w:val="006D0160"/>
    <w:rsid w:val="006D058F"/>
    <w:rsid w:val="006D07D3"/>
    <w:rsid w:val="006D0ABD"/>
    <w:rsid w:val="006D0AD3"/>
    <w:rsid w:val="006D0BB3"/>
    <w:rsid w:val="006D0DAA"/>
    <w:rsid w:val="006D114D"/>
    <w:rsid w:val="006D1291"/>
    <w:rsid w:val="006D13B7"/>
    <w:rsid w:val="006D17E1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798"/>
    <w:rsid w:val="006D3EB3"/>
    <w:rsid w:val="006D3F26"/>
    <w:rsid w:val="006D4063"/>
    <w:rsid w:val="006D4305"/>
    <w:rsid w:val="006D431D"/>
    <w:rsid w:val="006D448B"/>
    <w:rsid w:val="006D4843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FB2"/>
    <w:rsid w:val="006E740C"/>
    <w:rsid w:val="006E760F"/>
    <w:rsid w:val="006E77F6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857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A"/>
    <w:rsid w:val="0072665C"/>
    <w:rsid w:val="007267BE"/>
    <w:rsid w:val="00726803"/>
    <w:rsid w:val="00726D49"/>
    <w:rsid w:val="00726EE5"/>
    <w:rsid w:val="00726F8D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B75"/>
    <w:rsid w:val="00731BDA"/>
    <w:rsid w:val="00731BEB"/>
    <w:rsid w:val="00731D61"/>
    <w:rsid w:val="00731FB9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B7A"/>
    <w:rsid w:val="00736BE7"/>
    <w:rsid w:val="00736DBE"/>
    <w:rsid w:val="00736EF4"/>
    <w:rsid w:val="00736F90"/>
    <w:rsid w:val="00737086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65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D0"/>
    <w:rsid w:val="007834DC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93F"/>
    <w:rsid w:val="00792A42"/>
    <w:rsid w:val="00792B05"/>
    <w:rsid w:val="00792F41"/>
    <w:rsid w:val="007932C2"/>
    <w:rsid w:val="00793357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20"/>
    <w:rsid w:val="007A385D"/>
    <w:rsid w:val="007A3950"/>
    <w:rsid w:val="007A3A03"/>
    <w:rsid w:val="007A3C76"/>
    <w:rsid w:val="007A3D24"/>
    <w:rsid w:val="007A3F31"/>
    <w:rsid w:val="007A40DE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E52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61A"/>
    <w:rsid w:val="007B36C1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882"/>
    <w:rsid w:val="007B599A"/>
    <w:rsid w:val="007B5B4B"/>
    <w:rsid w:val="007B5BCB"/>
    <w:rsid w:val="007B5BDF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CA"/>
    <w:rsid w:val="007B7FC1"/>
    <w:rsid w:val="007C010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7D6"/>
    <w:rsid w:val="007C69B5"/>
    <w:rsid w:val="007C6A08"/>
    <w:rsid w:val="007C6A6E"/>
    <w:rsid w:val="007C6A70"/>
    <w:rsid w:val="007C6FA8"/>
    <w:rsid w:val="007C712F"/>
    <w:rsid w:val="007C7135"/>
    <w:rsid w:val="007C71FD"/>
    <w:rsid w:val="007C7233"/>
    <w:rsid w:val="007C7304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933"/>
    <w:rsid w:val="007D2A85"/>
    <w:rsid w:val="007D2AB8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64C"/>
    <w:rsid w:val="007E06DD"/>
    <w:rsid w:val="007E07B7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B8B"/>
    <w:rsid w:val="007E6CC8"/>
    <w:rsid w:val="007E6D21"/>
    <w:rsid w:val="007E6D86"/>
    <w:rsid w:val="007E6F4E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31C3"/>
    <w:rsid w:val="007F3C58"/>
    <w:rsid w:val="007F3CBB"/>
    <w:rsid w:val="007F3EA0"/>
    <w:rsid w:val="007F410C"/>
    <w:rsid w:val="007F412F"/>
    <w:rsid w:val="007F41C7"/>
    <w:rsid w:val="007F4248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A8F"/>
    <w:rsid w:val="00811E04"/>
    <w:rsid w:val="00811E56"/>
    <w:rsid w:val="00811F3D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9D1"/>
    <w:rsid w:val="00832B29"/>
    <w:rsid w:val="00832D3D"/>
    <w:rsid w:val="00833043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478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6A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CC4"/>
    <w:rsid w:val="00845DED"/>
    <w:rsid w:val="00845E51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56A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D62"/>
    <w:rsid w:val="00867EF6"/>
    <w:rsid w:val="00870130"/>
    <w:rsid w:val="00870192"/>
    <w:rsid w:val="0087022E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B65"/>
    <w:rsid w:val="00894BF2"/>
    <w:rsid w:val="00894D94"/>
    <w:rsid w:val="00894FCD"/>
    <w:rsid w:val="00895233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403D"/>
    <w:rsid w:val="008A40BF"/>
    <w:rsid w:val="008A4119"/>
    <w:rsid w:val="008A422D"/>
    <w:rsid w:val="008A424C"/>
    <w:rsid w:val="008A45FB"/>
    <w:rsid w:val="008A4927"/>
    <w:rsid w:val="008A49FC"/>
    <w:rsid w:val="008A4B28"/>
    <w:rsid w:val="008A4D15"/>
    <w:rsid w:val="008A4D84"/>
    <w:rsid w:val="008A4E46"/>
    <w:rsid w:val="008A4EEB"/>
    <w:rsid w:val="008A4FBE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685"/>
    <w:rsid w:val="008C0809"/>
    <w:rsid w:val="008C0BA8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C64"/>
    <w:rsid w:val="008C2D55"/>
    <w:rsid w:val="008C3257"/>
    <w:rsid w:val="008C3A02"/>
    <w:rsid w:val="008C3AC7"/>
    <w:rsid w:val="008C3B7B"/>
    <w:rsid w:val="008C3C36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C7"/>
    <w:rsid w:val="008C7022"/>
    <w:rsid w:val="008C70DF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C7F2E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1CB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F2D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40"/>
    <w:rsid w:val="00904EFE"/>
    <w:rsid w:val="00904F83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8E1"/>
    <w:rsid w:val="00930374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AA9"/>
    <w:rsid w:val="00933B06"/>
    <w:rsid w:val="00933CE1"/>
    <w:rsid w:val="00933D20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96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45A"/>
    <w:rsid w:val="0094358E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355"/>
    <w:rsid w:val="00945996"/>
    <w:rsid w:val="00945AC5"/>
    <w:rsid w:val="00945C77"/>
    <w:rsid w:val="00946044"/>
    <w:rsid w:val="00946405"/>
    <w:rsid w:val="009465CD"/>
    <w:rsid w:val="00946887"/>
    <w:rsid w:val="009468BF"/>
    <w:rsid w:val="00946B17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925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DEF"/>
    <w:rsid w:val="00976E29"/>
    <w:rsid w:val="00976ED6"/>
    <w:rsid w:val="00977020"/>
    <w:rsid w:val="009773B7"/>
    <w:rsid w:val="0097754C"/>
    <w:rsid w:val="00977600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A5C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2DC"/>
    <w:rsid w:val="009934D7"/>
    <w:rsid w:val="009935B1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3A9"/>
    <w:rsid w:val="00997767"/>
    <w:rsid w:val="009979E2"/>
    <w:rsid w:val="00997A5C"/>
    <w:rsid w:val="00997CFA"/>
    <w:rsid w:val="00997E15"/>
    <w:rsid w:val="009A0361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596"/>
    <w:rsid w:val="009B0C75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A63"/>
    <w:rsid w:val="009D4AEF"/>
    <w:rsid w:val="009D4B7C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604"/>
    <w:rsid w:val="009E6B41"/>
    <w:rsid w:val="009E6B61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954"/>
    <w:rsid w:val="009F4A20"/>
    <w:rsid w:val="009F4E0E"/>
    <w:rsid w:val="009F4FBA"/>
    <w:rsid w:val="009F54B5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59"/>
    <w:rsid w:val="00A0219D"/>
    <w:rsid w:val="00A021A2"/>
    <w:rsid w:val="00A021D3"/>
    <w:rsid w:val="00A02726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1AA"/>
    <w:rsid w:val="00A051CC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34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09C"/>
    <w:rsid w:val="00A40140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EC"/>
    <w:rsid w:val="00A43E8D"/>
    <w:rsid w:val="00A43EC8"/>
    <w:rsid w:val="00A43ED1"/>
    <w:rsid w:val="00A44105"/>
    <w:rsid w:val="00A442B3"/>
    <w:rsid w:val="00A444AD"/>
    <w:rsid w:val="00A445CB"/>
    <w:rsid w:val="00A446C0"/>
    <w:rsid w:val="00A44B1A"/>
    <w:rsid w:val="00A44F47"/>
    <w:rsid w:val="00A450C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8CA"/>
    <w:rsid w:val="00A57AF1"/>
    <w:rsid w:val="00A57CF9"/>
    <w:rsid w:val="00A60177"/>
    <w:rsid w:val="00A60229"/>
    <w:rsid w:val="00A602C0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C01"/>
    <w:rsid w:val="00A63CF0"/>
    <w:rsid w:val="00A63E3F"/>
    <w:rsid w:val="00A6454B"/>
    <w:rsid w:val="00A64729"/>
    <w:rsid w:val="00A64936"/>
    <w:rsid w:val="00A64A7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396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CF8"/>
    <w:rsid w:val="00A80EBE"/>
    <w:rsid w:val="00A80F0E"/>
    <w:rsid w:val="00A81134"/>
    <w:rsid w:val="00A812C9"/>
    <w:rsid w:val="00A8144E"/>
    <w:rsid w:val="00A81510"/>
    <w:rsid w:val="00A8164F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D1"/>
    <w:rsid w:val="00A96BD3"/>
    <w:rsid w:val="00A96CBB"/>
    <w:rsid w:val="00A9731C"/>
    <w:rsid w:val="00A976AB"/>
    <w:rsid w:val="00A97722"/>
    <w:rsid w:val="00A97803"/>
    <w:rsid w:val="00A97902"/>
    <w:rsid w:val="00A97C05"/>
    <w:rsid w:val="00A97D8B"/>
    <w:rsid w:val="00A97DE3"/>
    <w:rsid w:val="00AA0064"/>
    <w:rsid w:val="00AA01A6"/>
    <w:rsid w:val="00AA049A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933"/>
    <w:rsid w:val="00AC2AB8"/>
    <w:rsid w:val="00AC2ABF"/>
    <w:rsid w:val="00AC2ACF"/>
    <w:rsid w:val="00AC2C8D"/>
    <w:rsid w:val="00AC2D28"/>
    <w:rsid w:val="00AC2F31"/>
    <w:rsid w:val="00AC300D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50E"/>
    <w:rsid w:val="00AC77EC"/>
    <w:rsid w:val="00AC78E4"/>
    <w:rsid w:val="00AC7A21"/>
    <w:rsid w:val="00AC7C2F"/>
    <w:rsid w:val="00AC7E47"/>
    <w:rsid w:val="00AD0109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20"/>
    <w:rsid w:val="00AD32AF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28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549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4016"/>
    <w:rsid w:val="00B040A7"/>
    <w:rsid w:val="00B0421F"/>
    <w:rsid w:val="00B04D9C"/>
    <w:rsid w:val="00B0503C"/>
    <w:rsid w:val="00B0534D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9AA"/>
    <w:rsid w:val="00B07056"/>
    <w:rsid w:val="00B07330"/>
    <w:rsid w:val="00B07436"/>
    <w:rsid w:val="00B07684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2D1"/>
    <w:rsid w:val="00B14383"/>
    <w:rsid w:val="00B144F6"/>
    <w:rsid w:val="00B14575"/>
    <w:rsid w:val="00B14631"/>
    <w:rsid w:val="00B146D8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A4E"/>
    <w:rsid w:val="00B22BD7"/>
    <w:rsid w:val="00B22ED0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29"/>
    <w:rsid w:val="00B32DDA"/>
    <w:rsid w:val="00B33132"/>
    <w:rsid w:val="00B33193"/>
    <w:rsid w:val="00B337B9"/>
    <w:rsid w:val="00B3384C"/>
    <w:rsid w:val="00B33BFF"/>
    <w:rsid w:val="00B34119"/>
    <w:rsid w:val="00B3414B"/>
    <w:rsid w:val="00B3423A"/>
    <w:rsid w:val="00B344E4"/>
    <w:rsid w:val="00B3452F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FF"/>
    <w:rsid w:val="00B43C8D"/>
    <w:rsid w:val="00B43CDF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E3F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26D"/>
    <w:rsid w:val="00B806EA"/>
    <w:rsid w:val="00B80E22"/>
    <w:rsid w:val="00B8101A"/>
    <w:rsid w:val="00B810D6"/>
    <w:rsid w:val="00B81147"/>
    <w:rsid w:val="00B814BA"/>
    <w:rsid w:val="00B815E2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A65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555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565"/>
    <w:rsid w:val="00B945C3"/>
    <w:rsid w:val="00B948E7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93C"/>
    <w:rsid w:val="00BB0AC5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0FA"/>
    <w:rsid w:val="00BB217E"/>
    <w:rsid w:val="00BB23E0"/>
    <w:rsid w:val="00BB25F3"/>
    <w:rsid w:val="00BB2BE6"/>
    <w:rsid w:val="00BB2C73"/>
    <w:rsid w:val="00BB2EA9"/>
    <w:rsid w:val="00BB2EEF"/>
    <w:rsid w:val="00BB304E"/>
    <w:rsid w:val="00BB315C"/>
    <w:rsid w:val="00BB354D"/>
    <w:rsid w:val="00BB35D5"/>
    <w:rsid w:val="00BB3A2A"/>
    <w:rsid w:val="00BB3A7F"/>
    <w:rsid w:val="00BB4192"/>
    <w:rsid w:val="00BB4473"/>
    <w:rsid w:val="00BB494B"/>
    <w:rsid w:val="00BB49CD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CE5"/>
    <w:rsid w:val="00BB7210"/>
    <w:rsid w:val="00BB73B8"/>
    <w:rsid w:val="00BB75C8"/>
    <w:rsid w:val="00BB763C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5AB"/>
    <w:rsid w:val="00BE05AC"/>
    <w:rsid w:val="00BE05F4"/>
    <w:rsid w:val="00BE07F1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8F"/>
    <w:rsid w:val="00BE78DB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57B"/>
    <w:rsid w:val="00BF0ACA"/>
    <w:rsid w:val="00BF0AF2"/>
    <w:rsid w:val="00BF0BE3"/>
    <w:rsid w:val="00BF0C79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2540"/>
    <w:rsid w:val="00BF28EB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10E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B8E"/>
    <w:rsid w:val="00C03C77"/>
    <w:rsid w:val="00C03E98"/>
    <w:rsid w:val="00C03F71"/>
    <w:rsid w:val="00C03FAC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67"/>
    <w:rsid w:val="00C12D88"/>
    <w:rsid w:val="00C12F7E"/>
    <w:rsid w:val="00C1308D"/>
    <w:rsid w:val="00C133D9"/>
    <w:rsid w:val="00C13434"/>
    <w:rsid w:val="00C1377F"/>
    <w:rsid w:val="00C13882"/>
    <w:rsid w:val="00C13917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CFD"/>
    <w:rsid w:val="00C15E09"/>
    <w:rsid w:val="00C15FB1"/>
    <w:rsid w:val="00C16066"/>
    <w:rsid w:val="00C160D7"/>
    <w:rsid w:val="00C16208"/>
    <w:rsid w:val="00C162CE"/>
    <w:rsid w:val="00C162F0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60B"/>
    <w:rsid w:val="00C2672B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AC9"/>
    <w:rsid w:val="00C34B50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1FB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2E9F"/>
    <w:rsid w:val="00C43339"/>
    <w:rsid w:val="00C4336F"/>
    <w:rsid w:val="00C436EE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FAE"/>
    <w:rsid w:val="00C51287"/>
    <w:rsid w:val="00C5175C"/>
    <w:rsid w:val="00C5176C"/>
    <w:rsid w:val="00C519E7"/>
    <w:rsid w:val="00C51B8C"/>
    <w:rsid w:val="00C51E3E"/>
    <w:rsid w:val="00C520E6"/>
    <w:rsid w:val="00C52194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D54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577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D62"/>
    <w:rsid w:val="00C62EFB"/>
    <w:rsid w:val="00C63352"/>
    <w:rsid w:val="00C633A6"/>
    <w:rsid w:val="00C63559"/>
    <w:rsid w:val="00C63583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E06"/>
    <w:rsid w:val="00C7029F"/>
    <w:rsid w:val="00C70393"/>
    <w:rsid w:val="00C708B4"/>
    <w:rsid w:val="00C70AC5"/>
    <w:rsid w:val="00C70B87"/>
    <w:rsid w:val="00C70CE9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1A6"/>
    <w:rsid w:val="00C7333C"/>
    <w:rsid w:val="00C7362A"/>
    <w:rsid w:val="00C73640"/>
    <w:rsid w:val="00C73656"/>
    <w:rsid w:val="00C7369F"/>
    <w:rsid w:val="00C736B0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766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36B"/>
    <w:rsid w:val="00C804C5"/>
    <w:rsid w:val="00C80574"/>
    <w:rsid w:val="00C80801"/>
    <w:rsid w:val="00C80B2C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40CC"/>
    <w:rsid w:val="00C84135"/>
    <w:rsid w:val="00C84150"/>
    <w:rsid w:val="00C849A4"/>
    <w:rsid w:val="00C84B3C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41C"/>
    <w:rsid w:val="00CA76C3"/>
    <w:rsid w:val="00CA7767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AF6"/>
    <w:rsid w:val="00CB2B88"/>
    <w:rsid w:val="00CB2BDF"/>
    <w:rsid w:val="00CB2D2E"/>
    <w:rsid w:val="00CB2E1A"/>
    <w:rsid w:val="00CB3288"/>
    <w:rsid w:val="00CB32BB"/>
    <w:rsid w:val="00CB3327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24F"/>
    <w:rsid w:val="00CB746F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3EC"/>
    <w:rsid w:val="00CC4583"/>
    <w:rsid w:val="00CC480B"/>
    <w:rsid w:val="00CC489C"/>
    <w:rsid w:val="00CC4AEA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245C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31F"/>
    <w:rsid w:val="00CF535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AA1"/>
    <w:rsid w:val="00D20E27"/>
    <w:rsid w:val="00D2104A"/>
    <w:rsid w:val="00D2138B"/>
    <w:rsid w:val="00D215C8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30A"/>
    <w:rsid w:val="00D53487"/>
    <w:rsid w:val="00D53B46"/>
    <w:rsid w:val="00D53BA2"/>
    <w:rsid w:val="00D53DB2"/>
    <w:rsid w:val="00D53EBA"/>
    <w:rsid w:val="00D53F92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E36"/>
    <w:rsid w:val="00D54F5A"/>
    <w:rsid w:val="00D54F99"/>
    <w:rsid w:val="00D551B6"/>
    <w:rsid w:val="00D55271"/>
    <w:rsid w:val="00D5534D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7088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289"/>
    <w:rsid w:val="00D615DD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995"/>
    <w:rsid w:val="00D70E92"/>
    <w:rsid w:val="00D70EEE"/>
    <w:rsid w:val="00D70FDA"/>
    <w:rsid w:val="00D70FF9"/>
    <w:rsid w:val="00D7149B"/>
    <w:rsid w:val="00D7153C"/>
    <w:rsid w:val="00D71C8F"/>
    <w:rsid w:val="00D71EBC"/>
    <w:rsid w:val="00D71F13"/>
    <w:rsid w:val="00D72140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75B"/>
    <w:rsid w:val="00D768FE"/>
    <w:rsid w:val="00D76B4A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AD6"/>
    <w:rsid w:val="00D94CF5"/>
    <w:rsid w:val="00D94E3C"/>
    <w:rsid w:val="00D9507B"/>
    <w:rsid w:val="00D95149"/>
    <w:rsid w:val="00D95A38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71E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76C"/>
    <w:rsid w:val="00DB27A3"/>
    <w:rsid w:val="00DB3000"/>
    <w:rsid w:val="00DB311E"/>
    <w:rsid w:val="00DB3592"/>
    <w:rsid w:val="00DB3C62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88F"/>
    <w:rsid w:val="00DB7B46"/>
    <w:rsid w:val="00DB7C8F"/>
    <w:rsid w:val="00DB7F35"/>
    <w:rsid w:val="00DC00F3"/>
    <w:rsid w:val="00DC0477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3F2"/>
    <w:rsid w:val="00DC5612"/>
    <w:rsid w:val="00DC5931"/>
    <w:rsid w:val="00DC5D81"/>
    <w:rsid w:val="00DC5E6C"/>
    <w:rsid w:val="00DC5FF8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A6C"/>
    <w:rsid w:val="00DD3BF2"/>
    <w:rsid w:val="00DD3CDB"/>
    <w:rsid w:val="00DD3CE2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1EF8"/>
    <w:rsid w:val="00E0207A"/>
    <w:rsid w:val="00E020FD"/>
    <w:rsid w:val="00E02128"/>
    <w:rsid w:val="00E0213F"/>
    <w:rsid w:val="00E0222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E7A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710D"/>
    <w:rsid w:val="00E273DD"/>
    <w:rsid w:val="00E275B3"/>
    <w:rsid w:val="00E27867"/>
    <w:rsid w:val="00E27A4A"/>
    <w:rsid w:val="00E27CE4"/>
    <w:rsid w:val="00E27DAE"/>
    <w:rsid w:val="00E27F25"/>
    <w:rsid w:val="00E306AA"/>
    <w:rsid w:val="00E30C1A"/>
    <w:rsid w:val="00E30F66"/>
    <w:rsid w:val="00E30F8E"/>
    <w:rsid w:val="00E311EA"/>
    <w:rsid w:val="00E311EB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4B0"/>
    <w:rsid w:val="00E425A1"/>
    <w:rsid w:val="00E426DD"/>
    <w:rsid w:val="00E428F6"/>
    <w:rsid w:val="00E42972"/>
    <w:rsid w:val="00E42BD0"/>
    <w:rsid w:val="00E42EC3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43B6"/>
    <w:rsid w:val="00E544A6"/>
    <w:rsid w:val="00E54900"/>
    <w:rsid w:val="00E5503D"/>
    <w:rsid w:val="00E55097"/>
    <w:rsid w:val="00E5520B"/>
    <w:rsid w:val="00E5538F"/>
    <w:rsid w:val="00E55699"/>
    <w:rsid w:val="00E559BA"/>
    <w:rsid w:val="00E55BCA"/>
    <w:rsid w:val="00E55FA5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CE"/>
    <w:rsid w:val="00E66330"/>
    <w:rsid w:val="00E66778"/>
    <w:rsid w:val="00E6677F"/>
    <w:rsid w:val="00E66A86"/>
    <w:rsid w:val="00E66BFD"/>
    <w:rsid w:val="00E6736E"/>
    <w:rsid w:val="00E6757D"/>
    <w:rsid w:val="00E67612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466B"/>
    <w:rsid w:val="00E94708"/>
    <w:rsid w:val="00E947E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A7"/>
    <w:rsid w:val="00E972A2"/>
    <w:rsid w:val="00E97362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5F7"/>
    <w:rsid w:val="00EB07A3"/>
    <w:rsid w:val="00EB07FD"/>
    <w:rsid w:val="00EB087D"/>
    <w:rsid w:val="00EB09B8"/>
    <w:rsid w:val="00EB09FF"/>
    <w:rsid w:val="00EB0B70"/>
    <w:rsid w:val="00EB0D29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991"/>
    <w:rsid w:val="00EC3AA1"/>
    <w:rsid w:val="00EC3D2D"/>
    <w:rsid w:val="00EC40CF"/>
    <w:rsid w:val="00EC41E5"/>
    <w:rsid w:val="00EC4204"/>
    <w:rsid w:val="00EC445F"/>
    <w:rsid w:val="00EC4511"/>
    <w:rsid w:val="00EC459B"/>
    <w:rsid w:val="00EC466D"/>
    <w:rsid w:val="00EC48DC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217"/>
    <w:rsid w:val="00EC749F"/>
    <w:rsid w:val="00EC74D7"/>
    <w:rsid w:val="00EC7663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997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21F"/>
    <w:rsid w:val="00F1742A"/>
    <w:rsid w:val="00F174DC"/>
    <w:rsid w:val="00F17611"/>
    <w:rsid w:val="00F17D44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3CD7"/>
    <w:rsid w:val="00F2403C"/>
    <w:rsid w:val="00F240AC"/>
    <w:rsid w:val="00F24313"/>
    <w:rsid w:val="00F24611"/>
    <w:rsid w:val="00F24B9D"/>
    <w:rsid w:val="00F24D29"/>
    <w:rsid w:val="00F24FBE"/>
    <w:rsid w:val="00F25269"/>
    <w:rsid w:val="00F2534E"/>
    <w:rsid w:val="00F253A9"/>
    <w:rsid w:val="00F254F1"/>
    <w:rsid w:val="00F25B58"/>
    <w:rsid w:val="00F25BFB"/>
    <w:rsid w:val="00F25C7B"/>
    <w:rsid w:val="00F25F2B"/>
    <w:rsid w:val="00F268B8"/>
    <w:rsid w:val="00F268DE"/>
    <w:rsid w:val="00F26AA8"/>
    <w:rsid w:val="00F26DCC"/>
    <w:rsid w:val="00F27092"/>
    <w:rsid w:val="00F270EB"/>
    <w:rsid w:val="00F27107"/>
    <w:rsid w:val="00F27424"/>
    <w:rsid w:val="00F2748F"/>
    <w:rsid w:val="00F275AE"/>
    <w:rsid w:val="00F277AD"/>
    <w:rsid w:val="00F27B69"/>
    <w:rsid w:val="00F27DA1"/>
    <w:rsid w:val="00F3039C"/>
    <w:rsid w:val="00F303F0"/>
    <w:rsid w:val="00F305D1"/>
    <w:rsid w:val="00F30962"/>
    <w:rsid w:val="00F30EE7"/>
    <w:rsid w:val="00F3198E"/>
    <w:rsid w:val="00F319D6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D2F"/>
    <w:rsid w:val="00F33FBD"/>
    <w:rsid w:val="00F34002"/>
    <w:rsid w:val="00F340D6"/>
    <w:rsid w:val="00F34305"/>
    <w:rsid w:val="00F34461"/>
    <w:rsid w:val="00F3450E"/>
    <w:rsid w:val="00F3466D"/>
    <w:rsid w:val="00F34823"/>
    <w:rsid w:val="00F348C7"/>
    <w:rsid w:val="00F34C42"/>
    <w:rsid w:val="00F34D28"/>
    <w:rsid w:val="00F34FE2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C7C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FA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7C"/>
    <w:rsid w:val="00F64F49"/>
    <w:rsid w:val="00F65040"/>
    <w:rsid w:val="00F650BF"/>
    <w:rsid w:val="00F65376"/>
    <w:rsid w:val="00F654B3"/>
    <w:rsid w:val="00F65810"/>
    <w:rsid w:val="00F65825"/>
    <w:rsid w:val="00F658B3"/>
    <w:rsid w:val="00F65A4A"/>
    <w:rsid w:val="00F6600F"/>
    <w:rsid w:val="00F66420"/>
    <w:rsid w:val="00F66465"/>
    <w:rsid w:val="00F66731"/>
    <w:rsid w:val="00F668B1"/>
    <w:rsid w:val="00F6691C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7A"/>
    <w:rsid w:val="00F76356"/>
    <w:rsid w:val="00F763DB"/>
    <w:rsid w:val="00F765A1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59C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93C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AD5"/>
    <w:rsid w:val="00F941F9"/>
    <w:rsid w:val="00F9446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1C5"/>
    <w:rsid w:val="00FB529B"/>
    <w:rsid w:val="00FB5696"/>
    <w:rsid w:val="00FB5823"/>
    <w:rsid w:val="00FB5E61"/>
    <w:rsid w:val="00FB6BF5"/>
    <w:rsid w:val="00FB6C60"/>
    <w:rsid w:val="00FB6D68"/>
    <w:rsid w:val="00FB6F8C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EC2"/>
    <w:rsid w:val="00FC113F"/>
    <w:rsid w:val="00FC178F"/>
    <w:rsid w:val="00FC1E79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6C7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38E"/>
    <w:rsid w:val="00FD653F"/>
    <w:rsid w:val="00FD6617"/>
    <w:rsid w:val="00FD6896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72"/>
    <w:rsid w:val="00FE13E6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768"/>
    <w:rsid w:val="00FE3BA0"/>
    <w:rsid w:val="00FE3D6C"/>
    <w:rsid w:val="00FE3EA4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789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uiPriority w:val="99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5.xml"/><Relationship Id="rId39" Type="http://schemas.openxmlformats.org/officeDocument/2006/relationships/header" Target="header23.xml"/><Relationship Id="rId21" Type="http://schemas.openxmlformats.org/officeDocument/2006/relationships/header" Target="header11.xml"/><Relationship Id="rId34" Type="http://schemas.openxmlformats.org/officeDocument/2006/relationships/footer" Target="footer8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7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3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2.xml"/><Relationship Id="rId28" Type="http://schemas.openxmlformats.org/officeDocument/2006/relationships/footer" Target="footer5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31" Type="http://schemas.openxmlformats.org/officeDocument/2006/relationships/header" Target="header1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4.xml"/><Relationship Id="rId27" Type="http://schemas.openxmlformats.org/officeDocument/2006/relationships/header" Target="header16.xml"/><Relationship Id="rId30" Type="http://schemas.openxmlformats.org/officeDocument/2006/relationships/footer" Target="footer6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4.xml"/><Relationship Id="rId33" Type="http://schemas.openxmlformats.org/officeDocument/2006/relationships/header" Target="header19.xml"/><Relationship Id="rId38" Type="http://schemas.openxmlformats.org/officeDocument/2006/relationships/header" Target="header2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2411</TotalTime>
  <Pages>17</Pages>
  <Words>21412</Words>
  <Characters>122054</Characters>
  <Application>Microsoft Office Word</Application>
  <DocSecurity>0</DocSecurity>
  <Lines>1017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143180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Orathai, Nuchprasert</cp:lastModifiedBy>
  <cp:revision>161</cp:revision>
  <cp:lastPrinted>2023-02-27T09:16:00Z</cp:lastPrinted>
  <dcterms:created xsi:type="dcterms:W3CDTF">2023-02-16T16:08:00Z</dcterms:created>
  <dcterms:modified xsi:type="dcterms:W3CDTF">2023-02-28T05:21:00Z</dcterms:modified>
</cp:coreProperties>
</file>