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B92D" w14:textId="77777777" w:rsidR="00D615B6" w:rsidRPr="009D0672" w:rsidRDefault="00D615B6" w:rsidP="00E524B8">
      <w:pPr>
        <w:pStyle w:val="Caption"/>
        <w:rPr>
          <w:rFonts w:asciiTheme="majorBidi" w:hAnsiTheme="majorBidi" w:cstheme="majorBidi"/>
        </w:rPr>
      </w:pPr>
      <w:bookmarkStart w:id="0" w:name="Title"/>
    </w:p>
    <w:p w14:paraId="5922A207" w14:textId="77777777" w:rsidR="00E14543" w:rsidRPr="00E14543" w:rsidRDefault="00E14543" w:rsidP="00E14543">
      <w:pPr>
        <w:rPr>
          <w:cs/>
        </w:rPr>
      </w:pPr>
    </w:p>
    <w:p w14:paraId="20AEC69A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70448BF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1" w:name="Start"/>
      <w:bookmarkEnd w:id="1"/>
    </w:p>
    <w:p w14:paraId="3A678E58" w14:textId="77777777" w:rsidR="00D67152" w:rsidRPr="00A56FD9" w:rsidRDefault="00D67152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1CCA055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22FB8F8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A56FD9" w:rsidRDefault="008D17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77777777" w:rsidR="00767AEE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3A9737A1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="005F7075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5F7075">
        <w:rPr>
          <w:rFonts w:asciiTheme="majorBidi" w:hAnsiTheme="majorBidi" w:cstheme="majorBidi" w:hint="cs"/>
          <w:b/>
          <w:bCs/>
          <w:sz w:val="52"/>
          <w:szCs w:val="52"/>
          <w:cs/>
        </w:rPr>
        <w:t>และบริษัทย่อย</w:t>
      </w:r>
    </w:p>
    <w:p w14:paraId="4912DC14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1C2C7" w14:textId="210AD3EC" w:rsidR="00D615B6" w:rsidRPr="006538CB" w:rsidRDefault="00D615B6" w:rsidP="00692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56FD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ED5CC7" w:rsidRPr="00A56FD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3B302C" w:rsidRPr="00A56F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6B04">
        <w:rPr>
          <w:rFonts w:asciiTheme="majorBidi" w:hAnsiTheme="majorBidi" w:cstheme="majorBidi"/>
          <w:sz w:val="32"/>
          <w:szCs w:val="32"/>
        </w:rPr>
        <w:t>3</w:t>
      </w:r>
      <w:r w:rsidR="00AC1883" w:rsidRPr="00A56FD9">
        <w:rPr>
          <w:rFonts w:asciiTheme="majorBidi" w:hAnsiTheme="majorBidi" w:cstheme="majorBidi"/>
          <w:sz w:val="32"/>
          <w:szCs w:val="32"/>
        </w:rPr>
        <w:t>1</w:t>
      </w:r>
      <w:r w:rsidR="003B302C" w:rsidRPr="00A56F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5CC7" w:rsidRPr="00A56FD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B302C" w:rsidRPr="00A56F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F62" w:rsidRPr="00A56FD9">
        <w:rPr>
          <w:rFonts w:asciiTheme="majorBidi" w:hAnsiTheme="majorBidi" w:cstheme="majorBidi"/>
          <w:sz w:val="32"/>
          <w:szCs w:val="32"/>
        </w:rPr>
        <w:t>256</w:t>
      </w:r>
      <w:r w:rsidR="005F7075">
        <w:rPr>
          <w:rFonts w:asciiTheme="majorBidi" w:hAnsiTheme="majorBidi" w:cstheme="majorBidi"/>
          <w:sz w:val="32"/>
          <w:szCs w:val="32"/>
        </w:rPr>
        <w:t>5</w:t>
      </w:r>
    </w:p>
    <w:p w14:paraId="39EA527E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56FD9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D6B6B89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56FD9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D0956B6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A56FD9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A56FD9" w:rsidSect="005F5D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A56FD9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A56FD9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74CE5D7" w14:textId="77777777" w:rsidR="00991621" w:rsidRPr="00A56FD9" w:rsidRDefault="00991621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2C9A34E9" w:rsidR="00FE5D24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2EC8A24" w14:textId="77777777" w:rsidR="00E63BEB" w:rsidRPr="00CF48F4" w:rsidRDefault="00E63BEB" w:rsidP="00CF48F4"/>
    <w:p w14:paraId="7094DC08" w14:textId="19CA0A5B" w:rsidR="00991621" w:rsidRDefault="00991621" w:rsidP="00991621"/>
    <w:p w14:paraId="76FC0AD0" w14:textId="3E37D1E3" w:rsidR="00991621" w:rsidRDefault="00991621" w:rsidP="00991621"/>
    <w:p w14:paraId="7E7BC2E9" w14:textId="77777777" w:rsidR="00991621" w:rsidRPr="00CF48F4" w:rsidRDefault="00991621" w:rsidP="00CF48F4"/>
    <w:p w14:paraId="721B1A2A" w14:textId="77777777" w:rsidR="00D615B6" w:rsidRPr="00A56FD9" w:rsidRDefault="00D615B6" w:rsidP="00046397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  <w:r w:rsidRPr="00A56FD9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4C7A8DC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AA5AD1A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56FD9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B302C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="003B302C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โรงงานเภสัชอุตสาหกรรม เจเอสพี 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3B302C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="0047515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50EEAC97" w14:textId="77777777" w:rsidR="00D615B6" w:rsidRPr="00A56FD9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F5FF724" w14:textId="77777777" w:rsidR="000151A7" w:rsidRPr="00A56FD9" w:rsidRDefault="000151A7" w:rsidP="00BD400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991B8F" w14:textId="77777777" w:rsidR="00BD4005" w:rsidRPr="00CF48F4" w:rsidRDefault="00BD4005" w:rsidP="00BD400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FC323FA" w14:textId="7CB86A5D" w:rsidR="000151A7" w:rsidRPr="00A56FD9" w:rsidRDefault="000151A7" w:rsidP="00BD40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5F7075">
        <w:rPr>
          <w:rFonts w:asciiTheme="majorBidi" w:eastAsia="Calibri" w:hAnsiTheme="majorBidi" w:cstheme="majorBidi" w:hint="cs"/>
          <w:sz w:val="30"/>
          <w:szCs w:val="30"/>
          <w:cs/>
        </w:rPr>
        <w:t>รวม</w:t>
      </w:r>
      <w:r w:rsidR="005F7075" w:rsidRPr="00FB10D9">
        <w:rPr>
          <w:rFonts w:asciiTheme="majorBidi" w:eastAsia="Calibri" w:hAnsiTheme="majorBidi" w:cstheme="majorBidi" w:hint="cs"/>
          <w:sz w:val="30"/>
          <w:szCs w:val="30"/>
          <w:cs/>
        </w:rPr>
        <w:t>และงบการเงินเฉพาะ</w:t>
      </w:r>
      <w:r w:rsidR="00B22172" w:rsidRPr="00FB10D9">
        <w:rPr>
          <w:rFonts w:asciiTheme="majorBidi" w:eastAsia="Calibri" w:hAnsiTheme="majorBidi" w:cstheme="majorBidi" w:hint="cs"/>
          <w:sz w:val="30"/>
          <w:szCs w:val="30"/>
          <w:cs/>
        </w:rPr>
        <w:t>กิจการ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โรงงานเภสัชอุตสาหกรรม เจเอสพี </w:t>
      </w:r>
      <w:r w:rsidRPr="00FB10D9">
        <w:rPr>
          <w:rFonts w:asciiTheme="majorBidi" w:eastAsia="Calibri" w:hAnsiTheme="majorBidi" w:cstheme="majorBidi"/>
          <w:sz w:val="30"/>
          <w:szCs w:val="30"/>
        </w:rPr>
        <w:t>(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ประเทศไทย</w:t>
      </w:r>
      <w:r w:rsidRPr="00FB10D9">
        <w:rPr>
          <w:rFonts w:asciiTheme="majorBidi" w:eastAsia="Calibri" w:hAnsiTheme="majorBidi" w:cstheme="majorBidi"/>
          <w:sz w:val="30"/>
          <w:szCs w:val="30"/>
        </w:rPr>
        <w:t>)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  <w:r w:rsidR="00475151" w:rsidRPr="00FB10D9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="005F7075" w:rsidRPr="00FB10D9">
        <w:rPr>
          <w:rFonts w:asciiTheme="majorBidi" w:eastAsia="Calibri" w:hAnsiTheme="majorBidi" w:cstheme="majorBidi" w:hint="cs"/>
          <w:sz w:val="30"/>
          <w:szCs w:val="30"/>
          <w:cs/>
        </w:rPr>
        <w:t xml:space="preserve"> และบริษัทย่อย</w:t>
      </w:r>
      <w:r w:rsidRPr="00FB10D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F7075" w:rsidRPr="00FB10D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B10D9">
        <w:rPr>
          <w:rFonts w:asciiTheme="majorBidi" w:hAnsiTheme="majorBidi" w:cstheme="majorBidi"/>
          <w:sz w:val="30"/>
          <w:szCs w:val="30"/>
          <w:cs/>
        </w:rPr>
        <w:t>บริษัท)</w:t>
      </w:r>
      <w:r w:rsidR="005F7075" w:rsidRPr="00FB10D9">
        <w:rPr>
          <w:rFonts w:asciiTheme="majorBidi" w:hAnsiTheme="majorBidi" w:cstheme="majorBidi" w:hint="cs"/>
          <w:sz w:val="30"/>
          <w:szCs w:val="30"/>
          <w:cs/>
        </w:rPr>
        <w:t xml:space="preserve"> และของเฉพาะ</w:t>
      </w:r>
      <w:r w:rsidR="005F7075" w:rsidRPr="00FB10D9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โรงงานเภสัชอุตสาหกรรม เจเอสพี </w:t>
      </w:r>
      <w:r w:rsidR="005F7075" w:rsidRPr="00FB10D9">
        <w:rPr>
          <w:rFonts w:asciiTheme="majorBidi" w:eastAsia="Calibri" w:hAnsiTheme="majorBidi" w:cstheme="majorBidi"/>
          <w:sz w:val="30"/>
          <w:szCs w:val="30"/>
        </w:rPr>
        <w:t>(</w:t>
      </w:r>
      <w:r w:rsidR="005F7075" w:rsidRPr="00FB10D9">
        <w:rPr>
          <w:rFonts w:asciiTheme="majorBidi" w:eastAsia="Calibri" w:hAnsiTheme="majorBidi" w:cstheme="majorBidi"/>
          <w:sz w:val="30"/>
          <w:szCs w:val="30"/>
          <w:cs/>
        </w:rPr>
        <w:t>ประเทศไทย</w:t>
      </w:r>
      <w:r w:rsidR="005F7075" w:rsidRPr="00FB10D9">
        <w:rPr>
          <w:rFonts w:asciiTheme="majorBidi" w:eastAsia="Calibri" w:hAnsiTheme="majorBidi" w:cstheme="majorBidi"/>
          <w:sz w:val="30"/>
          <w:szCs w:val="30"/>
        </w:rPr>
        <w:t>)</w:t>
      </w:r>
      <w:r w:rsidR="005F7075" w:rsidRPr="00FB10D9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  <w:r w:rsidR="005F7075" w:rsidRPr="00FB10D9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 </w:t>
      </w:r>
      <w:r w:rsidR="005F7075" w:rsidRPr="00FB10D9">
        <w:rPr>
          <w:rFonts w:asciiTheme="majorBidi" w:hAnsiTheme="majorBidi" w:cstheme="majorBidi"/>
          <w:sz w:val="30"/>
          <w:szCs w:val="30"/>
          <w:cs/>
        </w:rPr>
        <w:t>(บริษัท)</w:t>
      </w:r>
      <w:r w:rsidR="005F7075" w:rsidRPr="00FB10D9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FB10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="005F7075" w:rsidRPr="00FB10D9">
        <w:rPr>
          <w:rFonts w:asciiTheme="majorBidi" w:eastAsia="Calibr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 w:rsidRPr="00FB10D9">
        <w:rPr>
          <w:rFonts w:asciiTheme="majorBidi" w:hAnsiTheme="majorBidi" w:cstheme="majorBidi"/>
          <w:sz w:val="30"/>
          <w:szCs w:val="30"/>
        </w:rPr>
        <w:t xml:space="preserve"> </w:t>
      </w:r>
      <w:r w:rsidRPr="00FB10D9">
        <w:rPr>
          <w:rFonts w:asciiTheme="majorBidi" w:hAnsiTheme="majorBidi" w:cstheme="majorBidi"/>
          <w:sz w:val="30"/>
          <w:szCs w:val="30"/>
          <w:cs/>
        </w:rPr>
        <w:t>ณ</w:t>
      </w:r>
      <w:r w:rsidRPr="00FB10D9">
        <w:rPr>
          <w:rFonts w:asciiTheme="majorBidi" w:hAnsiTheme="majorBidi" w:cstheme="majorBidi"/>
          <w:sz w:val="30"/>
          <w:szCs w:val="30"/>
        </w:rPr>
        <w:t xml:space="preserve"> 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83280C" w:rsidRPr="00FB10D9">
        <w:rPr>
          <w:rFonts w:ascii="Angsana New" w:hAnsi="Angsana New"/>
          <w:sz w:val="30"/>
          <w:szCs w:val="30"/>
        </w:rPr>
        <w:t>31</w:t>
      </w:r>
      <w:r w:rsidRPr="00FB10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FB10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3280C" w:rsidRPr="00FB10D9">
        <w:rPr>
          <w:rFonts w:ascii="Angsana New" w:hAnsi="Angsana New"/>
          <w:sz w:val="30"/>
          <w:szCs w:val="30"/>
        </w:rPr>
        <w:t>256</w:t>
      </w:r>
      <w:r w:rsidR="005F7075" w:rsidRPr="00FB10D9">
        <w:rPr>
          <w:rFonts w:ascii="Angsana New" w:hAnsi="Angsana New"/>
          <w:sz w:val="30"/>
          <w:szCs w:val="30"/>
        </w:rPr>
        <w:t>5</w:t>
      </w:r>
      <w:r w:rsidR="0010347C" w:rsidRPr="00FB10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งบกำไร</w:t>
      </w:r>
      <w:r w:rsidRPr="00FB10D9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6E47ED" w:rsidRPr="00FB10D9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="005F7075" w:rsidRPr="00FB10D9">
        <w:rPr>
          <w:rFonts w:asciiTheme="majorBidi" w:hAnsiTheme="majorBidi" w:cstheme="majorBidi" w:hint="cs"/>
          <w:sz w:val="30"/>
          <w:szCs w:val="30"/>
          <w:cs/>
        </w:rPr>
        <w:t>รวมและ</w:t>
      </w:r>
      <w:r w:rsidR="005F7075" w:rsidRPr="00FB10D9">
        <w:rPr>
          <w:rFonts w:asciiTheme="majorBidi" w:eastAsia="Calibri" w:hAnsiTheme="majorBidi" w:cstheme="majorBidi"/>
          <w:sz w:val="30"/>
          <w:szCs w:val="30"/>
          <w:cs/>
        </w:rPr>
        <w:t>งบกำไร</w:t>
      </w:r>
      <w:r w:rsidR="005F7075" w:rsidRPr="00FB10D9">
        <w:rPr>
          <w:rFonts w:asciiTheme="majorBidi" w:hAnsiTheme="majorBidi" w:cstheme="majorBidi"/>
          <w:sz w:val="30"/>
          <w:szCs w:val="30"/>
          <w:cs/>
        </w:rPr>
        <w:t>ขาดทุนเบ็ดเสร็จ</w:t>
      </w:r>
      <w:r w:rsidR="005F7075" w:rsidRPr="00FB10D9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="00300E02" w:rsidRPr="00FB10D9">
        <w:rPr>
          <w:rFonts w:asciiTheme="majorBidi" w:hAnsiTheme="majorBidi" w:cstheme="majorBidi"/>
          <w:sz w:val="30"/>
          <w:szCs w:val="30"/>
        </w:rPr>
        <w:t xml:space="preserve"> </w:t>
      </w:r>
      <w:r w:rsidRPr="00FB10D9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5F7075" w:rsidRPr="00FB10D9">
        <w:rPr>
          <w:rFonts w:asciiTheme="majorBidi" w:hAnsiTheme="majorBidi" w:cstheme="majorBidi" w:hint="cs"/>
          <w:sz w:val="30"/>
          <w:szCs w:val="30"/>
          <w:cs/>
        </w:rPr>
        <w:t>รวมและ</w:t>
      </w:r>
      <w:r w:rsidR="005F7075" w:rsidRPr="00FB10D9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5F7075" w:rsidRPr="00FB10D9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="006E47ED" w:rsidRPr="00FB10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E02" w:rsidRPr="00FB10D9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="005F7075" w:rsidRPr="00FB10D9">
        <w:rPr>
          <w:rFonts w:asciiTheme="majorBidi" w:hAnsiTheme="majorBidi" w:cstheme="majorBidi" w:hint="cs"/>
          <w:sz w:val="30"/>
          <w:szCs w:val="30"/>
          <w:cs/>
        </w:rPr>
        <w:t>รวมและ</w:t>
      </w:r>
      <w:r w:rsidR="005F7075" w:rsidRPr="00FB10D9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="005F7075" w:rsidRPr="00FB10D9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FB10D9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 รวมถึง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FB10D9">
        <w:rPr>
          <w:rFonts w:asciiTheme="majorBidi" w:hAnsiTheme="majorBidi" w:cstheme="majorBidi"/>
          <w:sz w:val="30"/>
          <w:szCs w:val="30"/>
          <w:cs/>
        </w:rPr>
        <w:t>ญ</w:t>
      </w:r>
      <w:r w:rsidR="00241914" w:rsidRPr="00FB10D9">
        <w:rPr>
          <w:rFonts w:asciiTheme="majorBidi" w:hAnsiTheme="majorBidi" w:cstheme="majorBidi"/>
          <w:sz w:val="30"/>
          <w:szCs w:val="30"/>
          <w:cs/>
        </w:rPr>
        <w:t>และเรื่องอื่น</w:t>
      </w:r>
      <w:r w:rsidR="00CB00A7" w:rsidRPr="00FB1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10D9">
        <w:rPr>
          <w:rFonts w:asciiTheme="majorBidi" w:hAnsiTheme="majorBidi" w:cstheme="majorBidi"/>
          <w:sz w:val="30"/>
          <w:szCs w:val="30"/>
          <w:cs/>
        </w:rPr>
        <w:t>ๆ</w:t>
      </w:r>
    </w:p>
    <w:p w14:paraId="1E0994F0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0F3603C" w14:textId="7B317ABC" w:rsidR="000151A7" w:rsidRPr="00A56FD9" w:rsidRDefault="000151A7" w:rsidP="00BD40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="005F7075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</w:t>
      </w:r>
      <w:r w:rsidR="006B2955">
        <w:rPr>
          <w:rFonts w:asciiTheme="majorBidi" w:eastAsia="Calibri" w:hAnsiTheme="majorBidi" w:cstheme="majorBidi" w:hint="cs"/>
          <w:sz w:val="30"/>
          <w:szCs w:val="30"/>
          <w:cs/>
        </w:rPr>
        <w:t>ิ</w:t>
      </w:r>
      <w:r w:rsidR="005F7075">
        <w:rPr>
          <w:rFonts w:asciiTheme="majorBidi" w:eastAsia="Calibri" w:hAnsiTheme="majorBidi" w:cstheme="majorBidi" w:hint="cs"/>
          <w:sz w:val="30"/>
          <w:szCs w:val="30"/>
          <w:cs/>
        </w:rPr>
        <w:t>นเฉพาะกิจการ</w:t>
      </w:r>
      <w:r w:rsidRPr="00A56FD9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="005F7075">
        <w:rPr>
          <w:rFonts w:asciiTheme="majorBidi" w:eastAsia="Calibri" w:hAnsiTheme="majorBidi" w:cstheme="majorBidi" w:hint="cs"/>
          <w:sz w:val="30"/>
          <w:szCs w:val="30"/>
          <w:cs/>
        </w:rPr>
        <w:t>รวมและฐานะการเงินเฉพาะกิจการของกลุ่มบริษัทและ</w:t>
      </w:r>
      <w:r w:rsidRPr="00A56FD9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5F7075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83280C">
        <w:rPr>
          <w:rFonts w:ascii="Angsana New" w:hAnsi="Angsana New"/>
          <w:sz w:val="30"/>
          <w:szCs w:val="30"/>
        </w:rPr>
        <w:t>256</w:t>
      </w:r>
      <w:r w:rsidR="005F7075">
        <w:rPr>
          <w:rFonts w:ascii="Angsana New" w:hAnsi="Angsana New"/>
          <w:sz w:val="30"/>
          <w:szCs w:val="30"/>
        </w:rPr>
        <w:t>5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5F7075">
        <w:rPr>
          <w:rFonts w:asciiTheme="majorBidi" w:hAnsiTheme="majorBidi" w:cstheme="majorBidi" w:hint="cs"/>
          <w:sz w:val="30"/>
          <w:szCs w:val="30"/>
          <w:cs/>
        </w:rPr>
        <w:t>รวมและผลการดำเนินงานเฉพาะกิจการ</w:t>
      </w:r>
      <w:r w:rsidR="006E47ED"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E02" w:rsidRPr="00A56FD9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5F7075">
        <w:rPr>
          <w:rFonts w:asciiTheme="majorBidi" w:hAnsiTheme="majorBidi" w:cstheme="majorBidi" w:hint="cs"/>
          <w:sz w:val="30"/>
          <w:szCs w:val="30"/>
          <w:cs/>
        </w:rPr>
        <w:t>รวมและกระแสเงินสดเฉพาะกิจการ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="002616C6" w:rsidRPr="00A56FD9">
        <w:rPr>
          <w:rFonts w:asciiTheme="majorBid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56FD9">
        <w:rPr>
          <w:rFonts w:asciiTheme="majorBidi" w:hAnsiTheme="majorBidi" w:cstheme="majorBidi"/>
          <w:sz w:val="30"/>
          <w:szCs w:val="30"/>
          <w:cs/>
        </w:rPr>
        <w:t>น</w:t>
      </w:r>
    </w:p>
    <w:p w14:paraId="4DD58802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99408E" w14:textId="77777777" w:rsidR="000151A7" w:rsidRPr="00A56FD9" w:rsidRDefault="000151A7" w:rsidP="00BD400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D0A691A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59A7D28" w14:textId="75F975FE" w:rsidR="00FE5D24" w:rsidRPr="001A3378" w:rsidRDefault="000151A7" w:rsidP="009451FE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FE5D24" w:rsidRPr="001A3378" w:rsidSect="005F5D37">
          <w:headerReference w:type="default" r:id="rId17"/>
          <w:footerReference w:type="defaul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FB10D9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E47ED" w:rsidRPr="00FB10D9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0625BD" w:rsidRPr="00FB10D9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FB10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181EBF" w:rsidRPr="00FB10D9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6B2955" w:rsidRPr="00FB10D9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บริษัทตาม</w:t>
      </w:r>
      <w:r w:rsidR="00181EBF" w:rsidRPr="00FB10D9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Pr="00FB10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181EBF" w:rsidRPr="00FB10D9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มาตรฐานเรื่องความเป็นอิสระ </w:t>
      </w:r>
      <w:r w:rsidRPr="00747B7E">
        <w:rPr>
          <w:rFonts w:asciiTheme="majorBidi" w:eastAsia="Calibri" w:hAnsiTheme="majorBidi" w:cstheme="majorBidi"/>
          <w:sz w:val="30"/>
          <w:szCs w:val="30"/>
          <w:cs/>
        </w:rPr>
        <w:t xml:space="preserve">ที่กำหนดโดยสภาวิชาชีพบัญชี </w:t>
      </w:r>
      <w:r w:rsidR="00181EBF" w:rsidRPr="00747B7E">
        <w:rPr>
          <w:rFonts w:asciiTheme="majorBidi" w:eastAsia="Calibri" w:hAnsiTheme="majorBidi" w:cstheme="majorBidi" w:hint="cs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181EBF" w:rsidRPr="00FB10D9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="006B2955" w:rsidRPr="00FB10D9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1F3BED" w:rsidRPr="00FB10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181EBF" w:rsidRPr="00FB10D9">
        <w:rPr>
          <w:rFonts w:asciiTheme="majorBidi" w:eastAsia="Calibri" w:hAnsiTheme="majorBidi" w:cstheme="majorBidi" w:hint="cs"/>
          <w:sz w:val="30"/>
          <w:szCs w:val="30"/>
          <w:cs/>
        </w:rPr>
        <w:t xml:space="preserve"> ตามประมวลจรรยาบรรณของผู้ประกอบวิชาชีพ</w:t>
      </w:r>
      <w:r w:rsidR="00A673C9" w:rsidRPr="00FB10D9">
        <w:rPr>
          <w:rFonts w:asciiTheme="majorBidi" w:eastAsia="Calibri" w:hAnsiTheme="majorBidi" w:cstheme="majorBidi" w:hint="cs"/>
          <w:sz w:val="30"/>
          <w:szCs w:val="30"/>
          <w:cs/>
        </w:rPr>
        <w:t>บัญชี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93625A" w14:textId="4D2C0378" w:rsidR="005B5823" w:rsidRPr="00C101D5" w:rsidRDefault="005B5823" w:rsidP="005B5823">
      <w:pPr>
        <w:jc w:val="thaiDistribute"/>
        <w:rPr>
          <w:i/>
          <w:iCs/>
          <w:szCs w:val="30"/>
        </w:rPr>
      </w:pPr>
      <w:r w:rsidRPr="00C101D5">
        <w:rPr>
          <w:i/>
          <w:iCs/>
          <w:szCs w:val="30"/>
          <w:cs/>
        </w:rPr>
        <w:lastRenderedPageBreak/>
        <w:t>เรื่องสำคัญในการตรวจสอบ</w:t>
      </w:r>
    </w:p>
    <w:p w14:paraId="236EEB41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1F5BE53" w14:textId="0B6AC4DD" w:rsidR="005B5823" w:rsidRDefault="005B5823" w:rsidP="005B58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B582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5B5823">
        <w:rPr>
          <w:rFonts w:ascii="Angsana New" w:eastAsia="Calibri" w:hAnsi="Angsana New"/>
          <w:sz w:val="30"/>
          <w:szCs w:val="30"/>
        </w:rPr>
        <w:t xml:space="preserve"> </w:t>
      </w:r>
      <w:r w:rsidRPr="005B582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B5823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B582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5F7075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6CF14F7D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5"/>
        <w:gridCol w:w="23"/>
        <w:gridCol w:w="4860"/>
        <w:gridCol w:w="67"/>
      </w:tblGrid>
      <w:tr w:rsidR="004A5828" w:rsidRPr="005F7075" w14:paraId="74A546BC" w14:textId="77777777" w:rsidTr="007D607E">
        <w:tc>
          <w:tcPr>
            <w:tcW w:w="9805" w:type="dxa"/>
            <w:gridSpan w:val="4"/>
            <w:shd w:val="clear" w:color="auto" w:fill="auto"/>
          </w:tcPr>
          <w:p w14:paraId="2711E5B0" w14:textId="77777777" w:rsidR="004A5828" w:rsidRPr="00FB10D9" w:rsidRDefault="004A5828" w:rsidP="004F0F7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1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A5828" w:rsidRPr="005F7075" w14:paraId="66B658C9" w14:textId="77777777" w:rsidTr="007D607E">
        <w:tc>
          <w:tcPr>
            <w:tcW w:w="9805" w:type="dxa"/>
            <w:gridSpan w:val="4"/>
            <w:shd w:val="clear" w:color="auto" w:fill="auto"/>
          </w:tcPr>
          <w:p w14:paraId="0397842D" w14:textId="799A503B" w:rsidR="004A5828" w:rsidRPr="00FB10D9" w:rsidRDefault="004A5828" w:rsidP="004F0F7A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FB10D9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3D274A" w:rsidRPr="00FB10D9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8F4413" w:rsidRPr="00FB10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B10D9">
              <w:rPr>
                <w:rFonts w:ascii="Angsana New" w:hAnsi="Angsana New"/>
                <w:sz w:val="30"/>
                <w:szCs w:val="30"/>
              </w:rPr>
              <w:t>7</w:t>
            </w:r>
            <w:r w:rsidR="00A673C9" w:rsidRPr="00FB10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A5828" w:rsidRPr="005F7075" w14:paraId="6A548D83" w14:textId="77777777" w:rsidTr="007D607E">
        <w:tc>
          <w:tcPr>
            <w:tcW w:w="4855" w:type="dxa"/>
            <w:shd w:val="clear" w:color="auto" w:fill="auto"/>
          </w:tcPr>
          <w:p w14:paraId="7C78F7D3" w14:textId="77777777" w:rsidR="004A5828" w:rsidRPr="00FB10D9" w:rsidRDefault="004A5828" w:rsidP="004F0F7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gridSpan w:val="3"/>
            <w:shd w:val="clear" w:color="auto" w:fill="auto"/>
          </w:tcPr>
          <w:p w14:paraId="47C84D91" w14:textId="77777777" w:rsidR="004A5828" w:rsidRPr="00FB10D9" w:rsidRDefault="004A5828" w:rsidP="004F0F7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F52DFE" w14:paraId="75D5A44D" w14:textId="77777777" w:rsidTr="007D607E">
        <w:tc>
          <w:tcPr>
            <w:tcW w:w="4855" w:type="dxa"/>
            <w:shd w:val="clear" w:color="auto" w:fill="auto"/>
          </w:tcPr>
          <w:p w14:paraId="4862AEF9" w14:textId="77777777" w:rsidR="00E63BEB" w:rsidRPr="00F52DFE" w:rsidRDefault="00E63BEB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48C5D2A0" w14:textId="00AEAE55" w:rsidR="004A5828" w:rsidRPr="00F52DFE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เนื่องจาก ตลาดยาแผนปัจจุบัน ยาแผนโบราณ ผลิตภัณฑ์สมุนไพร และผลิตภัณฑ์เสริมอาหาร เป็นตลาดที่มีการแข่งขันสูง มีการออกสินค้าใหม่อย่างต่อเนื่องเพื่อตอบสนองต่อความต้องการของผู้บริโภค ดังนั้นโอกาสในการจำหน่ายสินค้าของบริษัทจึงขึ้นอยู่กับภาวะการณ์แข่งขันของตลาด ซึ่งส่งผลให้สินค้าคงเหลือของบริษัทบางรายการล้าสมัยและเคลื่อนไหวช้า ดังนั้นจึงมีความเสี่ยงที่สินค้าคงเหลือจะแสดงมูลค่าสูงเกินกว่ามูลค่าสุทธิที่คาดว่าจะได้รับ </w:t>
            </w:r>
          </w:p>
          <w:p w14:paraId="682E1D83" w14:textId="77777777" w:rsidR="004A5828" w:rsidRPr="00F52DFE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4C2F1F2E" w14:textId="77777777" w:rsidR="004A5828" w:rsidRPr="00F52DFE" w:rsidRDefault="004A5828" w:rsidP="004F0F7A">
            <w:pPr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52DFE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ล้าสมัยและเคลื่อนไหวช้ามีความเกี่ยวข้องกับการใช้ดุลยพินิจของผู้บริหาร ข้าพเจ้าจึงพิจารณาว่าความเพียงพอของค่าเผื่อการลดมูลค่าของสินค้าคงเหลือล้าสมัยและเคลื่อนไหวช้า เป็นเรื่องสำคัญในการตรวจสอบ</w:t>
            </w:r>
          </w:p>
          <w:p w14:paraId="46CBF377" w14:textId="77777777" w:rsidR="004A5828" w:rsidRPr="00F52DFE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76A41A22" w14:textId="77777777" w:rsidR="004A5828" w:rsidRPr="00F52DFE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4950" w:type="dxa"/>
            <w:gridSpan w:val="3"/>
            <w:shd w:val="clear" w:color="auto" w:fill="auto"/>
          </w:tcPr>
          <w:p w14:paraId="6EA0F636" w14:textId="77777777" w:rsidR="00E63BEB" w:rsidRPr="00F52DFE" w:rsidRDefault="00E63BEB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</w:p>
          <w:p w14:paraId="108B853D" w14:textId="0CDF53DD" w:rsidR="004A5828" w:rsidRPr="00F52DFE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53832470" w14:textId="77777777" w:rsidR="004A5828" w:rsidRPr="00F52DFE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บริษัทในการพิจารณาประมาณการค่าเผื่อการลดมูลค่าของสินค้าคงเหลือล้าสมัยและเคลื่อนไหวช้า</w:t>
            </w: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และพิจารณาการปฏิบัติตามนโยบายดังกล่าวของบริษัท </w:t>
            </w:r>
          </w:p>
          <w:p w14:paraId="6919CE20" w14:textId="77777777" w:rsidR="004A5828" w:rsidRPr="00F52DFE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การออกแบบและการนำไปปฎิบัติสำหรับการควบคุมภายในที่เกี่ยวข้องกับการประมาณการค่าเผื่อการลดมูลค่าของสินค้าคงเหลือล้าสมัยและเคลื่อนไหวช้า</w:t>
            </w:r>
          </w:p>
          <w:p w14:paraId="1E05A1FB" w14:textId="77777777" w:rsidR="004A5828" w:rsidRPr="00F52DFE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เข้าร่วมสังเกตการณ์การตรวจนับของสินค้าคงเหลือและสุ่มทดสอบสภาพของสินค้าคงเหลือ</w:t>
            </w:r>
            <w:r w:rsidRPr="00F52DFE" w:rsidDel="00234A4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5923D36D" w14:textId="77777777" w:rsidR="004A5828" w:rsidRPr="00F52DFE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</w:p>
          <w:p w14:paraId="4E72F41C" w14:textId="77777777" w:rsidR="004A5828" w:rsidRPr="00F52DFE" w:rsidRDefault="004A5828" w:rsidP="00CF48F4">
            <w:pPr>
              <w:numPr>
                <w:ilvl w:val="0"/>
                <w:numId w:val="35"/>
              </w:numPr>
              <w:tabs>
                <w:tab w:val="clear" w:pos="227"/>
                <w:tab w:val="clear" w:pos="680"/>
                <w:tab w:val="left" w:pos="406"/>
              </w:tabs>
              <w:ind w:left="340" w:hanging="34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F52DFE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ประเมินความสมเหตุสมผลของข้อสมมติที่ผู้บริหารใช้ในการกำหนดอัตราร้อยละสำหรับการประมาณการค่าเผื่อการลดมูลค่าของสินค้าที่ล้าสมัยและเคลื่อนไหวช้า โดยเปรียบเทียบกับข้อมูลในอดีต </w:t>
            </w:r>
            <w:r w:rsidRPr="00F52DF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Pr="00F52DFE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และทดสอบการคำนวณ </w:t>
            </w:r>
          </w:p>
          <w:p w14:paraId="2F8E3659" w14:textId="78F8E12D" w:rsidR="004A5828" w:rsidRPr="00F52DFE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7DC7D224" w14:textId="77777777" w:rsidR="004A5828" w:rsidRPr="00F52DFE" w:rsidRDefault="004A5828" w:rsidP="004F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4A5828" w:rsidRPr="00F52DFE" w14:paraId="1474EDF1" w14:textId="77777777" w:rsidTr="007D607E">
        <w:trPr>
          <w:gridAfter w:val="1"/>
          <w:wAfter w:w="67" w:type="dxa"/>
        </w:trPr>
        <w:tc>
          <w:tcPr>
            <w:tcW w:w="9738" w:type="dxa"/>
            <w:gridSpan w:val="3"/>
            <w:shd w:val="clear" w:color="auto" w:fill="auto"/>
          </w:tcPr>
          <w:p w14:paraId="75FA0A95" w14:textId="77777777" w:rsidR="004A5828" w:rsidRPr="00F52DFE" w:rsidRDefault="004A5828" w:rsidP="004F0F7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2D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การทดสอบการด้อยค่าของที่ดิน อาคารและอุปกรณ์</w:t>
            </w:r>
          </w:p>
        </w:tc>
      </w:tr>
      <w:tr w:rsidR="004A5828" w:rsidRPr="00F52DFE" w14:paraId="732642BA" w14:textId="77777777" w:rsidTr="007D607E">
        <w:trPr>
          <w:gridAfter w:val="1"/>
          <w:wAfter w:w="67" w:type="dxa"/>
        </w:trPr>
        <w:tc>
          <w:tcPr>
            <w:tcW w:w="9738" w:type="dxa"/>
            <w:gridSpan w:val="3"/>
            <w:shd w:val="clear" w:color="auto" w:fill="auto"/>
          </w:tcPr>
          <w:p w14:paraId="64D8FB1C" w14:textId="3004E371" w:rsidR="004A5828" w:rsidRPr="00F52DFE" w:rsidRDefault="004A5828" w:rsidP="004F0F7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2D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3D274A" w:rsidRPr="00F52DFE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8F4413" w:rsidRPr="00F52D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B10D9" w:rsidRPr="00F52DFE">
              <w:rPr>
                <w:rFonts w:ascii="Angsana New" w:hAnsi="Angsana New"/>
                <w:sz w:val="30"/>
                <w:szCs w:val="30"/>
              </w:rPr>
              <w:t>10</w:t>
            </w:r>
            <w:r w:rsidR="00A673C9" w:rsidRPr="00F52D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A5828" w:rsidRPr="00F52DFE" w14:paraId="0F36DF6B" w14:textId="77777777" w:rsidTr="007D607E">
        <w:trPr>
          <w:gridAfter w:val="1"/>
          <w:wAfter w:w="67" w:type="dxa"/>
        </w:trPr>
        <w:tc>
          <w:tcPr>
            <w:tcW w:w="4878" w:type="dxa"/>
            <w:gridSpan w:val="2"/>
            <w:shd w:val="clear" w:color="auto" w:fill="auto"/>
          </w:tcPr>
          <w:p w14:paraId="1DDAC672" w14:textId="77777777" w:rsidR="004A5828" w:rsidRPr="00F52DFE" w:rsidRDefault="004A5828" w:rsidP="00CF48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2D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CFBB40A" w14:textId="77777777" w:rsidR="004A5828" w:rsidRPr="00F52DFE" w:rsidRDefault="004A5828" w:rsidP="00CF48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2D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5D4612" w14:paraId="4A37F5B6" w14:textId="77777777" w:rsidTr="007D607E">
        <w:trPr>
          <w:gridAfter w:val="1"/>
          <w:wAfter w:w="67" w:type="dxa"/>
        </w:trPr>
        <w:tc>
          <w:tcPr>
            <w:tcW w:w="4878" w:type="dxa"/>
            <w:gridSpan w:val="2"/>
            <w:shd w:val="clear" w:color="auto" w:fill="auto"/>
          </w:tcPr>
          <w:p w14:paraId="4D02C4B2" w14:textId="77777777" w:rsidR="00E63BEB" w:rsidRPr="00F52DFE" w:rsidRDefault="00E63BEB" w:rsidP="00812633">
            <w:pPr>
              <w:pStyle w:val="a2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14:paraId="40C7E635" w14:textId="00749532" w:rsidR="00812633" w:rsidRPr="00F52DFE" w:rsidRDefault="00812633" w:rsidP="00812633">
            <w:pPr>
              <w:pStyle w:val="a2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F52DFE">
              <w:rPr>
                <w:rFonts w:ascii="Angsana New" w:eastAsia="Calibri" w:hAnsi="Angsana New" w:cs="Angsana New"/>
                <w:cs/>
                <w:lang w:val="en-US"/>
              </w:rPr>
              <w:t xml:space="preserve">ในระหว่างปี </w:t>
            </w:r>
            <w:r w:rsidR="006111CE">
              <w:rPr>
                <w:rFonts w:ascii="Angsana New" w:eastAsia="Calibri" w:hAnsi="Angsana New" w:cs="Angsana New"/>
                <w:lang w:val="en-US"/>
              </w:rPr>
              <w:t xml:space="preserve">2565 </w:t>
            </w:r>
            <w:r w:rsidRPr="00F52DFE">
              <w:rPr>
                <w:rFonts w:ascii="Angsana New" w:eastAsia="Calibri" w:hAnsi="Angsana New" w:cs="Angsana New"/>
                <w:cs/>
                <w:lang w:val="en-US"/>
              </w:rPr>
              <w:t>ผู้บริหารได้พิจารณาข้อบ่งชี้การด้อยค่าของที่ดิน อาคารและอุปกรณ์ของบริษัท ซึ่งนำไปสู่การทดสอบการด้อยค่าที่ดิน อาคารและอุปกรณ์ของโรงงานที่สาขาลำพูน โดยผู้บริหารได้ประเมินมูลค่าที่ได้รับคืนด้วยวิธีมูลค่าจากการใช้ซึ่งประมาณการจากการคิดลดกระแสเงินสดที่จะได้รับในอนาคตจากการใช้สินทรัพย์ของโรงงานดังกล่าว</w:t>
            </w:r>
          </w:p>
          <w:p w14:paraId="4FD76049" w14:textId="77777777" w:rsidR="00812633" w:rsidRPr="00F52DFE" w:rsidRDefault="00812633" w:rsidP="00812633">
            <w:pPr>
              <w:pStyle w:val="a2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14:paraId="107DC7A4" w14:textId="5C1B17E3" w:rsidR="004A5828" w:rsidRPr="00F52DFE" w:rsidRDefault="00812633" w:rsidP="004F0F7A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F52DFE">
              <w:rPr>
                <w:rFonts w:ascii="Angsana New" w:eastAsia="Calibri" w:hAnsi="Angsana New" w:cs="Angsana New"/>
                <w:cs/>
                <w:lang w:val="en-US"/>
              </w:rPr>
              <w:t>เนื่องจาก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ตลอดจนรายการที่ดิน อาคารและอุปกรณ์ที่เกี่ยวข้องมีสาระสำคัญต่องบการเงิน ข้าพเจ้าจึงเห็นว่าเรื่องดังกล่าวเป็นเรื่องที่สำคัญในการตรวจสอบ</w:t>
            </w:r>
          </w:p>
          <w:p w14:paraId="44609EA4" w14:textId="77777777" w:rsidR="004A5828" w:rsidRPr="00F52DFE" w:rsidRDefault="004A5828" w:rsidP="004F0F7A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60" w:type="dxa"/>
            <w:shd w:val="clear" w:color="auto" w:fill="auto"/>
          </w:tcPr>
          <w:p w14:paraId="1659405B" w14:textId="77777777" w:rsidR="00E63BEB" w:rsidRPr="00F52DFE" w:rsidRDefault="00E63BEB" w:rsidP="004F0F7A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14:paraId="49B2DF08" w14:textId="7E40C883" w:rsidR="004A5828" w:rsidRPr="00F52DFE" w:rsidRDefault="004A5828" w:rsidP="004F0F7A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F52DFE">
              <w:rPr>
                <w:rFonts w:ascii="Angsana New" w:eastAsia="Calibri" w:hAnsi="Angsana New" w:cs="Angsana New"/>
                <w:cs/>
                <w:lang w:val="en-US"/>
              </w:rPr>
              <w:t>วิธีการตรวจสอบของข้าพเจ้ารวมถึง</w:t>
            </w:r>
          </w:p>
          <w:p w14:paraId="6E230D7F" w14:textId="77777777" w:rsidR="004A5828" w:rsidRPr="00F52DFE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</w:t>
            </w:r>
          </w:p>
          <w:p w14:paraId="51C9A7F0" w14:textId="55E91EB8" w:rsidR="004A5828" w:rsidRPr="00F52DFE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ประเมินความเหมาะสมของวิธีคิดลดกระแสเงินสดที</w:t>
            </w:r>
            <w:r w:rsidR="0098735F" w:rsidRPr="00F52DFE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่</w:t>
            </w: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จัดทำโดยบริษัท และข้อสมมติที่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 รวมถึงประเมินความเหมาะสมของค่าตัวแปรทางการเงินที่เป็นตัวกำหนดอัตราคิดลด</w:t>
            </w:r>
          </w:p>
          <w:p w14:paraId="403C841E" w14:textId="77777777" w:rsidR="004A5828" w:rsidRPr="00F52DFE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วิเคราะห์ข้อมูลในอดีตเพื่อสนับสนุนความแม่นยำในกระบวนการการคาดการณ์ของบริษัท</w:t>
            </w:r>
          </w:p>
          <w:p w14:paraId="6CA55C3F" w14:textId="77777777" w:rsidR="004A5828" w:rsidRPr="00F52DFE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ความเหมาะสมของหลักการและการคำนวณทางคณิตศาสตร์ของวิธีคิดลดกระแสเงินสดและประเมินการจัดทำการวิเคราะห์ความอ่อนไหวของข้อสมมติที่สำคัญ</w:t>
            </w:r>
          </w:p>
          <w:p w14:paraId="10B15893" w14:textId="77777777" w:rsidR="004A5828" w:rsidRPr="00F52DFE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52DF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ประเมินความเพียงพอในการเปิดเผยข้อมูลของบริษัทตามมาตรฐานการรายงานทางการเงิน</w:t>
            </w:r>
          </w:p>
          <w:p w14:paraId="1ED0C590" w14:textId="7BE80FC1" w:rsidR="004A5828" w:rsidRPr="00C11825" w:rsidRDefault="004A5828" w:rsidP="00C1182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</w:tbl>
    <w:p w14:paraId="092325B5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49AE63" w14:textId="0F1CE123" w:rsidR="007C6B04" w:rsidRPr="008A5A08" w:rsidRDefault="007C6B04" w:rsidP="007C6B0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A5A08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BD0FCB8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63E3692" w14:textId="17F103D5" w:rsidR="007C6B04" w:rsidRPr="008A5A08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8A5A08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C14995D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EFBAC05" w14:textId="3FB3F225" w:rsidR="007C6B04" w:rsidRPr="008A5A08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8A5A08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</w:p>
    <w:p w14:paraId="0352F0D0" w14:textId="77777777" w:rsidR="00F90964" w:rsidRDefault="00F9096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794A2EFB" w14:textId="77777777" w:rsidR="007D607E" w:rsidRDefault="007D607E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75942B8B" w14:textId="71EF02C5" w:rsidR="007C6B04" w:rsidRPr="008A5A08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8A5A08">
        <w:rPr>
          <w:rFonts w:ascii="Angsana New" w:eastAsia="Calibri" w:hAnsi="Angsana New"/>
          <w:sz w:val="30"/>
          <w:szCs w:val="30"/>
          <w:cs/>
        </w:rPr>
        <w:t xml:space="preserve"> คือ</w:t>
      </w:r>
      <w:r w:rsidR="00515346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8A5A08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</w:p>
    <w:p w14:paraId="13650205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291B34B" w14:textId="77777777" w:rsidR="007C6B04" w:rsidRDefault="007C6B04" w:rsidP="007C6B04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ข้าพเจ้าต้องสื่อสารเรื่องดังกล่าวกับผู้มีหน้าที่ในการกำกับดูแลและขอให้มีการแก้ไข</w:t>
      </w:r>
    </w:p>
    <w:p w14:paraId="138692C6" w14:textId="77777777" w:rsidR="002616C6" w:rsidRPr="0010347C" w:rsidRDefault="002616C6" w:rsidP="000151A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CB96463" w14:textId="7EF7C118" w:rsidR="000151A7" w:rsidRPr="00A56FD9" w:rsidRDefault="000151A7" w:rsidP="000151A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976EC7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6B2955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37E3F2C8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66460DC" w14:textId="153945AD" w:rsidR="000151A7" w:rsidRPr="00A56FD9" w:rsidRDefault="000151A7" w:rsidP="000151A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6509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203D6E2" w14:textId="60C82685" w:rsidR="000151A7" w:rsidRDefault="000151A7" w:rsidP="000151A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6B2955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6B2955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14:paraId="7064034B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4F9FE6D" w14:textId="1A44EFB9" w:rsidR="00E401A5" w:rsidRPr="00A56FD9" w:rsidRDefault="007C6B04" w:rsidP="000151A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B10D9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32526D" w:rsidRPr="00FB10D9">
        <w:rPr>
          <w:rFonts w:ascii="Angsana New" w:eastAsia="Calibri" w:hAnsi="Angsana New" w:hint="cs"/>
          <w:sz w:val="30"/>
          <w:szCs w:val="30"/>
          <w:cs/>
        </w:rPr>
        <w:t>กำกับดูแล</w:t>
      </w:r>
      <w:r w:rsidRPr="00FB10D9">
        <w:rPr>
          <w:rFonts w:ascii="Angsana New" w:eastAsia="Calibri" w:hAnsi="Angsana New"/>
          <w:sz w:val="30"/>
          <w:szCs w:val="30"/>
          <w:cs/>
        </w:rPr>
        <w:t>กระบวนการในการจัดทำรายงานทางการเงินของ</w:t>
      </w:r>
      <w:r w:rsidR="005F7075" w:rsidRPr="00FB10D9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FB10D9">
        <w:rPr>
          <w:rFonts w:ascii="Angsana New" w:eastAsia="Calibri" w:hAnsi="Angsana New"/>
          <w:sz w:val="30"/>
          <w:szCs w:val="30"/>
          <w:cs/>
        </w:rPr>
        <w:t>บริษัท</w:t>
      </w:r>
      <w:r w:rsidR="005F7075" w:rsidRPr="00FB10D9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5E304C17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C2C890E" w14:textId="441C5B20" w:rsidR="000151A7" w:rsidRPr="00A56FD9" w:rsidRDefault="000151A7" w:rsidP="000151A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6FD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6B2955">
        <w:rPr>
          <w:rFonts w:asciiTheme="majorBid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2F184C41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C6DAA60" w14:textId="79BC1A6B" w:rsidR="000151A7" w:rsidRPr="00A56FD9" w:rsidRDefault="000151A7" w:rsidP="000151A7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B295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ED4EDE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ข้อผิดพลาด และเสนอรายงาน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ED4EDE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การสอบบัญชีจะสามารถตรวจพบข้อมูลที่ขัดต่อข้อเท็จจริงอัน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56FD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6B2955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A56FD9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4D9DA80D" w14:textId="77777777" w:rsidR="00F90964" w:rsidRDefault="00F90964" w:rsidP="000D6A41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FD07F9" w14:textId="4BBE862A" w:rsidR="001A3378" w:rsidRDefault="000151A7" w:rsidP="00CF48F4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72DE1B5" w14:textId="77777777" w:rsidR="004E179B" w:rsidRPr="001A415F" w:rsidRDefault="004E179B" w:rsidP="00CF48F4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ED63F47" w14:textId="14AB6609" w:rsidR="000151A7" w:rsidRPr="00A56FD9" w:rsidRDefault="000151A7" w:rsidP="00CF48F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F7075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ED4EDE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เป็นผลมาจากการทุจริตจะสูงกว่าความเสี่ยงที่เกิดจาก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ข้อผิดพลาด</w:t>
      </w:r>
      <w:r w:rsidR="008D114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56FD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C4647AE" w14:textId="07A12426" w:rsidR="000151A7" w:rsidRPr="00A56FD9" w:rsidRDefault="000151A7" w:rsidP="00CF48F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F7075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5F7075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</w:p>
    <w:p w14:paraId="3F38C397" w14:textId="63DAC8B6" w:rsidR="00F7219B" w:rsidRDefault="000151A7" w:rsidP="007E6B9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FB4487A" w14:textId="28D35178" w:rsidR="000151A7" w:rsidRPr="00A56FD9" w:rsidRDefault="000151A7" w:rsidP="00CF48F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</w:t>
      </w:r>
      <w:r w:rsidRPr="00ED4EDE">
        <w:rPr>
          <w:rFonts w:asciiTheme="majorBidi" w:hAnsiTheme="majorBidi" w:cstheme="majorBidi"/>
          <w:spacing w:val="-2"/>
          <w:sz w:val="30"/>
          <w:szCs w:val="30"/>
          <w:cs/>
        </w:rPr>
        <w:t>ดำเนินงานต่อเนื่องของผู้บริหารและจาก</w:t>
      </w:r>
      <w:r w:rsidRPr="00A56FD9">
        <w:rPr>
          <w:rFonts w:asciiTheme="majorBidi" w:hAnsiTheme="majorBidi" w:cstheme="majorBidi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5F7075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A56FD9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A56FD9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ข้อมูลในงบการเงิน</w:t>
      </w:r>
      <w:r w:rsidR="005F7075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774C4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56FD9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56FD9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6B2955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24D5B3E" w14:textId="716F14B7" w:rsidR="000151A7" w:rsidRDefault="000151A7" w:rsidP="00CF48F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B10D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6B2955" w:rsidRPr="00FB10D9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6974B6" w:rsidRPr="00FB1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10D9">
        <w:rPr>
          <w:rFonts w:asciiTheme="majorBidi" w:hAnsiTheme="majorBidi" w:cstheme="majorBidi"/>
          <w:sz w:val="30"/>
          <w:szCs w:val="30"/>
          <w:cs/>
        </w:rPr>
        <w:t>โดยรวมถึงการเปิดเผย</w:t>
      </w:r>
      <w:r w:rsidR="004B0368" w:rsidRPr="00FB10D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B10D9">
        <w:rPr>
          <w:rFonts w:asciiTheme="majorBidi" w:hAnsiTheme="majorBidi" w:cstheme="majorBidi"/>
          <w:sz w:val="30"/>
          <w:szCs w:val="30"/>
          <w:cs/>
        </w:rPr>
        <w:t>ว่างบการเงิน</w:t>
      </w:r>
      <w:r w:rsidR="006B2955" w:rsidRPr="00FB10D9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FB10D9">
        <w:rPr>
          <w:rFonts w:asciiTheme="majorBid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</w:t>
      </w:r>
      <w:r w:rsidR="004B0368" w:rsidRPr="00FB10D9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14:paraId="4D7AACA3" w14:textId="7275AAA4" w:rsidR="00E57785" w:rsidRPr="00FB10D9" w:rsidRDefault="00E57785" w:rsidP="00E57785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6370B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36370B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36370B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E57785">
        <w:rPr>
          <w:rFonts w:ascii="Angsana New" w:hAnsi="Angsana New"/>
          <w:sz w:val="30"/>
          <w:szCs w:val="30"/>
          <w:cs/>
        </w:rPr>
        <w:t>กลุ่มบริษัทเพื่อแสดงความเห็นต่องบการเงินรวม</w:t>
      </w:r>
      <w:r w:rsidRPr="00E57785">
        <w:rPr>
          <w:rFonts w:ascii="Angsana New" w:hAnsi="Angsana New"/>
          <w:sz w:val="30"/>
          <w:szCs w:val="30"/>
        </w:rPr>
        <w:t xml:space="preserve"> </w:t>
      </w:r>
      <w:r w:rsidRPr="00E5778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E57785">
        <w:rPr>
          <w:rFonts w:ascii="Angsana New" w:hAnsi="Angsana New" w:hint="cs"/>
          <w:sz w:val="30"/>
          <w:szCs w:val="30"/>
          <w:cs/>
        </w:rPr>
        <w:t xml:space="preserve">การกำหนดแนวทางการควบคุมดูแล </w:t>
      </w:r>
      <w:r w:rsidRPr="00E57785">
        <w:rPr>
          <w:rFonts w:ascii="Angsana New" w:hAnsi="Angsana New"/>
          <w:sz w:val="30"/>
          <w:szCs w:val="30"/>
          <w:cs/>
        </w:rPr>
        <w:t>และการปฏิบัติงานตรวจสอบ</w:t>
      </w:r>
      <w:r w:rsidRPr="00E57785">
        <w:rPr>
          <w:rFonts w:ascii="Angsana New" w:hAnsi="Angsana New" w:hint="cs"/>
          <w:sz w:val="30"/>
          <w:szCs w:val="30"/>
          <w:cs/>
        </w:rPr>
        <w:t>กลุ่มบริษัทข้าพเจ้าเป็นผู้รับผิดชอบแต่เพียงผู้เดียวต่อความเห็นของข้าพเจ้า</w:t>
      </w:r>
    </w:p>
    <w:p w14:paraId="02C51A83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C943B02" w14:textId="46B88E76" w:rsidR="000151A7" w:rsidRPr="00A56FD9" w:rsidRDefault="000151A7" w:rsidP="008D1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B10D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</w:t>
      </w:r>
      <w:r w:rsidR="00976EC7" w:rsidRPr="00FB10D9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</w:t>
      </w:r>
      <w:r w:rsidR="006974B6" w:rsidRPr="00FB10D9">
        <w:rPr>
          <w:rFonts w:asciiTheme="majorBidi" w:eastAsia="Calibri" w:hAnsiTheme="majorBidi" w:cstheme="majorBidi" w:hint="cs"/>
          <w:sz w:val="30"/>
          <w:szCs w:val="30"/>
          <w:cs/>
        </w:rPr>
        <w:t>ที่</w:t>
      </w:r>
      <w:r w:rsidR="00976EC7" w:rsidRPr="00FB10D9">
        <w:rPr>
          <w:rFonts w:asciiTheme="majorBidi" w:eastAsia="Calibri" w:hAnsiTheme="majorBidi" w:cstheme="majorBidi" w:hint="cs"/>
          <w:sz w:val="30"/>
          <w:szCs w:val="30"/>
          <w:cs/>
        </w:rPr>
        <w:t>กำกับดูแล</w:t>
      </w:r>
      <w:r w:rsidR="004B0368" w:rsidRPr="00FB10D9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B54AAA" w:rsidRPr="00FB10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0368" w:rsidRPr="00FB10D9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6F07" w:rsidRPr="00FB10D9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B0368" w:rsidRPr="00FB10D9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FB10D9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FB10D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85A149E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2D5D92D" w14:textId="48D52875" w:rsidR="00991621" w:rsidRDefault="002A5F91" w:rsidP="00246F0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515346">
        <w:rPr>
          <w:rFonts w:asciiTheme="majorBidi" w:hAnsiTheme="majorBidi" w:cstheme="majorBidi" w:hint="cs"/>
          <w:sz w:val="30"/>
          <w:szCs w:val="30"/>
          <w:cs/>
        </w:rPr>
        <w:lastRenderedPageBreak/>
        <w:t>ข้าพเจ้าได้ให้คำรับรอง</w:t>
      </w:r>
      <w:r w:rsidR="00172BF1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515346">
        <w:rPr>
          <w:rFonts w:asciiTheme="majorBidi" w:hAnsiTheme="majorBidi" w:cstheme="majorBidi" w:hint="cs"/>
          <w:sz w:val="30"/>
          <w:szCs w:val="30"/>
          <w:cs/>
        </w:rPr>
        <w:t>ผู้มีหน้าที่กำกับดูแลว่าข้าพเจ้าได้ป</w:t>
      </w:r>
      <w:r w:rsidR="007A3EDF" w:rsidRPr="00515346">
        <w:rPr>
          <w:rFonts w:asciiTheme="majorBidi" w:hAnsiTheme="majorBidi" w:cstheme="majorBidi" w:hint="cs"/>
          <w:sz w:val="30"/>
          <w:szCs w:val="30"/>
          <w:cs/>
        </w:rPr>
        <w:t>ฏิบัติตาม</w:t>
      </w:r>
      <w:r w:rsidR="007A3EDF" w:rsidRPr="00ED4EDE">
        <w:rPr>
          <w:rFonts w:asciiTheme="majorBidi" w:hAnsiTheme="majorBidi" w:cstheme="majorBidi" w:hint="cs"/>
          <w:spacing w:val="-2"/>
          <w:sz w:val="30"/>
          <w:szCs w:val="30"/>
          <w:cs/>
        </w:rPr>
        <w:t>ข้อกำหนดจรรยาบรรณที่เกี่ยวข้องกับความเป็น</w:t>
      </w:r>
      <w:r w:rsidR="007A3EDF" w:rsidRPr="00515346">
        <w:rPr>
          <w:rFonts w:asciiTheme="majorBidi" w:hAnsiTheme="majorBidi" w:cstheme="majorBidi" w:hint="cs"/>
          <w:sz w:val="30"/>
          <w:szCs w:val="30"/>
          <w:cs/>
        </w:rPr>
        <w:t>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</w:t>
      </w:r>
      <w:r w:rsidR="007A3EDF" w:rsidRPr="00FB10D9">
        <w:rPr>
          <w:rFonts w:asciiTheme="majorBidi" w:hAnsiTheme="majorBidi" w:cstheme="majorBidi" w:hint="cs"/>
          <w:sz w:val="30"/>
          <w:szCs w:val="30"/>
          <w:cs/>
        </w:rPr>
        <w:t>พิจารณาว่ากระทบต่อความเป็นอิสระ</w:t>
      </w:r>
      <w:r w:rsidR="00246F07" w:rsidRPr="00FB10D9">
        <w:rPr>
          <w:rFonts w:asciiTheme="majorBid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</w:t>
      </w:r>
      <w:r w:rsidR="007A3EDF" w:rsidRPr="00FB10D9">
        <w:rPr>
          <w:rFonts w:asciiTheme="majorBidi" w:hAnsiTheme="majorBidi" w:cstheme="majorBidi" w:hint="cs"/>
          <w:sz w:val="30"/>
          <w:szCs w:val="30"/>
          <w:cs/>
        </w:rPr>
        <w:t>ของข้าพเจ้า</w:t>
      </w:r>
    </w:p>
    <w:p w14:paraId="1F0E4744" w14:textId="77777777" w:rsidR="001A3378" w:rsidRPr="00E370E6" w:rsidRDefault="001A3378" w:rsidP="00246F0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D077FC2" w14:textId="2883B6BF" w:rsidR="00991621" w:rsidRDefault="00991621" w:rsidP="00991621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6B295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17C40F2" w14:textId="77777777" w:rsidR="00991621" w:rsidRPr="00515346" w:rsidRDefault="00991621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707980" w14:textId="2EB34A57" w:rsidR="009451FE" w:rsidRDefault="009451FE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37C898" w14:textId="0A1732A8" w:rsidR="00044677" w:rsidRDefault="00044677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B9B0D" w14:textId="77777777" w:rsidR="00E401A5" w:rsidRPr="00A56FD9" w:rsidRDefault="00E401A5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F22700" w14:textId="77777777" w:rsidR="009451FE" w:rsidRPr="00A56FD9" w:rsidRDefault="009451FE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CEFC73" w14:textId="77777777" w:rsidR="000151A7" w:rsidRPr="00A56FD9" w:rsidRDefault="00966FE5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hAnsiTheme="majorBidi" w:cstheme="majorBidi"/>
          <w:sz w:val="30"/>
          <w:szCs w:val="30"/>
        </w:rPr>
        <w:t>(</w:t>
      </w:r>
      <w:r w:rsidRPr="00A56FD9">
        <w:rPr>
          <w:rFonts w:asciiTheme="majorBidi" w:hAnsiTheme="majorBidi" w:cstheme="majorBidi"/>
          <w:sz w:val="30"/>
          <w:szCs w:val="30"/>
          <w:cs/>
        </w:rPr>
        <w:t>สุเมธ แจ้งสามสี</w:t>
      </w:r>
      <w:r w:rsidRPr="00A56FD9">
        <w:rPr>
          <w:rFonts w:asciiTheme="majorBidi" w:hAnsiTheme="majorBidi" w:cstheme="majorBidi"/>
          <w:sz w:val="30"/>
          <w:szCs w:val="30"/>
        </w:rPr>
        <w:t>)</w:t>
      </w:r>
    </w:p>
    <w:p w14:paraId="1EB78C44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28CC0EF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66FE5" w:rsidRPr="00A56FD9">
        <w:rPr>
          <w:rFonts w:asciiTheme="majorBidi" w:hAnsiTheme="majorBidi" w:cstheme="majorBidi"/>
          <w:sz w:val="30"/>
          <w:szCs w:val="30"/>
        </w:rPr>
        <w:t>9362</w:t>
      </w:r>
    </w:p>
    <w:p w14:paraId="6CD23516" w14:textId="77777777" w:rsidR="000151A7" w:rsidRPr="00A56FD9" w:rsidRDefault="000151A7" w:rsidP="000151A7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574B89E6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7F62588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5B1C0C" w14:textId="13B97442" w:rsidR="00786634" w:rsidRPr="005B3AB9" w:rsidRDefault="00FB10D9" w:rsidP="00CF48F4">
      <w:pPr>
        <w:spacing w:line="360" w:lineRule="exact"/>
        <w:jc w:val="thaiDistribute"/>
        <w:rPr>
          <w:rFonts w:ascii="Angsana New" w:hAnsi="Angsana New"/>
          <w:sz w:val="30"/>
          <w:szCs w:val="30"/>
          <w:lang w:val="en-GB"/>
        </w:rPr>
      </w:pPr>
      <w:r w:rsidRPr="00F52DFE">
        <w:rPr>
          <w:rFonts w:asciiTheme="majorBidi" w:hAnsiTheme="majorBidi" w:cstheme="majorBidi"/>
          <w:sz w:val="30"/>
          <w:szCs w:val="30"/>
        </w:rPr>
        <w:t>2</w:t>
      </w:r>
      <w:r w:rsidR="00F52DFE" w:rsidRPr="00F52DFE">
        <w:rPr>
          <w:rFonts w:asciiTheme="majorBidi" w:hAnsiTheme="majorBidi" w:cstheme="majorBidi"/>
          <w:sz w:val="30"/>
          <w:szCs w:val="30"/>
        </w:rPr>
        <w:t>8</w:t>
      </w:r>
      <w:r w:rsidR="00C630DA" w:rsidRPr="00F52DFE">
        <w:rPr>
          <w:rFonts w:asciiTheme="majorBidi" w:hAnsiTheme="majorBidi" w:cstheme="majorBidi"/>
          <w:sz w:val="30"/>
          <w:szCs w:val="30"/>
        </w:rPr>
        <w:t xml:space="preserve"> </w:t>
      </w:r>
      <w:r w:rsidR="00C630DA" w:rsidRPr="00F52DF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9593F" w:rsidRPr="00F52DFE">
        <w:rPr>
          <w:rFonts w:asciiTheme="majorBidi" w:hAnsiTheme="majorBidi" w:cstheme="majorBidi"/>
          <w:sz w:val="30"/>
          <w:szCs w:val="30"/>
        </w:rPr>
        <w:t>256</w:t>
      </w:r>
      <w:r w:rsidR="006B2955" w:rsidRPr="00F52DFE">
        <w:rPr>
          <w:rFonts w:asciiTheme="majorBidi" w:hAnsiTheme="majorBidi" w:cstheme="majorBidi"/>
          <w:sz w:val="30"/>
          <w:szCs w:val="30"/>
        </w:rPr>
        <w:t>6</w:t>
      </w:r>
    </w:p>
    <w:sectPr w:rsidR="00786634" w:rsidRPr="005B3AB9" w:rsidSect="005F5D37">
      <w:headerReference w:type="default" r:id="rId20"/>
      <w:footerReference w:type="default" r:id="rId21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5850" w14:textId="77777777" w:rsidR="0045121B" w:rsidRDefault="0045121B">
      <w:r>
        <w:separator/>
      </w:r>
    </w:p>
  </w:endnote>
  <w:endnote w:type="continuationSeparator" w:id="0">
    <w:p w14:paraId="6A5F732B" w14:textId="77777777" w:rsidR="0045121B" w:rsidRDefault="0045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FE95A" w14:textId="77777777" w:rsidR="00433E8E" w:rsidRDefault="00433E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EndPr/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8E7DA" w14:textId="77777777" w:rsidR="0045121B" w:rsidRDefault="0045121B">
      <w:r>
        <w:separator/>
      </w:r>
    </w:p>
  </w:footnote>
  <w:footnote w:type="continuationSeparator" w:id="0">
    <w:p w14:paraId="6E8D1818" w14:textId="77777777" w:rsidR="0045121B" w:rsidRDefault="00451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1F339" w14:textId="77777777" w:rsidR="00433E8E" w:rsidRDefault="00433E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77777777" w:rsidR="00A34BA2" w:rsidRDefault="00A34BA2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0"/>
  </w:num>
  <w:num w:numId="14">
    <w:abstractNumId w:val="21"/>
  </w:num>
  <w:num w:numId="15">
    <w:abstractNumId w:val="23"/>
  </w:num>
  <w:num w:numId="16">
    <w:abstractNumId w:val="12"/>
  </w:num>
  <w:num w:numId="17">
    <w:abstractNumId w:val="13"/>
  </w:num>
  <w:num w:numId="18">
    <w:abstractNumId w:val="11"/>
  </w:num>
  <w:num w:numId="19">
    <w:abstractNumId w:val="24"/>
  </w:num>
  <w:num w:numId="20">
    <w:abstractNumId w:val="32"/>
  </w:num>
  <w:num w:numId="21">
    <w:abstractNumId w:val="10"/>
  </w:num>
  <w:num w:numId="22">
    <w:abstractNumId w:val="29"/>
  </w:num>
  <w:num w:numId="23">
    <w:abstractNumId w:val="28"/>
  </w:num>
  <w:num w:numId="24">
    <w:abstractNumId w:val="33"/>
  </w:num>
  <w:num w:numId="25">
    <w:abstractNumId w:val="25"/>
  </w:num>
  <w:num w:numId="26">
    <w:abstractNumId w:val="15"/>
  </w:num>
  <w:num w:numId="27">
    <w:abstractNumId w:val="31"/>
  </w:num>
  <w:num w:numId="28">
    <w:abstractNumId w:val="18"/>
  </w:num>
  <w:num w:numId="29">
    <w:abstractNumId w:val="16"/>
  </w:num>
  <w:num w:numId="30">
    <w:abstractNumId w:val="27"/>
  </w:num>
  <w:num w:numId="31">
    <w:abstractNumId w:val="34"/>
  </w:num>
  <w:num w:numId="32">
    <w:abstractNumId w:val="26"/>
  </w:num>
  <w:num w:numId="33">
    <w:abstractNumId w:val="14"/>
  </w:num>
  <w:num w:numId="34">
    <w:abstractNumId w:val="20"/>
  </w:num>
  <w:num w:numId="3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C29"/>
    <w:rsid w:val="004177A2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21B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2DD"/>
    <w:rsid w:val="0060787E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B7"/>
    <w:rsid w:val="007B577A"/>
    <w:rsid w:val="007B5CBF"/>
    <w:rsid w:val="007B5CDB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07E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B98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3229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AB4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B01DE"/>
    <w:rsid w:val="00FB04F6"/>
    <w:rsid w:val="00FB0984"/>
    <w:rsid w:val="00FB10D9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D17D2447BB814F8CB4962D4CDAC3D0" ma:contentTypeVersion="2" ma:contentTypeDescription="Create a new document." ma:contentTypeScope="" ma:versionID="4277763a03bd00ccc7b4315c9274a2b2">
  <xsd:schema xmlns:xsd="http://www.w3.org/2001/XMLSchema" xmlns:xs="http://www.w3.org/2001/XMLSchema" xmlns:p="http://schemas.microsoft.com/office/2006/metadata/properties" xmlns:ns2="96461863-300a-429d-ac6c-2799925cc95a" targetNamespace="http://schemas.microsoft.com/office/2006/metadata/properties" ma:root="true" ma:fieldsID="7ef394e97c0307c92c459ad2d5268145" ns2:_="">
    <xsd:import namespace="96461863-300a-429d-ac6c-2799925cc9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1863-300a-429d-ac6c-2799925cc9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29AC8-CE81-4C43-9AB4-3D341E421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1863-300a-429d-ac6c-2799925cc9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creator>tadsong_h22</dc:creator>
  <cp:lastModifiedBy>Klinsukon, Yendee</cp:lastModifiedBy>
  <cp:revision>2</cp:revision>
  <cp:lastPrinted>2022-02-25T10:54:00Z</cp:lastPrinted>
  <dcterms:created xsi:type="dcterms:W3CDTF">2023-02-27T12:53:00Z</dcterms:created>
  <dcterms:modified xsi:type="dcterms:W3CDTF">2023-02-27T12:53:00Z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0x0101003BD17D2447BB814F8CB4962D4CDAC3D0</vt:lpwstr>
  </property>
  <property fmtid="{D5CDD505-2E9C-101B-9397-08002B2CF9AE}" pid="3" name="PBCListName">
    <vt:lpwstr>Year end</vt:lpwstr>
  </property>
</Properties>
</file>