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56FD9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56FD9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911419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2F2790A" w:rsidR="00A1742E" w:rsidRPr="005317DD" w:rsidRDefault="005317DD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95A9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77777777" w:rsidR="00A1742E" w:rsidRPr="00ED4C80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911419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5317DD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65B6D" w:rsidRPr="00911419" w14:paraId="3C194DA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C88F59F" w14:textId="31C4A12A" w:rsidR="00665B6D" w:rsidRPr="005317DD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43AD54" w14:textId="77777777" w:rsidR="00665B6D" w:rsidRPr="00ED4C80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85D3DD1" w14:textId="33374127" w:rsidR="00665B6D" w:rsidRPr="00ED4C80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D5A21" w:rsidRPr="00911419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45B71CB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DE667C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50FAF92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D5A21" w:rsidRPr="00911419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754FC997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03EAA1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5B93DB81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D5A21" w:rsidRPr="00911419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871546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0294E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19AB241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D5A21" w:rsidRPr="00911419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1EF8FB32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0872EA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3FA5F2F4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5A21" w:rsidRPr="00911419" w14:paraId="68B352A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715D9C" w14:textId="57C0FE51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20D700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DE51715" w14:textId="5EC36D55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5A21" w:rsidRPr="00911419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10B46C1D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DCB4C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2F7C4044" w:rsidR="009D5A21" w:rsidRPr="00ED4C80" w:rsidRDefault="005935EE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935EE" w:rsidRPr="00911419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5FAA52E5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FAE69B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2E306CF8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935EE" w:rsidRPr="00911419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07C263F5" w:rsidR="005935EE" w:rsidRPr="00BD3785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37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BD378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F94AEF" w14:textId="77777777" w:rsidR="005935EE" w:rsidRPr="00BD3785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5CCF1F69" w:rsidR="005935EE" w:rsidRPr="00BD3785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D37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5935EE" w:rsidRPr="00911419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49DBB97A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C0E62E2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7BDCFB8D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5935EE" w:rsidRPr="00911419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4F2EA116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60EC603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67AB4C3A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935EE" w:rsidRPr="00911419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C4F5F13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F4BA8AA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31983E96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935EE" w:rsidRPr="00911419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60F86530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63218DE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38A5E173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935EE" w:rsidRPr="00911419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4D76EBFF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41391B6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706159E8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5935EE" w:rsidRPr="00911419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04CF62A6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88A4809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11716BB2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5935EE" w:rsidRPr="00911419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0E15C935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C93B514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473D3E64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935EE" w:rsidRPr="00911419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1F29A978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4DBEF5F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138F5B0C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935EE" w:rsidRPr="00911419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5433C201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6C6E8DD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7DA4913B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935EE" w:rsidRPr="00911419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6CB3B9AF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9D3A3BA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2D64754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935EE" w:rsidRPr="00911419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561F4D40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1A8DD35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01F3ED8D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935EE" w:rsidRPr="00911419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787D3714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1D9B11B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05ECFC03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935EE" w:rsidRPr="00911419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64AAFFA7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38C1684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6F8CC4FF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935EE" w:rsidRPr="00911419" w14:paraId="6C90AA9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2A291" w14:textId="2273CF35" w:rsidR="005935EE" w:rsidRPr="005317DD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0937136" w14:textId="77777777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36B0AF7" w14:textId="066E6D88" w:rsidR="005935EE" w:rsidRPr="00ED4C80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935EE" w:rsidRPr="00A56FD9" w14:paraId="19FCB7F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47BC66E" w14:textId="1D2145DF" w:rsidR="005935EE" w:rsidRPr="005317DD" w:rsidRDefault="001B3BB1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8571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7843B9" w14:textId="77777777" w:rsidR="005935EE" w:rsidRPr="00A56FD9" w:rsidRDefault="005935EE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B0146" w14:textId="17FC57FD" w:rsidR="005935EE" w:rsidRPr="00A56FD9" w:rsidRDefault="00E36030" w:rsidP="005935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36030" w:rsidRPr="00A56FD9" w14:paraId="04CF3B2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C14771C" w14:textId="6D5C5CF9" w:rsidR="00E36030" w:rsidRPr="005317DD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682A534C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CA7AA1" w14:textId="4E1042D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36030" w:rsidRPr="00A56FD9" w14:paraId="3079ACE8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BE6C3C7" w14:textId="77777777" w:rsidR="00E36030" w:rsidRPr="005317DD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17531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029D915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36030" w:rsidRPr="00A56FD9" w14:paraId="102AFBD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8AD9D7" w14:textId="77777777" w:rsidR="00E36030" w:rsidRPr="005317DD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3C97F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BE5F66A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36030" w:rsidRPr="00A56FD9" w14:paraId="03C47BF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083940" w14:textId="77777777" w:rsidR="00E36030" w:rsidRPr="005317DD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366C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1F9B5E9" w14:textId="77777777" w:rsidR="00E36030" w:rsidRPr="00A56FD9" w:rsidRDefault="00E36030" w:rsidP="00E360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95541ED" w14:textId="3F62C55A" w:rsidR="00A1742E" w:rsidRPr="00665B6D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1A9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665B6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D5023" w14:textId="63B63A51" w:rsidR="002B1411" w:rsidRPr="00665B6D" w:rsidRDefault="002B1411" w:rsidP="00195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 w:rsidRPr="00665B6D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665B6D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C55F7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D0534" w:rsidRPr="00C55F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B5A" w:rsidRPr="00C55F77">
        <w:rPr>
          <w:rFonts w:asciiTheme="majorBidi" w:hAnsiTheme="majorBidi" w:cstheme="majorBidi"/>
          <w:sz w:val="30"/>
          <w:szCs w:val="30"/>
        </w:rPr>
        <w:t>2</w:t>
      </w:r>
      <w:r w:rsidR="00C55F77" w:rsidRPr="00C55F77">
        <w:rPr>
          <w:rFonts w:asciiTheme="majorBidi" w:hAnsiTheme="majorBidi" w:cstheme="majorBidi"/>
          <w:sz w:val="30"/>
          <w:szCs w:val="30"/>
        </w:rPr>
        <w:t>8</w:t>
      </w:r>
      <w:r w:rsidR="000C5B5A" w:rsidRPr="00C55F77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C55F7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C55F77">
        <w:rPr>
          <w:rFonts w:asciiTheme="majorBidi" w:hAnsiTheme="majorBidi" w:cstheme="majorBidi"/>
          <w:sz w:val="30"/>
          <w:szCs w:val="30"/>
        </w:rPr>
        <w:t>256</w:t>
      </w:r>
      <w:r w:rsidR="000549B9" w:rsidRPr="00C55F77">
        <w:rPr>
          <w:rFonts w:asciiTheme="majorBidi" w:hAnsiTheme="majorBidi" w:cstheme="majorBidi"/>
          <w:sz w:val="30"/>
          <w:szCs w:val="30"/>
        </w:rPr>
        <w:t>6</w:t>
      </w:r>
    </w:p>
    <w:p w14:paraId="5D585882" w14:textId="77777777" w:rsidR="00200B9A" w:rsidRPr="00665B6D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84E91" w14:textId="77777777" w:rsidR="00A1742E" w:rsidRPr="00665B6D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5B6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665B6D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E209" w14:textId="49661289" w:rsidR="00174409" w:rsidRPr="00665B6D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665B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665B6D">
        <w:rPr>
          <w:rFonts w:asciiTheme="majorBidi" w:hAnsiTheme="majorBidi" w:cstheme="majorBidi"/>
          <w:sz w:val="30"/>
          <w:szCs w:val="30"/>
        </w:rPr>
        <w:t>(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665B6D">
        <w:rPr>
          <w:rFonts w:asciiTheme="majorBidi" w:hAnsiTheme="majorBidi" w:cstheme="majorBidi"/>
          <w:sz w:val="30"/>
          <w:szCs w:val="30"/>
        </w:rPr>
        <w:t xml:space="preserve">) </w:t>
      </w:r>
      <w:r w:rsidRPr="00665B6D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 w:rsidRPr="00665B6D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C31F2" w:rsidRPr="00665B6D">
        <w:rPr>
          <w:rFonts w:asciiTheme="majorBidi" w:hAnsiTheme="majorBidi" w:cstheme="majorBidi"/>
          <w:sz w:val="30"/>
          <w:szCs w:val="30"/>
        </w:rPr>
        <w:t>(</w:t>
      </w: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AC31F2" w:rsidRPr="00665B6D">
        <w:rPr>
          <w:rFonts w:asciiTheme="majorBidi" w:hAnsiTheme="majorBidi" w:cstheme="majorBidi"/>
          <w:sz w:val="30"/>
          <w:szCs w:val="30"/>
        </w:rPr>
        <w:t>)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13D1F" w:rsidRPr="00665B6D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และจดทะเบียนกับตลาดหลักทรัพย์แห่งประเทศไทยเมื่อเดือน</w:t>
      </w:r>
      <w:r w:rsidR="00F13D1F" w:rsidRPr="00665B6D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F13D1F" w:rsidRPr="00665B6D">
        <w:rPr>
          <w:rFonts w:asciiTheme="majorBidi" w:hAnsiTheme="majorBidi"/>
          <w:sz w:val="30"/>
          <w:szCs w:val="30"/>
          <w:lang w:val="en-GB"/>
        </w:rPr>
        <w:t>2564</w:t>
      </w:r>
      <w:r w:rsidR="00F13D1F" w:rsidRPr="00665B6D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F767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F3FE8" w:rsidRPr="00665B6D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731F42" w:rsidRPr="00665B6D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0C3D4" w14:textId="77777777" w:rsidR="00731F42" w:rsidRPr="00665B6D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665B6D">
        <w:rPr>
          <w:rFonts w:asciiTheme="majorBidi" w:hAnsiTheme="majorBidi" w:cstheme="majorBidi"/>
          <w:sz w:val="30"/>
          <w:szCs w:val="30"/>
          <w:cs/>
        </w:rPr>
        <w:tab/>
      </w:r>
      <w:r w:rsidRPr="00665B6D">
        <w:rPr>
          <w:rFonts w:asciiTheme="majorBidi" w:hAnsiTheme="majorBidi" w:cstheme="majorBidi"/>
          <w:sz w:val="30"/>
          <w:szCs w:val="30"/>
        </w:rPr>
        <w:t>:</w:t>
      </w:r>
      <w:r w:rsidRPr="00665B6D">
        <w:rPr>
          <w:rFonts w:asciiTheme="majorBidi" w:hAnsiTheme="majorBidi" w:cstheme="majorBidi"/>
          <w:sz w:val="30"/>
          <w:szCs w:val="30"/>
        </w:rPr>
        <w:tab/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</w:rPr>
        <w:t xml:space="preserve">255, 257 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665B6D">
        <w:rPr>
          <w:rFonts w:asciiTheme="majorBidi" w:hAnsiTheme="majorBidi" w:cstheme="majorBidi"/>
          <w:sz w:val="30"/>
          <w:szCs w:val="30"/>
        </w:rPr>
        <w:t xml:space="preserve">58 </w:t>
      </w:r>
      <w:r w:rsidRPr="00665B6D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สาขา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665B6D">
        <w:rPr>
          <w:rFonts w:asciiTheme="majorBidi" w:hAnsiTheme="majorBidi" w:cstheme="majorBidi"/>
          <w:sz w:val="30"/>
          <w:szCs w:val="30"/>
          <w:cs/>
        </w:rPr>
        <w:tab/>
      </w:r>
      <w:r w:rsidRPr="00665B6D">
        <w:rPr>
          <w:rFonts w:asciiTheme="majorBidi" w:hAnsiTheme="majorBidi" w:cstheme="majorBidi"/>
          <w:sz w:val="30"/>
          <w:szCs w:val="30"/>
        </w:rPr>
        <w:t>:</w:t>
      </w:r>
      <w:r w:rsidRPr="00665B6D">
        <w:rPr>
          <w:rFonts w:asciiTheme="majorBidi" w:hAnsiTheme="majorBidi" w:cstheme="majorBidi"/>
          <w:sz w:val="30"/>
          <w:szCs w:val="30"/>
        </w:rPr>
        <w:tab/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</w:rPr>
        <w:t xml:space="preserve">260 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</w:rPr>
        <w:t xml:space="preserve">4 </w:t>
      </w:r>
      <w:r w:rsidRPr="00665B6D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Pr="00665B6D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75C2C91B" w:rsidR="006538CB" w:rsidRPr="00665B6D" w:rsidRDefault="006538CB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665B6D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bookmarkStart w:id="0" w:name="_Hlk94802025"/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ตระกูลแดงประเสริฐ และบริษัท สุภาพ กรุ๊ป จำกัด </w:t>
      </w:r>
      <w:r w:rsidRPr="00665B6D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65B6D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3D1F" w:rsidRPr="00072349">
        <w:rPr>
          <w:rFonts w:asciiTheme="majorBidi" w:hAnsiTheme="majorBidi" w:cstheme="majorBidi"/>
          <w:sz w:val="30"/>
          <w:szCs w:val="30"/>
        </w:rPr>
        <w:t>3</w:t>
      </w:r>
      <w:r w:rsidR="000549B9" w:rsidRPr="00072349">
        <w:rPr>
          <w:rFonts w:asciiTheme="majorBidi" w:hAnsiTheme="majorBidi" w:cstheme="majorBidi"/>
          <w:sz w:val="30"/>
          <w:szCs w:val="30"/>
        </w:rPr>
        <w:t>7</w:t>
      </w:r>
      <w:r w:rsidR="00F13D1F" w:rsidRPr="00072349">
        <w:rPr>
          <w:rFonts w:asciiTheme="majorBidi" w:hAnsiTheme="majorBidi" w:cstheme="majorBidi"/>
          <w:sz w:val="30"/>
          <w:szCs w:val="30"/>
        </w:rPr>
        <w:t>.56</w:t>
      </w:r>
      <w:r w:rsidRPr="00072349">
        <w:rPr>
          <w:rFonts w:asciiTheme="majorBidi" w:hAnsiTheme="majorBidi" w:cstheme="majorBidi"/>
          <w:sz w:val="30"/>
          <w:szCs w:val="30"/>
        </w:rPr>
        <w:t xml:space="preserve"> </w:t>
      </w:r>
      <w:r w:rsidRPr="00072349">
        <w:rPr>
          <w:rFonts w:asciiTheme="majorBidi" w:hAnsiTheme="majorBidi" w:cstheme="majorBidi" w:hint="cs"/>
          <w:sz w:val="30"/>
          <w:szCs w:val="30"/>
          <w:cs/>
        </w:rPr>
        <w:t>และร้อย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F13D1F" w:rsidRPr="00C55F77">
        <w:rPr>
          <w:rFonts w:asciiTheme="majorBidi" w:hAnsiTheme="majorBidi" w:cstheme="majorBidi"/>
          <w:sz w:val="30"/>
          <w:szCs w:val="30"/>
        </w:rPr>
        <w:t>3</w:t>
      </w:r>
      <w:r w:rsidR="000549B9" w:rsidRPr="00C55F77">
        <w:rPr>
          <w:rFonts w:asciiTheme="majorBidi" w:hAnsiTheme="majorBidi" w:cstheme="majorBidi"/>
          <w:sz w:val="30"/>
          <w:szCs w:val="30"/>
        </w:rPr>
        <w:t>4.73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bookmarkEnd w:id="0"/>
      <w:r w:rsidRPr="00665B6D">
        <w:rPr>
          <w:rFonts w:asciiTheme="majorBidi" w:hAnsiTheme="majorBidi" w:cstheme="majorBidi"/>
          <w:sz w:val="30"/>
          <w:szCs w:val="30"/>
        </w:rPr>
        <w:t xml:space="preserve"> 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Pr="00665B6D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0549B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>ตระกูลแดงประเสริฐ และบริษัท สุภาพ กรุ๊ป จำกัด ถือหุ้นของบริษัท</w:t>
      </w:r>
      <w:r w:rsidR="00F13D1F" w:rsidRPr="00665B6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0549B9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665B6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0549B9">
        <w:rPr>
          <w:rFonts w:asciiTheme="majorBidi" w:hAnsiTheme="majorBidi"/>
          <w:i/>
          <w:iCs/>
          <w:sz w:val="30"/>
          <w:szCs w:val="30"/>
        </w:rPr>
        <w:t>35.56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 w:rsidR="000549B9">
        <w:rPr>
          <w:rFonts w:asciiTheme="majorBidi" w:hAnsiTheme="majorBidi"/>
          <w:i/>
          <w:iCs/>
          <w:sz w:val="30"/>
          <w:szCs w:val="30"/>
        </w:rPr>
        <w:t>32.97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665B6D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14C43419" w:rsidR="00630430" w:rsidRPr="00665B6D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665B6D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665B6D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 w:rsidRPr="00665B6D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665B6D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 w:rsidRPr="00665B6D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 w:rsidRPr="00665B6D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 w:rsidRPr="00665B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371C2C" w:rsidRPr="00665B6D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  <w:r w:rsidR="00F13D1F" w:rsidRPr="00665B6D">
        <w:rPr>
          <w:rFonts w:asciiTheme="majorBidi" w:hAnsiTheme="majorBidi" w:cstheme="majorBidi"/>
          <w:sz w:val="30"/>
          <w:szCs w:val="30"/>
        </w:rPr>
        <w:t xml:space="preserve"> </w:t>
      </w:r>
      <w:r w:rsidR="00F13D1F" w:rsidRPr="00665B6D">
        <w:rPr>
          <w:rFonts w:asciiTheme="majorBidi" w:hAnsiTheme="majorBidi" w:cstheme="majorBidi" w:hint="cs"/>
          <w:sz w:val="30"/>
          <w:szCs w:val="30"/>
          <w:cs/>
        </w:rPr>
        <w:t>และผลิตภัณฑ์สมุนไพร</w:t>
      </w:r>
      <w:r w:rsidR="00054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11487E">
        <w:rPr>
          <w:rFonts w:asciiTheme="majorBidi" w:hAnsiTheme="majorBidi" w:cstheme="majorBidi" w:hint="cs"/>
          <w:sz w:val="30"/>
          <w:szCs w:val="30"/>
          <w:cs/>
        </w:rPr>
        <w:t>ั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 xml:space="preserve">ทย่อย </w:t>
      </w:r>
      <w:r w:rsidR="00C55F77">
        <w:rPr>
          <w:rFonts w:asciiTheme="majorBidi" w:hAnsiTheme="majorBidi" w:cstheme="majorBidi"/>
          <w:sz w:val="30"/>
          <w:szCs w:val="30"/>
        </w:rPr>
        <w:t>(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 xml:space="preserve">รวมกันกับบริษัทเรียกว่า </w:t>
      </w:r>
      <w:r w:rsidR="00C55F77">
        <w:rPr>
          <w:rFonts w:asciiTheme="majorBidi" w:hAnsiTheme="majorBidi" w:cstheme="majorBidi"/>
          <w:sz w:val="30"/>
          <w:szCs w:val="30"/>
        </w:rPr>
        <w:t>“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55F77">
        <w:rPr>
          <w:rFonts w:asciiTheme="majorBidi" w:hAnsiTheme="majorBidi" w:cstheme="majorBidi"/>
          <w:sz w:val="30"/>
          <w:szCs w:val="30"/>
        </w:rPr>
        <w:t>”)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 xml:space="preserve"> ประกอบกิจการวิจัยพัฒนาผลิตภัณฑ์ และผล</w:t>
      </w:r>
      <w:r w:rsidR="0011487E">
        <w:rPr>
          <w:rFonts w:asciiTheme="majorBidi" w:hAnsiTheme="majorBidi" w:cstheme="majorBidi" w:hint="cs"/>
          <w:sz w:val="30"/>
          <w:szCs w:val="30"/>
          <w:cs/>
        </w:rPr>
        <w:t>ิ</w:t>
      </w:r>
      <w:r w:rsidR="00C55F77">
        <w:rPr>
          <w:rFonts w:asciiTheme="majorBidi" w:hAnsiTheme="majorBidi" w:cstheme="majorBidi" w:hint="cs"/>
          <w:sz w:val="30"/>
          <w:szCs w:val="30"/>
          <w:cs/>
        </w:rPr>
        <w:t>ตภัณฑ์เสริมอาหาร</w:t>
      </w:r>
      <w:r w:rsidR="0011487E">
        <w:rPr>
          <w:rFonts w:asciiTheme="majorBidi" w:hAnsiTheme="majorBidi" w:cstheme="majorBidi" w:hint="cs"/>
          <w:sz w:val="30"/>
          <w:szCs w:val="30"/>
          <w:cs/>
        </w:rPr>
        <w:t xml:space="preserve"> และเครื่องสำอาง </w:t>
      </w:r>
      <w:r w:rsidR="000549B9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0549B9">
        <w:rPr>
          <w:rFonts w:asciiTheme="majorBidi" w:hAnsiTheme="majorBidi" w:cstheme="majorBidi"/>
          <w:sz w:val="30"/>
          <w:szCs w:val="30"/>
        </w:rPr>
        <w:t xml:space="preserve">31 </w:t>
      </w:r>
      <w:r w:rsidR="000549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49B9">
        <w:rPr>
          <w:rFonts w:asciiTheme="majorBidi" w:hAnsiTheme="majorBidi" w:cstheme="majorBidi"/>
          <w:sz w:val="30"/>
          <w:szCs w:val="30"/>
        </w:rPr>
        <w:t xml:space="preserve">2565 </w:t>
      </w:r>
      <w:r w:rsidR="000549B9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1B3BB1">
        <w:rPr>
          <w:rFonts w:asciiTheme="majorBidi" w:hAnsiTheme="majorBidi" w:cstheme="majorBidi"/>
          <w:sz w:val="30"/>
          <w:szCs w:val="30"/>
        </w:rPr>
        <w:t>9</w:t>
      </w:r>
      <w:r w:rsidR="00054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774904AA" w14:textId="77777777" w:rsidR="001F3BED" w:rsidRPr="00665B6D" w:rsidRDefault="001F3BED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D5369F3" w14:textId="49810FD4" w:rsidR="00A1742E" w:rsidRPr="00665B6D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5B6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665B6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1A1A544" w14:textId="77777777" w:rsidR="00A1742E" w:rsidRPr="00665B6D" w:rsidRDefault="00A1742E" w:rsidP="006B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A1DE1" w14:textId="10773ACA" w:rsidR="005A3AE5" w:rsidRPr="00CD6199" w:rsidRDefault="00A92F34" w:rsidP="002A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49B9">
        <w:rPr>
          <w:rFonts w:asciiTheme="majorBidi" w:hAnsiTheme="majorBidi" w:cstheme="majorBidi"/>
          <w:sz w:val="30"/>
          <w:szCs w:val="30"/>
        </w:rPr>
        <w:t xml:space="preserve">       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2E4020" w:rsidRPr="00665B6D">
        <w:rPr>
          <w:rFonts w:asciiTheme="majorBidi" w:hAnsi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549B9">
        <w:rPr>
          <w:rFonts w:asciiTheme="majorBidi" w:hAnsiTheme="majorBidi"/>
          <w:sz w:val="30"/>
          <w:szCs w:val="30"/>
        </w:rPr>
        <w:t xml:space="preserve">           </w:t>
      </w:r>
      <w:r w:rsidR="002E4020" w:rsidRPr="00665B6D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665B6D">
        <w:rPr>
          <w:rFonts w:asciiTheme="majorBidi" w:hAnsiTheme="majorBidi"/>
          <w:sz w:val="30"/>
          <w:szCs w:val="30"/>
        </w:rPr>
        <w:t xml:space="preserve"> </w:t>
      </w:r>
      <w:r w:rsidR="002A2ABC" w:rsidRPr="004F3EEE">
        <w:rPr>
          <w:rFonts w:asciiTheme="majorBidi" w:hAnsiTheme="majorBidi"/>
          <w:sz w:val="30"/>
          <w:szCs w:val="30"/>
          <w:cs/>
        </w:rPr>
        <w:t>และมีการปัดเศษในหมายเหตุประกอบงบการเงินเพื่อให้แสดงเป็นหลัก</w:t>
      </w:r>
      <w:r w:rsidR="002A2ABC" w:rsidRPr="004F3EEE">
        <w:rPr>
          <w:rFonts w:asciiTheme="majorBidi" w:hAnsiTheme="majorBidi" w:hint="cs"/>
          <w:sz w:val="30"/>
          <w:szCs w:val="30"/>
          <w:cs/>
        </w:rPr>
        <w:t>พัน</w:t>
      </w:r>
      <w:r w:rsidR="002A2ABC" w:rsidRPr="004F3EEE">
        <w:rPr>
          <w:rFonts w:asciiTheme="majorBidi" w:hAnsiTheme="majorBidi"/>
          <w:sz w:val="30"/>
          <w:szCs w:val="30"/>
          <w:cs/>
        </w:rPr>
        <w:t>บาท ยกเว้นที่ระบุไว้เป็นอย่างอื่น</w:t>
      </w:r>
      <w:r w:rsidR="002A2AB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C5B5A" w:rsidRPr="004F3EEE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นโยบายการบัญชีที่เปิดเผยในหมายเหตุข้อ</w:t>
      </w:r>
      <w:r w:rsidR="006B1F6A">
        <w:rPr>
          <w:rFonts w:asciiTheme="majorBidi" w:hAnsiTheme="majorBidi" w:hint="cs"/>
          <w:sz w:val="30"/>
          <w:szCs w:val="30"/>
          <w:cs/>
        </w:rPr>
        <w:t xml:space="preserve"> </w:t>
      </w:r>
      <w:r w:rsidR="006B1F6A">
        <w:rPr>
          <w:rFonts w:asciiTheme="majorBidi" w:hAnsiTheme="majorBidi"/>
          <w:sz w:val="30"/>
          <w:szCs w:val="30"/>
        </w:rPr>
        <w:t xml:space="preserve">3 </w:t>
      </w:r>
      <w:r w:rsidR="000C5B5A" w:rsidRPr="004F3EEE">
        <w:rPr>
          <w:rFonts w:asciiTheme="majorBidi" w:hAnsiTheme="majorBidi" w:hint="cs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ได้ถือปฏิบัติโดยสม่ำเสมอสำหรับงบการเงินทุกรอบระยะเวลารายงาน </w:t>
      </w:r>
    </w:p>
    <w:p w14:paraId="29C99378" w14:textId="7376DADF" w:rsidR="005A3AE5" w:rsidRPr="00665B6D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65B6D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665B6D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4F3EE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D25011" w:rsidRPr="004F3EE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B6B06" w:rsidRPr="004F3EE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F3E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4F3EEE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4F3EEE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4F3EE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F3EEE">
        <w:rPr>
          <w:rFonts w:asciiTheme="majorBidi" w:hAnsiTheme="majorBidi" w:cstheme="majorBidi"/>
          <w:sz w:val="30"/>
          <w:szCs w:val="30"/>
          <w:cs/>
        </w:rPr>
        <w:t>ไว้</w:t>
      </w:r>
      <w:r w:rsidR="006105F5" w:rsidRPr="004F3EEE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4F3EEE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65DF353" w14:textId="77777777" w:rsidR="00665B6D" w:rsidRPr="00112E98" w:rsidRDefault="00665B6D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8D9C1" w14:textId="1A87EF18" w:rsidR="00C2355C" w:rsidRPr="0043556D" w:rsidRDefault="00665B6D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37798" w:rsidRPr="004355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2355C" w:rsidRPr="0043556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A5A8DC1" w14:textId="77777777" w:rsidR="000F40B1" w:rsidRPr="00043C93" w:rsidRDefault="000F40B1" w:rsidP="006B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3D5C7" w14:textId="2F446949" w:rsidR="00901754" w:rsidRPr="00A93E16" w:rsidRDefault="00681201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7FD19F3" w14:textId="77777777" w:rsidR="00901754" w:rsidRPr="00681201" w:rsidRDefault="00901754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311023D" w14:textId="77777777" w:rsidR="00681201" w:rsidRPr="00681201" w:rsidRDefault="00681201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681201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4E8FBCB8" w14:textId="77777777" w:rsidR="00681201" w:rsidRPr="00681201" w:rsidRDefault="00681201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5E33A3C" w14:textId="77777777" w:rsidR="004F3EEE" w:rsidRDefault="004F3EEE" w:rsidP="004F3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574A8">
        <w:rPr>
          <w:rFonts w:asciiTheme="majorBidi" w:hAnsi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D68DDC4" w14:textId="77777777" w:rsidR="00681201" w:rsidRPr="00681201" w:rsidRDefault="00681201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6B956087" w14:textId="6101DDD6" w:rsidR="00681201" w:rsidRDefault="00681201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68120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072349">
        <w:rPr>
          <w:rFonts w:ascii="Angsana New" w:hAnsi="Angsana New" w:hint="cs"/>
          <w:sz w:val="30"/>
          <w:szCs w:val="30"/>
          <w:cs/>
        </w:rPr>
        <w:t>บริษัท</w:t>
      </w:r>
      <w:r w:rsidRPr="00681201">
        <w:rPr>
          <w:rFonts w:ascii="Angsana New" w:hAnsi="Angsana New"/>
          <w:sz w:val="30"/>
          <w:szCs w:val="30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072349">
        <w:rPr>
          <w:rFonts w:ascii="Angsana New" w:hAnsi="Angsana New" w:hint="cs"/>
          <w:sz w:val="30"/>
          <w:szCs w:val="30"/>
          <w:cs/>
        </w:rPr>
        <w:t>บริษัท</w:t>
      </w:r>
      <w:r w:rsidRPr="00681201">
        <w:rPr>
          <w:rFonts w:ascii="Angsana New" w:hAnsi="Angsana New"/>
          <w:sz w:val="30"/>
          <w:szCs w:val="30"/>
          <w:cs/>
        </w:rPr>
        <w:t xml:space="preserve">ถูกตัดรายการในการจัดทำงบการเงินรวม </w:t>
      </w:r>
    </w:p>
    <w:p w14:paraId="033A4B16" w14:textId="6E5F2A76" w:rsidR="001641A5" w:rsidRDefault="001641A5" w:rsidP="00681201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64904A8" w14:textId="301FECBC" w:rsidR="00AC76DB" w:rsidRDefault="001641A5" w:rsidP="00456646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A93E16">
        <w:rPr>
          <w:rFonts w:ascii="Angsana New" w:hAnsi="Angsana New" w:hint="cs"/>
          <w:sz w:val="30"/>
          <w:szCs w:val="30"/>
          <w:cs/>
        </w:rPr>
        <w:t>ของบริษัท ณ วันที่เกิดรายการ ส่วนต่างระหว่างมูลค่าสินทรัพย์สุทธิของกิจการ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ากการรวมธุรกิจภายใต้การควบคุมเดียวกันจะถูกโอนไปยังกำไรสะสมเมื่อมีการขายธุรกิจดังกล่าวออกไป</w:t>
      </w:r>
    </w:p>
    <w:p w14:paraId="53C9B386" w14:textId="31B79533" w:rsidR="00AC76DB" w:rsidRDefault="00AC76DB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6AE3867D" w14:textId="35AB55C2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905C022" w14:textId="3CA884DC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7FDC1B7" w14:textId="4CFD627F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2FB873E3" w14:textId="52428575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D06C9F8" w14:textId="687F2195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70383FF2" w14:textId="77777777" w:rsidR="00493A94" w:rsidRDefault="00493A94" w:rsidP="00AC76DB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1F609FF1" w14:textId="174AEDF4" w:rsidR="008250E2" w:rsidRPr="002559EE" w:rsidRDefault="008250E2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5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3580DA97" w14:textId="77777777" w:rsidR="00C21B0C" w:rsidRPr="003237DF" w:rsidRDefault="00C21B0C" w:rsidP="003237D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ACFCA6B" w14:textId="77777777" w:rsidR="00C21B0C" w:rsidRDefault="00553BA3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75D641B" w14:textId="77777777" w:rsidR="00C21B0C" w:rsidRPr="003237DF" w:rsidRDefault="00C21B0C" w:rsidP="003237D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4F609670" w14:textId="71823952" w:rsidR="00553BA3" w:rsidRPr="00A93E16" w:rsidRDefault="00C21B0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B0C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="00553BA3" w:rsidRPr="00573A72">
        <w:rPr>
          <w:rFonts w:asciiTheme="majorBidi" w:hAnsiTheme="majorBidi" w:cstheme="majorBidi" w:hint="cs"/>
          <w:sz w:val="30"/>
          <w:szCs w:val="30"/>
          <w:cs/>
        </w:rPr>
        <w:t>แปลงค่า</w:t>
      </w:r>
      <w:r w:rsidR="00BD0E8A" w:rsidRPr="00573A72">
        <w:rPr>
          <w:rFonts w:asciiTheme="majorBidi" w:hAnsiTheme="majorBidi" w:cstheme="majorBidi" w:hint="cs"/>
          <w:sz w:val="30"/>
          <w:szCs w:val="30"/>
          <w:cs/>
        </w:rPr>
        <w:t>เ</w:t>
      </w:r>
      <w:r w:rsidR="00553BA3" w:rsidRPr="00573A72">
        <w:rPr>
          <w:rFonts w:asciiTheme="majorBidi" w:hAnsiTheme="majorBidi" w:cstheme="majorBidi" w:hint="cs"/>
          <w:sz w:val="30"/>
          <w:szCs w:val="30"/>
          <w:cs/>
        </w:rPr>
        <w:t>ป็นสกุลเงิน</w:t>
      </w:r>
      <w:r w:rsidR="00553BA3" w:rsidRPr="00A93E16">
        <w:rPr>
          <w:rFonts w:asciiTheme="majorBidi" w:hAnsiTheme="majorBidi" w:cstheme="majorBidi" w:hint="cs"/>
          <w:sz w:val="30"/>
          <w:szCs w:val="30"/>
          <w:cs/>
        </w:rPr>
        <w:t>ที่ใช</w:t>
      </w:r>
      <w:r w:rsidR="0095119D" w:rsidRPr="00A93E16">
        <w:rPr>
          <w:rFonts w:asciiTheme="majorBidi" w:hAnsiTheme="majorBidi" w:cstheme="majorBidi" w:hint="cs"/>
          <w:sz w:val="30"/>
          <w:szCs w:val="30"/>
          <w:cs/>
        </w:rPr>
        <w:t>้ในการดำเนินงาน</w:t>
      </w:r>
      <w:r w:rsidR="002254C4">
        <w:rPr>
          <w:rFonts w:asciiTheme="majorBidi" w:hAnsiTheme="majorBidi" w:cstheme="majorBidi" w:hint="cs"/>
          <w:sz w:val="30"/>
          <w:szCs w:val="30"/>
          <w:cs/>
        </w:rPr>
        <w:t>ของแต่ละบริษัทในกลุ่มบริษัท</w:t>
      </w:r>
      <w:r w:rsidR="0095119D" w:rsidRPr="00A93E16">
        <w:rPr>
          <w:rFonts w:asciiTheme="majorBidi" w:hAnsiTheme="majorBidi" w:cstheme="majorBidi" w:hint="cs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19C4893B" w14:textId="77777777" w:rsidR="00DF23C4" w:rsidRPr="003237DF" w:rsidRDefault="00DF23C4" w:rsidP="003237D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53B0C67B" w14:textId="38FA198E" w:rsidR="00C2355C" w:rsidRPr="00A93E16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F45FEB">
        <w:rPr>
          <w:rFonts w:asciiTheme="majorBidi" w:hAnsiTheme="majorBidi" w:cstheme="majorBidi" w:hint="cs"/>
          <w:spacing w:val="-2"/>
          <w:sz w:val="30"/>
          <w:szCs w:val="30"/>
          <w:cs/>
        </w:rPr>
        <w:t>ที่รายงาน</w:t>
      </w:r>
    </w:p>
    <w:p w14:paraId="3FBB4AFA" w14:textId="77777777" w:rsidR="00C2355C" w:rsidRPr="003237DF" w:rsidRDefault="00C2355C" w:rsidP="003237D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0F38410D" w14:textId="51D1D4FC" w:rsidR="00C2355C" w:rsidRPr="0073423F" w:rsidRDefault="00C2355C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95119D" w:rsidRPr="0073423F">
        <w:rPr>
          <w:rFonts w:asciiTheme="majorBidi" w:hAnsiTheme="majorBidi" w:cstheme="majorBidi" w:hint="cs"/>
          <w:b/>
          <w:sz w:val="30"/>
          <w:szCs w:val="30"/>
          <w:cs/>
        </w:rPr>
        <w:t>ซึ่ง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บันทึกตามเกณฑ์ราคาทุนเดิม แปลงค่าเป็น</w:t>
      </w:r>
      <w:r w:rsidR="0095119D" w:rsidRPr="0073423F">
        <w:rPr>
          <w:rFonts w:asciiTheme="majorBidi" w:hAnsiTheme="majorBidi" w:cstheme="majorBidi" w:hint="cs"/>
          <w:spacing w:val="-2"/>
          <w:sz w:val="30"/>
          <w:szCs w:val="30"/>
          <w:cs/>
        </w:rPr>
        <w:t>สกุลเงินที่ใช้ในการดำเนินงาน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8CF28B3" w14:textId="3CE4C849" w:rsidR="003435DC" w:rsidRPr="0073423F" w:rsidRDefault="003435DC" w:rsidP="0082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47C8D" w14:textId="60E508B8" w:rsidR="00665B6D" w:rsidRDefault="000F7671" w:rsidP="00456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</w:t>
      </w:r>
      <w:r w:rsidR="00F53C0A">
        <w:rPr>
          <w:rFonts w:asciiTheme="majorBidi" w:hAnsiTheme="majorBidi" w:cstheme="majorBidi" w:hint="cs"/>
          <w:sz w:val="30"/>
          <w:szCs w:val="30"/>
          <w:cs/>
        </w:rPr>
        <w:t>กิ</w:t>
      </w:r>
      <w:r>
        <w:rPr>
          <w:rFonts w:asciiTheme="majorBidi" w:hAnsiTheme="majorBidi" w:cstheme="majorBidi" w:hint="cs"/>
          <w:sz w:val="30"/>
          <w:szCs w:val="30"/>
          <w:cs/>
        </w:rPr>
        <w:t>ดขึ้นจากการแปลงค่าให้รับรู้เป็นกำไรหรือขาดทุนในงวดบัญชีนั้น</w:t>
      </w:r>
    </w:p>
    <w:p w14:paraId="4D8C64F1" w14:textId="77777777" w:rsidR="003237DF" w:rsidRPr="0073423F" w:rsidRDefault="003237DF" w:rsidP="0082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CD3FF" w14:textId="72F6AE72" w:rsidR="00E4415A" w:rsidRPr="0073423F" w:rsidRDefault="00E4415A" w:rsidP="00195CE9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9FEB43E" w14:textId="77777777" w:rsidR="00E4415A" w:rsidRPr="0073423F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589F0" w14:textId="01AF8702" w:rsidR="00E4415A" w:rsidRPr="0073423F" w:rsidRDefault="00E4415A" w:rsidP="004566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94F8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882FA8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จัดประเภทและการวัดมูลค่า</w:t>
      </w:r>
    </w:p>
    <w:p w14:paraId="3B9986BE" w14:textId="0CA712B0" w:rsidR="00E4415A" w:rsidRPr="0073423F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4A4E9" w14:textId="1A42635A" w:rsidR="00882FA8" w:rsidRPr="0073423F" w:rsidRDefault="00882FA8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C0E05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4C0E05">
        <w:rPr>
          <w:rFonts w:asciiTheme="majorBidi" w:hAnsiTheme="majorBidi"/>
          <w:sz w:val="30"/>
          <w:szCs w:val="30"/>
        </w:rPr>
        <w:t>3</w:t>
      </w:r>
      <w:r w:rsidRPr="004C0E05">
        <w:rPr>
          <w:rFonts w:asciiTheme="majorBidi" w:hAnsiTheme="majorBidi" w:hint="cs"/>
          <w:sz w:val="30"/>
          <w:szCs w:val="30"/>
          <w:cs/>
        </w:rPr>
        <w:t>(</w:t>
      </w:r>
      <w:r w:rsidR="004C0E05" w:rsidRPr="004C0E05">
        <w:rPr>
          <w:rFonts w:asciiTheme="majorBidi" w:hAnsiTheme="majorBidi" w:hint="cs"/>
          <w:sz w:val="30"/>
          <w:szCs w:val="30"/>
          <w:cs/>
        </w:rPr>
        <w:t>จ</w:t>
      </w:r>
      <w:r w:rsidRPr="004C0E05">
        <w:rPr>
          <w:rFonts w:asciiTheme="majorBidi" w:hAnsiTheme="majorBidi" w:hint="cs"/>
          <w:sz w:val="30"/>
          <w:szCs w:val="30"/>
          <w:cs/>
        </w:rPr>
        <w:t>)</w:t>
      </w:r>
      <w:r w:rsidRPr="004C0E05">
        <w:rPr>
          <w:rFonts w:asciiTheme="majorBidi" w:hAnsiTheme="majorBidi"/>
          <w:sz w:val="30"/>
          <w:szCs w:val="30"/>
        </w:rPr>
        <w:t xml:space="preserve">) </w:t>
      </w:r>
      <w:r w:rsidRPr="004C0E05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</w:t>
      </w:r>
      <w:r w:rsidR="003237DF" w:rsidRPr="004C0E05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4C0E05">
        <w:rPr>
          <w:rFonts w:asciiTheme="majorBidi" w:hAnsiTheme="majorBidi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="008D089C" w:rsidRPr="004C0E05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Pr="004C0E05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8D089C" w:rsidRPr="004C0E05">
        <w:rPr>
          <w:rFonts w:asciiTheme="majorBidi" w:hAnsiTheme="majorBidi" w:hint="cs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8D089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DC2C42B" w14:textId="3EADC9EB" w:rsidR="00882FA8" w:rsidRPr="0073423F" w:rsidRDefault="00882FA8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FDEF2" w14:textId="734AD534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</w:t>
      </w:r>
      <w:r w:rsidRPr="00B2695E">
        <w:rPr>
          <w:rFonts w:asciiTheme="majorBidi" w:hAnsiTheme="majorBidi"/>
          <w:sz w:val="30"/>
          <w:szCs w:val="30"/>
          <w:cs/>
        </w:rPr>
        <w:t>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237DF" w:rsidRPr="00B2695E">
        <w:rPr>
          <w:rFonts w:asciiTheme="majorBidi" w:hAnsiTheme="majorBidi" w:hint="cs"/>
          <w:sz w:val="30"/>
          <w:szCs w:val="30"/>
          <w:cs/>
        </w:rPr>
        <w:t>กลุ่ม</w:t>
      </w:r>
      <w:r w:rsidRPr="00B2695E">
        <w:rPr>
          <w:rFonts w:asciiTheme="majorBidi" w:hAnsi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</w:t>
      </w:r>
      <w:r w:rsidRPr="0073423F">
        <w:rPr>
          <w:rFonts w:asciiTheme="majorBidi" w:hAnsiTheme="majorBidi"/>
          <w:sz w:val="30"/>
          <w:szCs w:val="30"/>
          <w:cs/>
        </w:rPr>
        <w:t>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B38D73B" w14:textId="77777777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EA5F329" w14:textId="7FA68836" w:rsidR="00882FA8" w:rsidRPr="0073423F" w:rsidRDefault="00882FA8" w:rsidP="00456646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F6E4821" w14:textId="77777777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C28110B" w14:textId="32C46F30" w:rsidR="00882FA8" w:rsidRPr="0073423F" w:rsidRDefault="00882FA8" w:rsidP="00456646">
      <w:pPr>
        <w:pStyle w:val="BodyText2"/>
        <w:ind w:left="900" w:right="18" w:firstLine="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</w:t>
      </w:r>
      <w:r w:rsidRPr="00BD31B4">
        <w:rPr>
          <w:rFonts w:asciiTheme="majorBidi" w:hAnsiTheme="majorBidi"/>
          <w:sz w:val="30"/>
          <w:szCs w:val="30"/>
          <w:cs/>
        </w:rPr>
        <w:t>รายการออกจากบัญชีรับรู้ในกำไรหรือขาดทุน</w:t>
      </w:r>
      <w:r w:rsidRPr="0073423F">
        <w:rPr>
          <w:rFonts w:asciiTheme="majorBidi" w:hAnsiTheme="majorBidi"/>
          <w:sz w:val="30"/>
          <w:szCs w:val="30"/>
          <w:cs/>
        </w:rPr>
        <w:t xml:space="preserve"> </w:t>
      </w:r>
    </w:p>
    <w:p w14:paraId="2C384BC5" w14:textId="77777777" w:rsidR="00E93254" w:rsidRPr="0073423F" w:rsidRDefault="00E93254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2661B" w14:textId="6A627697" w:rsidR="00E4415A" w:rsidRPr="0073423F" w:rsidRDefault="00E4415A" w:rsidP="00EF0BD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94F8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E800A2"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E800A2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3C3E2156" w14:textId="77777777" w:rsidR="00E4415A" w:rsidRPr="0073423F" w:rsidRDefault="00E4415A" w:rsidP="00E800A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1A673" w14:textId="36215049" w:rsidR="00E4415A" w:rsidRPr="00F3111E" w:rsidRDefault="003237DF" w:rsidP="0045664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 w:right="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5D50A2"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ตั</w:t>
      </w:r>
      <w:r w:rsidR="00E4415A" w:rsidRPr="00F3111E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="005D50A2"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E4415A" w:rsidRPr="00F311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AB6B30" w14:textId="77777777" w:rsidR="00E4415A" w:rsidRPr="00F3111E" w:rsidRDefault="00E4415A" w:rsidP="00E4415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B9BD4" w14:textId="4598345F" w:rsidR="00E4415A" w:rsidRPr="0073423F" w:rsidRDefault="003237DF" w:rsidP="00456646">
      <w:pPr>
        <w:pStyle w:val="BodyText"/>
        <w:tabs>
          <w:tab w:val="left" w:pos="1530"/>
        </w:tabs>
        <w:spacing w:after="0"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5D50A2"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ตัด</w:t>
      </w:r>
      <w:r w:rsidR="00E4415A" w:rsidRPr="00F311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5D50A2" w:rsidRPr="00F3111E">
        <w:rPr>
          <w:rFonts w:asciiTheme="majorBidi" w:hAnsiTheme="majorBidi" w:cstheme="majorBidi" w:hint="cs"/>
          <w:color w:val="000000"/>
          <w:sz w:val="30"/>
          <w:szCs w:val="30"/>
          <w:cs/>
        </w:rPr>
        <w:t>ตัด</w:t>
      </w:r>
      <w:r w:rsidR="00E4415A" w:rsidRPr="00F3111E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1C5F246" w14:textId="77777777" w:rsidR="00E4415A" w:rsidRPr="0073423F" w:rsidRDefault="00E4415A" w:rsidP="00E4415A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EC549B" w14:textId="550F1BD4" w:rsidR="00E4415A" w:rsidRPr="0073423F" w:rsidRDefault="00E4415A" w:rsidP="00E441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342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D905544" w14:textId="77777777" w:rsidR="00E4415A" w:rsidRPr="0073423F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3E09B" w14:textId="5BD8A0A7" w:rsidR="00E4415A" w:rsidRDefault="00E4415A" w:rsidP="00456646">
      <w:pPr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</w:t>
      </w:r>
      <w:r w:rsidR="00CC5A2D" w:rsidRPr="0073423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3237D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31B4">
        <w:rPr>
          <w:rFonts w:asciiTheme="majorBidi" w:hAnsiTheme="majorBidi" w:cstheme="majorBidi"/>
          <w:sz w:val="30"/>
          <w:szCs w:val="30"/>
          <w:cs/>
        </w:rPr>
        <w:t>มี</w:t>
      </w:r>
      <w:r w:rsidRPr="0073423F">
        <w:rPr>
          <w:rFonts w:asciiTheme="majorBidi" w:hAnsiTheme="majorBidi" w:cstheme="majorBidi"/>
          <w:sz w:val="30"/>
          <w:szCs w:val="30"/>
          <w:cs/>
        </w:rPr>
        <w:t>สิทธิบังคับใช้ตามกฎหมายในการหักกลบจำนวนเงินที่รับรู้</w:t>
      </w:r>
      <w:r w:rsidR="00CC5A2D" w:rsidRPr="0073423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37D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3423F">
        <w:rPr>
          <w:rFonts w:asciiTheme="majorBidi" w:hAnsiTheme="majorBidi" w:cstheme="majorBidi"/>
          <w:sz w:val="30"/>
          <w:szCs w:val="30"/>
        </w:rPr>
        <w:t xml:space="preserve"> </w:t>
      </w:r>
    </w:p>
    <w:p w14:paraId="2097FF63" w14:textId="6DB33320" w:rsidR="00894F8A" w:rsidRDefault="00894F8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D4AF7" w14:textId="0EF18E6B" w:rsidR="00493A94" w:rsidRDefault="00493A94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16A8C" w14:textId="3F91683B" w:rsidR="00493A94" w:rsidRDefault="00493A94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88470" w14:textId="06DD90D6" w:rsidR="00493A94" w:rsidRDefault="00493A94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4E8" w14:textId="77777777" w:rsidR="00493A94" w:rsidRDefault="00493A94" w:rsidP="006923B8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71868" w14:textId="602669D6" w:rsidR="00894F8A" w:rsidRPr="0073423F" w:rsidRDefault="00894F8A" w:rsidP="0045664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23D029B8" w14:textId="77777777" w:rsidR="00894F8A" w:rsidRPr="0073423F" w:rsidRDefault="00894F8A" w:rsidP="00894F8A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45F08" w14:textId="119C2DDE" w:rsidR="00AC76DB" w:rsidRDefault="00894F8A" w:rsidP="0089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มูลค่าตาม</w:t>
      </w:r>
      <w:r>
        <w:rPr>
          <w:rFonts w:asciiTheme="majorBidi" w:hAnsiTheme="majorBidi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2F98559F" w14:textId="77777777" w:rsidR="00493A94" w:rsidRDefault="00493A94" w:rsidP="0089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p w14:paraId="2F18F679" w14:textId="281FCA1D" w:rsidR="00B6755C" w:rsidRPr="0073423F" w:rsidRDefault="00B6755C" w:rsidP="0045664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94F8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4F8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จำหน่าย</w:t>
      </w:r>
    </w:p>
    <w:p w14:paraId="46AE7DB2" w14:textId="0E316614" w:rsidR="00B6755C" w:rsidRPr="0073423F" w:rsidRDefault="00B6755C" w:rsidP="00B93C68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5C16B" w14:textId="3381D024" w:rsidR="00E7291A" w:rsidRPr="0073423F" w:rsidRDefault="00E7291A" w:rsidP="00A8771B">
      <w:pPr>
        <w:tabs>
          <w:tab w:val="clear" w:pos="907"/>
          <w:tab w:val="left" w:pos="900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237DF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E60F22" w14:textId="60E9814C" w:rsidR="00C53938" w:rsidRPr="0073423F" w:rsidRDefault="00C53938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7206" w14:textId="3A9EC663" w:rsidR="00E7291A" w:rsidRPr="0073423F" w:rsidRDefault="00E7291A" w:rsidP="00E7291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94F8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94F8A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BD034AC" w14:textId="72913894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468BF" w14:textId="3110C23B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BF631B" w14:textId="77777777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18393" w14:textId="77777777" w:rsidR="00B90C3C" w:rsidRPr="0073423F" w:rsidRDefault="007A2B60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06167E9" w14:textId="77777777" w:rsidR="007A2B60" w:rsidRPr="0073423F" w:rsidRDefault="007A2B60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DC1064" w14:textId="58432CDF" w:rsidR="00C2355C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2416DB" w:rsidRPr="0073423F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73423F">
        <w:rPr>
          <w:rFonts w:asciiTheme="majorBidi" w:hAnsiTheme="majorBidi" w:cstheme="majorBidi"/>
          <w:sz w:val="30"/>
          <w:szCs w:val="30"/>
          <w:cs/>
        </w:rPr>
        <w:t>ประกอบด้วย ยอดเงินสด ยอดเงินฝากธนาคา</w:t>
      </w:r>
      <w:r w:rsidR="000F767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และเงินลงทุนระยะสั้นที่มีสภาพคล่องสูง</w:t>
      </w:r>
      <w:r w:rsidR="00B8695D" w:rsidRPr="0073423F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011E" w:rsidRPr="0073423F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1C92BA9" w14:textId="77777777" w:rsidR="003E1CB3" w:rsidRDefault="003E1CB3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C90DF" w14:textId="2E92D8DC" w:rsidR="00E4415A" w:rsidRPr="0073423F" w:rsidRDefault="00E4415A" w:rsidP="00E4415A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="00B8695D" w:rsidRPr="0073423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และ</w:t>
      </w: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291104E0" w14:textId="77777777" w:rsidR="00F648ED" w:rsidRPr="0073423F" w:rsidRDefault="00F648E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39B5F" w14:textId="0D95A4E4" w:rsidR="002416DB" w:rsidRPr="0073423F" w:rsidRDefault="002416DB" w:rsidP="00A87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ลูกหนี้รับรู้เมื่อ</w:t>
      </w:r>
      <w:r w:rsidR="003237DF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B8695D" w:rsidRPr="0073423F">
        <w:rPr>
          <w:rFonts w:asciiTheme="majorBidi" w:hAnsi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AD2214E" w14:textId="27B1B071" w:rsidR="002416DB" w:rsidRDefault="002416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A9D64" w14:textId="77777777" w:rsidR="00493A94" w:rsidRPr="0073423F" w:rsidRDefault="00493A94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55D26" w14:textId="0219828B" w:rsidR="00DD1E03" w:rsidRPr="00493A94" w:rsidRDefault="003237DF" w:rsidP="00E5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>กลุ่มบริษัท</w:t>
      </w:r>
      <w:r w:rsidR="00B8695D" w:rsidRPr="0073423F">
        <w:rPr>
          <w:rFonts w:asciiTheme="majorBidi" w:hAnsi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225DAAE" w14:textId="77777777" w:rsidR="00DD1E03" w:rsidRPr="0073423F" w:rsidRDefault="00DD1E03" w:rsidP="0089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6AAEE" w14:textId="77777777" w:rsidR="00F648ED" w:rsidRPr="0073423F" w:rsidRDefault="00F648ED" w:rsidP="005C2FF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5C682F25" w14:textId="77777777" w:rsidR="00F648ED" w:rsidRPr="0073423F" w:rsidRDefault="00F648ED" w:rsidP="005C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CF473" w14:textId="08C2096B" w:rsidR="00F648ED" w:rsidRPr="0073423F" w:rsidRDefault="00BB5E99" w:rsidP="00E510B7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ด้วย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</w:t>
      </w:r>
      <w:r w:rsidR="00784460" w:rsidRPr="0073423F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ใดจะต่ำกว่า</w:t>
      </w:r>
      <w:r w:rsidR="005C2FFE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ของ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สินค้าคำนวณโดย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ใช้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วิธี</w:t>
      </w:r>
      <w:r w:rsidR="008250E2" w:rsidRPr="0073423F">
        <w:rPr>
          <w:rFonts w:asciiTheme="majorBidi" w:hAnsiTheme="majorBidi" w:cstheme="majorBidi"/>
          <w:sz w:val="30"/>
          <w:szCs w:val="30"/>
          <w:cs/>
        </w:rPr>
        <w:t>เข้าก่อนออกก่อน</w:t>
      </w:r>
      <w:r w:rsidR="00731F42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2FFE" w:rsidRPr="0073423F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24E6007" w14:textId="1C62F3B9" w:rsidR="005C2FFE" w:rsidRDefault="005C2FFE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2E927" w14:textId="77777777" w:rsidR="00894F8A" w:rsidRDefault="00894F8A" w:rsidP="00894F8A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1F1756DC" w14:textId="77777777" w:rsidR="00894F8A" w:rsidRDefault="00894F8A" w:rsidP="00894F8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1B2CD268" w14:textId="315AE986" w:rsidR="00894F8A" w:rsidRPr="00894F8A" w:rsidRDefault="00894F8A" w:rsidP="00E510B7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3237DF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237DF">
        <w:rPr>
          <w:rFonts w:ascii="Angsana New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>
        <w:rPr>
          <w:rFonts w:ascii="Angsana New" w:hAnsi="Angsana New" w:hint="cs"/>
          <w:sz w:val="30"/>
          <w:szCs w:val="30"/>
          <w:cs/>
        </w:rPr>
        <w:t>ต้นทุนเงินลงทุน</w:t>
      </w:r>
      <w:r w:rsidRPr="003237DF">
        <w:rPr>
          <w:rFonts w:ascii="Angsana New" w:hAnsi="Angsana New"/>
          <w:sz w:val="30"/>
          <w:szCs w:val="30"/>
          <w:cs/>
        </w:rPr>
        <w:t>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3EC6B73" w14:textId="77777777" w:rsidR="00894F8A" w:rsidRPr="0073423F" w:rsidRDefault="00894F8A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702D" w14:textId="2646326F" w:rsidR="00F648ED" w:rsidRPr="0073423F" w:rsidRDefault="00F648ED" w:rsidP="001C7659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="003B302C"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="00DD3413"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5F8609E" w14:textId="77777777" w:rsidR="005658DF" w:rsidRPr="003237DF" w:rsidRDefault="005658DF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ABDA7" w14:textId="77777777" w:rsidR="00F1733A" w:rsidRPr="0073423F" w:rsidRDefault="00257538" w:rsidP="00E5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การรับรู้และวัดมูลค่า</w:t>
      </w:r>
    </w:p>
    <w:p w14:paraId="0C8B82EC" w14:textId="77777777" w:rsidR="00012C81" w:rsidRPr="003237DF" w:rsidRDefault="00012C81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A46A3" w14:textId="07F3BA71" w:rsidR="007B4F29" w:rsidRPr="0073423F" w:rsidRDefault="00F648ED" w:rsidP="00E5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อาคารและอุปกรณ์แสดงด้วยราคาทุนหัก</w:t>
      </w:r>
      <w:r w:rsidR="00793937" w:rsidRPr="0073423F">
        <w:rPr>
          <w:rFonts w:asciiTheme="majorBidi" w:hAnsiTheme="majorBidi" w:cstheme="majorBidi"/>
          <w:sz w:val="30"/>
          <w:szCs w:val="30"/>
          <w:cs/>
        </w:rPr>
        <w:t>ด้วย</w:t>
      </w:r>
      <w:r w:rsidRPr="0073423F">
        <w:rPr>
          <w:rFonts w:asciiTheme="majorBidi" w:hAnsiTheme="majorBidi" w:cstheme="majorBidi"/>
          <w:sz w:val="30"/>
          <w:szCs w:val="30"/>
          <w:cs/>
        </w:rPr>
        <w:t>ค่าเสื่อมราคาสะสม</w:t>
      </w:r>
      <w:r w:rsidR="00010B16" w:rsidRPr="0073423F">
        <w:rPr>
          <w:rFonts w:asciiTheme="majorBidi" w:hAnsiTheme="majorBidi" w:cstheme="majorBidi"/>
          <w:sz w:val="30"/>
          <w:szCs w:val="30"/>
          <w:cs/>
        </w:rPr>
        <w:t>และ</w:t>
      </w:r>
      <w:r w:rsidR="00715B3B" w:rsidRPr="007342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73E4D02D" w14:textId="77777777" w:rsidR="00A0024C" w:rsidRPr="003237DF" w:rsidRDefault="00A0024C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15C748" w14:textId="36E14C9A" w:rsidR="00FB7E10" w:rsidRPr="0073423F" w:rsidRDefault="00010B16" w:rsidP="00E5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ต้นทุนของการก่อสร้างสินทรัพย์ที่กิจการก่อสร้างเองรวมถึงต้นทุน</w:t>
      </w:r>
      <w:r w:rsidR="00A42919" w:rsidRPr="003237DF">
        <w:rPr>
          <w:rFonts w:asciiTheme="majorBidi" w:hAnsiTheme="majorBidi" w:cstheme="majorBidi" w:hint="cs"/>
          <w:sz w:val="30"/>
          <w:szCs w:val="30"/>
          <w:cs/>
        </w:rPr>
        <w:t xml:space="preserve">การกู้ยืม 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237DF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="003B302C" w:rsidRPr="003237DF">
        <w:rPr>
          <w:rFonts w:asciiTheme="majorBidi" w:hAnsiTheme="majorBidi" w:cstheme="majorBidi"/>
          <w:sz w:val="30"/>
          <w:szCs w:val="30"/>
        </w:rPr>
        <w:t xml:space="preserve"> </w:t>
      </w:r>
      <w:r w:rsidRPr="003237D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3B302C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E90E6E" w:rsidRPr="0073423F">
        <w:rPr>
          <w:rFonts w:asciiTheme="majorBidi" w:hAnsiTheme="majorBidi" w:cstheme="majorBidi"/>
          <w:sz w:val="30"/>
          <w:szCs w:val="30"/>
          <w:cs/>
        </w:rPr>
        <w:t>ง</w:t>
      </w:r>
      <w:r w:rsidR="00E90E6E" w:rsidRPr="00EF3639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565684" w:rsidRPr="00EF36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3639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1C765B">
        <w:rPr>
          <w:rFonts w:asciiTheme="majorBidi" w:hAnsiTheme="majorBidi" w:cstheme="majorBidi"/>
          <w:sz w:val="30"/>
          <w:szCs w:val="30"/>
          <w:cs/>
        </w:rPr>
        <w:t>เครื่องมือที่ควบคุมโดย</w:t>
      </w:r>
      <w:r w:rsidR="00054551" w:rsidRPr="001C765B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1C765B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1C765B">
        <w:rPr>
          <w:rFonts w:asciiTheme="majorBidi" w:hAnsiTheme="majorBidi" w:cstheme="majorBidi"/>
          <w:sz w:val="30"/>
          <w:szCs w:val="30"/>
          <w:cs/>
        </w:rPr>
        <w:t>ต์</w:t>
      </w:r>
      <w:r w:rsidRPr="001C765B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</w:t>
      </w:r>
      <w:r w:rsidRPr="0073423F">
        <w:rPr>
          <w:rFonts w:asciiTheme="majorBidi" w:hAnsiTheme="majorBidi" w:cstheme="majorBidi"/>
          <w:sz w:val="30"/>
          <w:szCs w:val="30"/>
          <w:cs/>
        </w:rPr>
        <w:t>ปราศจาก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73423F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ต์</w:t>
      </w:r>
      <w:r w:rsidRPr="0073423F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="00105F97" w:rsidRPr="0073423F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73423F">
        <w:rPr>
          <w:rFonts w:asciiTheme="majorBidi" w:hAnsiTheme="majorBidi" w:cstheme="majorBidi"/>
          <w:sz w:val="30"/>
          <w:szCs w:val="30"/>
          <w:cs/>
        </w:rPr>
        <w:t>ซอฟ</w:t>
      </w:r>
      <w:r w:rsidR="00105F97" w:rsidRPr="0073423F">
        <w:rPr>
          <w:rFonts w:asciiTheme="majorBidi" w:hAnsiTheme="majorBidi" w:cstheme="majorBidi"/>
          <w:sz w:val="30"/>
          <w:szCs w:val="30"/>
          <w:cs/>
        </w:rPr>
        <w:t>ต์</w:t>
      </w:r>
      <w:r w:rsidRPr="0073423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452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613EED1" w14:textId="77777777" w:rsidR="007737F1" w:rsidRPr="003237DF" w:rsidRDefault="007737F1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6689A" w14:textId="01482E91" w:rsidR="00EF3639" w:rsidRDefault="00A42919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7DF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1FF1ACA" w14:textId="77777777" w:rsidR="00452B9C" w:rsidRPr="003237DF" w:rsidRDefault="00452B9C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D0E8D" w14:textId="77777777" w:rsidR="002E5E12" w:rsidRPr="003237DF" w:rsidRDefault="002E5E12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7DF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ต้นทุนที่เกิดขึ้นในภายหลัง</w:t>
      </w:r>
    </w:p>
    <w:p w14:paraId="1FC3FAA9" w14:textId="77777777" w:rsidR="002E5E12" w:rsidRPr="003237DF" w:rsidRDefault="002E5E12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73698" w14:textId="4C816384" w:rsidR="003237DF" w:rsidRPr="003237DF" w:rsidRDefault="002E5E12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7C4B2A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9D72F7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3237DF" w:rsidRPr="003237D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C423E1" w:rsidRPr="0073423F">
        <w:rPr>
          <w:rFonts w:asciiTheme="majorBidi" w:hAnsiTheme="majorBidi" w:cstheme="majorBidi"/>
          <w:sz w:val="30"/>
          <w:szCs w:val="30"/>
          <w:cs/>
        </w:rPr>
        <w:t>จำหน่ายตาม</w:t>
      </w:r>
      <w:r w:rsidR="00A2264C" w:rsidRPr="0073423F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="006F5754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73423F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="003B302C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</w:t>
      </w:r>
      <w:r w:rsidR="00B7535E" w:rsidRPr="0073423F">
        <w:rPr>
          <w:rFonts w:asciiTheme="majorBidi" w:hAnsiTheme="majorBidi" w:cstheme="majorBidi"/>
          <w:sz w:val="30"/>
          <w:szCs w:val="30"/>
          <w:cs/>
        </w:rPr>
        <w:t>กำไร</w:t>
      </w:r>
      <w:r w:rsidR="00715B3B" w:rsidRPr="007342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B7535E" w:rsidRPr="0073423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73423F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3DF90224" w14:textId="77777777" w:rsidR="00CD6199" w:rsidRPr="003237DF" w:rsidRDefault="00CD6199" w:rsidP="00323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4644A" w14:textId="77777777" w:rsidR="003D4541" w:rsidRPr="0073423F" w:rsidRDefault="00F648ED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68216E" w14:textId="77777777" w:rsidR="003935C0" w:rsidRPr="00AB515D" w:rsidRDefault="003935C0" w:rsidP="003D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1185FC" w14:textId="093A42CF" w:rsidR="0045301D" w:rsidRPr="00AB515D" w:rsidRDefault="00F648ED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515D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45301D" w:rsidRPr="00AB515D">
        <w:rPr>
          <w:rFonts w:asciiTheme="majorBidi" w:hAnsiTheme="majorBidi" w:cstheme="majorBidi"/>
          <w:sz w:val="30"/>
          <w:szCs w:val="30"/>
          <w:cs/>
        </w:rPr>
        <w:t>คำนวณโดยวิธีเส้นตรง</w:t>
      </w:r>
      <w:r w:rsidRPr="00AB515D">
        <w:rPr>
          <w:rFonts w:asciiTheme="majorBidi" w:hAnsiTheme="majorBidi" w:cstheme="majorBidi"/>
          <w:sz w:val="30"/>
          <w:szCs w:val="30"/>
          <w:cs/>
        </w:rPr>
        <w:t>ตามเกณฑ์อายุการ</w:t>
      </w:r>
      <w:r w:rsidR="004D1B4F" w:rsidRPr="00AB515D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AB515D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</w:t>
      </w:r>
      <w:r w:rsidR="00291984" w:rsidRPr="00AB515D">
        <w:rPr>
          <w:rFonts w:asciiTheme="majorBidi" w:hAnsiTheme="majorBidi" w:cstheme="majorBidi"/>
          <w:spacing w:val="4"/>
          <w:sz w:val="30"/>
          <w:szCs w:val="30"/>
          <w:cs/>
        </w:rPr>
        <w:t>ส่วนประกอบของ</w:t>
      </w:r>
      <w:r w:rsidRPr="00AB515D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</w:t>
      </w:r>
      <w:r w:rsidR="0045301D" w:rsidRPr="00AB515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และรับรู้</w:t>
      </w:r>
      <w:r w:rsidR="0045301D" w:rsidRPr="00AB515D">
        <w:rPr>
          <w:rFonts w:asciiTheme="majorBidi" w:hAnsiTheme="majorBidi" w:cstheme="majorBidi"/>
          <w:sz w:val="30"/>
          <w:szCs w:val="30"/>
          <w:cs/>
        </w:rPr>
        <w:t>ในกำไร</w:t>
      </w:r>
      <w:r w:rsidR="0045301D" w:rsidRPr="00AB515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45301D" w:rsidRPr="00AB515D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3B302C" w:rsidRPr="00AB51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5301D" w:rsidRPr="00AB515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="00AB515D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45301D" w:rsidRPr="00AB515D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6703C383" w14:textId="77777777" w:rsidR="0045301D" w:rsidRPr="00AB515D" w:rsidRDefault="0045301D" w:rsidP="002E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FE9449F" w14:textId="4C4DFD85" w:rsidR="007E58AE" w:rsidRPr="00AB515D" w:rsidRDefault="00F648ED" w:rsidP="005B7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515D">
        <w:rPr>
          <w:rFonts w:asciiTheme="majorBidi" w:hAnsiTheme="majorBidi" w:cstheme="majorBidi"/>
          <w:spacing w:val="4"/>
          <w:sz w:val="30"/>
          <w:szCs w:val="30"/>
          <w:cs/>
        </w:rPr>
        <w:t>ประมาณการอายุการ</w:t>
      </w:r>
      <w:r w:rsidR="005B63FE" w:rsidRPr="00AB515D">
        <w:rPr>
          <w:rFonts w:asciiTheme="majorBidi" w:hAnsiTheme="majorBidi" w:cstheme="majorBidi"/>
          <w:spacing w:val="4"/>
          <w:sz w:val="30"/>
          <w:szCs w:val="30"/>
          <w:cs/>
        </w:rPr>
        <w:t>ให้ประโยชน์</w:t>
      </w:r>
      <w:r w:rsidRPr="00AB515D">
        <w:rPr>
          <w:rFonts w:asciiTheme="majorBidi" w:hAnsiTheme="majorBidi" w:cstheme="majorBidi"/>
          <w:spacing w:val="4"/>
          <w:sz w:val="30"/>
          <w:szCs w:val="30"/>
          <w:cs/>
        </w:rPr>
        <w:t>ของสินทรัพย์</w:t>
      </w:r>
      <w:r w:rsidRPr="00AB515D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2FA8BB5" w14:textId="77777777" w:rsidR="005658DF" w:rsidRPr="00AB515D" w:rsidRDefault="005658DF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F648ED" w:rsidRPr="0073423F" w14:paraId="370DEF74" w14:textId="77777777" w:rsidTr="00032185">
        <w:tc>
          <w:tcPr>
            <w:tcW w:w="7578" w:type="dxa"/>
          </w:tcPr>
          <w:p w14:paraId="40CE9A03" w14:textId="77777777" w:rsidR="00F648ED" w:rsidRPr="0073423F" w:rsidRDefault="00F648ED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0E39A5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05" w:type="dxa"/>
          </w:tcPr>
          <w:p w14:paraId="50F73736" w14:textId="483EAB1D" w:rsidR="00F648ED" w:rsidRPr="00462B13" w:rsidRDefault="00F374A2" w:rsidP="008C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250E2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185" w:rsidRPr="00462B1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100DA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B942D1" w:rsidRPr="00462B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874D5B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302C"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2632"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F648ED" w:rsidRPr="0073423F" w14:paraId="2E89C9FF" w14:textId="77777777" w:rsidTr="00032185">
        <w:tc>
          <w:tcPr>
            <w:tcW w:w="7578" w:type="dxa"/>
          </w:tcPr>
          <w:p w14:paraId="2CA81101" w14:textId="77777777" w:rsidR="00F648ED" w:rsidRPr="0073423F" w:rsidRDefault="00192632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46A1215D" w14:textId="7AA5FF84" w:rsidR="00F648ED" w:rsidRPr="00462B13" w:rsidRDefault="003B302C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250E2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proofErr w:type="gramStart"/>
            <w:r w:rsidR="001015E2" w:rsidRPr="00462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0E2" w:rsidRPr="00462B1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2632"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255173" w:rsidRPr="0073423F" w14:paraId="2C553600" w14:textId="77777777" w:rsidTr="00032185">
        <w:tc>
          <w:tcPr>
            <w:tcW w:w="7578" w:type="dxa"/>
          </w:tcPr>
          <w:p w14:paraId="771713F9" w14:textId="77777777" w:rsidR="00255173" w:rsidRPr="0073423F" w:rsidRDefault="00255173" w:rsidP="00DD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B663D94" w14:textId="77777777" w:rsidR="00255173" w:rsidRPr="00462B13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proofErr w:type="gramStart"/>
            <w:r w:rsidR="008250E2" w:rsidRPr="00462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255173" w:rsidRPr="0073423F" w14:paraId="0307D53B" w14:textId="77777777" w:rsidTr="00032185">
        <w:tc>
          <w:tcPr>
            <w:tcW w:w="7578" w:type="dxa"/>
          </w:tcPr>
          <w:p w14:paraId="5C0572AB" w14:textId="77777777" w:rsidR="00255173" w:rsidRPr="0073423F" w:rsidRDefault="00255173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580CEDB3" w14:textId="28EED3EC" w:rsidR="00255173" w:rsidRPr="00462B13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006EF" w:rsidRPr="00462B13">
              <w:rPr>
                <w:rFonts w:asciiTheme="majorBidi" w:hAnsiTheme="majorBidi" w:cstheme="majorBidi"/>
                <w:sz w:val="30"/>
                <w:szCs w:val="30"/>
              </w:rPr>
              <w:t>3 -</w:t>
            </w:r>
            <w:r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8250E2" w:rsidRPr="00462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4D5B"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B1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4EF8F04B" w14:textId="77777777" w:rsidR="00AB515D" w:rsidRPr="00AB515D" w:rsidRDefault="00AB515D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3030987"/>
    </w:p>
    <w:p w14:paraId="4431AE77" w14:textId="2C6F9020" w:rsidR="00597F10" w:rsidRPr="0073423F" w:rsidRDefault="00597F10" w:rsidP="00D652B9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สินทรัพย์ต้นทุนของสัญญา</w:t>
      </w:r>
      <w:bookmarkEnd w:id="1"/>
    </w:p>
    <w:p w14:paraId="40FEDE2D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E411D" w14:textId="21E88BD4" w:rsidR="00597F10" w:rsidRPr="0073423F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</w:t>
      </w:r>
      <w:r w:rsidRPr="00462B13">
        <w:rPr>
          <w:rFonts w:asciiTheme="majorBidi" w:hAnsiTheme="majorBidi" w:cstheme="majorBidi"/>
          <w:sz w:val="30"/>
          <w:szCs w:val="30"/>
          <w:cs/>
        </w:rPr>
        <w:t>ลูกค้า โดย</w:t>
      </w:r>
      <w:r w:rsidR="00452B9C" w:rsidRPr="00462B1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62B13">
        <w:rPr>
          <w:rFonts w:asciiTheme="majorBidi" w:hAnsiTheme="majorBidi" w:cstheme="majorBidi"/>
          <w:sz w:val="30"/>
          <w:szCs w:val="30"/>
          <w:cs/>
        </w:rPr>
        <w:t>บริษัทคาดว่าจะสามารถเรียกเก็บต้นทุนดังกล่าวได้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34A411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86F24C" w14:textId="045845C0" w:rsidR="00597F10" w:rsidRPr="0073423F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  <w:r w:rsidR="00452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47A390E" w14:textId="77777777" w:rsidR="00452B9C" w:rsidRPr="0073423F" w:rsidRDefault="00452B9C" w:rsidP="0045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7C3680A" w14:textId="77777777" w:rsidR="00367C33" w:rsidRPr="0073423F" w:rsidRDefault="00367C33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6E7B0E70" w14:textId="77777777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A51DAB4" w14:textId="348CFB73" w:rsidR="00025666" w:rsidRPr="00025666" w:rsidRDefault="00B151E7" w:rsidP="00025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025666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ไม่มีตัวตน</w:t>
      </w:r>
      <w:r w:rsidR="00367C33" w:rsidRPr="0073423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ด้อย</w:t>
      </w:r>
      <w:r w:rsidR="00367C33" w:rsidRPr="0073423F">
        <w:rPr>
          <w:rFonts w:asciiTheme="majorBidi" w:hAnsiTheme="majorBidi" w:cstheme="majorBidi" w:hint="cs"/>
          <w:sz w:val="30"/>
          <w:szCs w:val="30"/>
          <w:cs/>
        </w:rPr>
        <w:t>ค</w:t>
      </w:r>
      <w:r w:rsidR="00D63D97" w:rsidRPr="0073423F">
        <w:rPr>
          <w:rFonts w:asciiTheme="majorBidi" w:hAnsiTheme="majorBidi" w:cstheme="majorBidi" w:hint="cs"/>
          <w:sz w:val="30"/>
          <w:szCs w:val="30"/>
          <w:cs/>
        </w:rPr>
        <w:t>่า</w:t>
      </w:r>
      <w:r w:rsidR="00276021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6021" w:rsidRPr="0073423F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025666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A4B7CC9" w14:textId="7CFBEF0C" w:rsidR="00367C33" w:rsidRPr="0073423F" w:rsidRDefault="00367C33" w:rsidP="00F8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4E834AE" w14:textId="783D7EC7" w:rsidR="000F15AD" w:rsidRPr="0073423F" w:rsidRDefault="000F15AD" w:rsidP="00F8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E5130D" w:rsidRPr="0073423F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73423F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E5130D" w:rsidRPr="0073423F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130D" w:rsidRPr="0073423F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Pr="0073423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3B39ECED" w14:textId="7B626963" w:rsidR="000F15AD" w:rsidRPr="0073423F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113BB" w:rsidRPr="0073423F" w14:paraId="1BCC6286" w14:textId="77777777" w:rsidTr="00A23C8D">
        <w:tc>
          <w:tcPr>
            <w:tcW w:w="7578" w:type="dxa"/>
          </w:tcPr>
          <w:p w14:paraId="4B842FAA" w14:textId="2A945241" w:rsidR="00A113BB" w:rsidRPr="0073423F" w:rsidRDefault="00EF63C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2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A113BB" w:rsidRPr="007342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ทะเบียนผลิตภัณฑ์</w:t>
            </w:r>
          </w:p>
        </w:tc>
        <w:tc>
          <w:tcPr>
            <w:tcW w:w="1505" w:type="dxa"/>
          </w:tcPr>
          <w:p w14:paraId="29256CD1" w14:textId="75F92F2F" w:rsidR="00A113BB" w:rsidRPr="0073423F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374A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493A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374A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F374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60F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4A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A113BB" w:rsidRPr="0073423F" w14:paraId="6C318CB1" w14:textId="77777777" w:rsidTr="00A23C8D">
        <w:tc>
          <w:tcPr>
            <w:tcW w:w="7578" w:type="dxa"/>
          </w:tcPr>
          <w:p w14:paraId="31579065" w14:textId="7851ACEB" w:rsidR="00A113BB" w:rsidRPr="0073423F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074B3B60" w14:textId="0AFC26DE" w:rsidR="00A113BB" w:rsidRPr="0073423F" w:rsidRDefault="00B942D1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13B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13BB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26DE94BF" w14:textId="77777777" w:rsidR="006923B8" w:rsidRDefault="006923B8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1970A169" w14:textId="76D36535" w:rsidR="000F15AD" w:rsidRPr="0073423F" w:rsidRDefault="00AB515D" w:rsidP="00D65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0F15AD" w:rsidRPr="0073423F">
        <w:rPr>
          <w:rFonts w:asciiTheme="majorBidi" w:hAnsiTheme="majorBidi" w:cstheme="majorBidi"/>
          <w:sz w:val="30"/>
          <w:szCs w:val="30"/>
          <w:cs/>
        </w:rPr>
        <w:t>ไม่คิดค่า</w:t>
      </w:r>
      <w:r w:rsidR="000F15AD" w:rsidRPr="0073423F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="000F15AD" w:rsidRPr="0073423F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F15AD" w:rsidRPr="0073423F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0846975C" w14:textId="17294DA3" w:rsidR="00444028" w:rsidRPr="0073423F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25972" w14:textId="77777777" w:rsidR="004B7943" w:rsidRPr="0073423F" w:rsidRDefault="004B7943" w:rsidP="004B794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30351715" w14:textId="77777777" w:rsidR="004B7943" w:rsidRPr="0073423F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9D39D" w14:textId="311FA9D2" w:rsidR="004B7943" w:rsidRPr="00AB515D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6B74BD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74BD" w:rsidRPr="00AB515D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D809E6" w14:textId="2566380F" w:rsidR="004B7943" w:rsidRPr="00AB515D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0A18E" w14:textId="77777777" w:rsidR="004B7943" w:rsidRPr="0073423F" w:rsidRDefault="004B7943" w:rsidP="0023040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542BF18" w14:textId="77777777" w:rsidR="004B7943" w:rsidRPr="0073423F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A9D4E2" w14:textId="122A29DF" w:rsidR="004B7943" w:rsidRPr="0073423F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1143FA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</w:t>
      </w:r>
      <w:r w:rsidR="00914168" w:rsidRPr="0073423F">
        <w:rPr>
          <w:rFonts w:asciiTheme="majorBidi" w:hAnsiTheme="majorBidi" w:cstheme="majorBidi" w:hint="cs"/>
          <w:sz w:val="30"/>
          <w:szCs w:val="30"/>
          <w:cs/>
        </w:rPr>
        <w:t xml:space="preserve">์ 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14168" w:rsidRPr="0073423F">
        <w:rPr>
          <w:rFonts w:asciiTheme="majorBidi" w:hAnsiTheme="majorBidi" w:cstheme="majorBidi" w:hint="cs"/>
          <w:sz w:val="30"/>
          <w:szCs w:val="30"/>
          <w:cs/>
        </w:rPr>
        <w:t>เลือก</w:t>
      </w:r>
      <w:r w:rsidRPr="0073423F">
        <w:rPr>
          <w:rFonts w:asciiTheme="majorBidi" w:hAnsiTheme="majorBidi" w:cstheme="majorBidi"/>
          <w:sz w:val="30"/>
          <w:szCs w:val="30"/>
          <w:cs/>
        </w:rPr>
        <w:t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B74BD" w:rsidRPr="0073423F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58C1C8" w14:textId="77777777" w:rsidR="004B7943" w:rsidRPr="0073423F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0F1423" w14:textId="58A638EE" w:rsidR="004B7943" w:rsidRPr="00AB515D" w:rsidRDefault="00AB515D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14168" w:rsidRPr="00AB515D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4B7943" w:rsidRPr="00AB515D">
        <w:rPr>
          <w:rFonts w:asciiTheme="majorBidi" w:hAnsiTheme="majorBidi" w:cstheme="majorBidi"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</w:t>
      </w:r>
      <w:r w:rsidR="00FF7749" w:rsidRPr="00AB515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4B7943" w:rsidRPr="00AB515D">
        <w:rPr>
          <w:rFonts w:asciiTheme="majorBidi" w:hAnsiTheme="majorBidi" w:cstheme="majorBidi"/>
          <w:sz w:val="30"/>
          <w:szCs w:val="30"/>
          <w:cs/>
        </w:rPr>
        <w:t>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F844D91" w14:textId="0010F2AA" w:rsidR="004B7943" w:rsidRDefault="004B7943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A0E9E" w14:textId="3F4F9958" w:rsidR="005949EE" w:rsidRDefault="005949EE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A9331" w14:textId="6FADB0EA" w:rsidR="005949EE" w:rsidRDefault="005949EE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8F36C" w14:textId="77777777" w:rsidR="005949EE" w:rsidRPr="00AB515D" w:rsidRDefault="005949EE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55462" w14:textId="76ACDA10" w:rsidR="004B7943" w:rsidRDefault="004B7943" w:rsidP="00C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515D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6B74BD" w:rsidRPr="00AB515D">
        <w:rPr>
          <w:rFonts w:asciiTheme="majorBidi" w:hAnsiTheme="majorBidi" w:cstheme="majorBidi" w:hint="cs"/>
          <w:sz w:val="30"/>
          <w:szCs w:val="30"/>
          <w:cs/>
        </w:rPr>
        <w:t>จ่ายล่วงหน้า</w:t>
      </w:r>
      <w:r w:rsidRPr="00AB515D">
        <w:rPr>
          <w:rFonts w:asciiTheme="majorBidi" w:hAnsiTheme="majorBidi" w:cstheme="majorBidi"/>
          <w:sz w:val="30"/>
          <w:szCs w:val="30"/>
          <w:cs/>
        </w:rPr>
        <w:t>รวมกับต้นทุนทางตรงเริ่มแร</w:t>
      </w:r>
      <w:r w:rsidR="0051698C">
        <w:rPr>
          <w:rFonts w:asciiTheme="majorBidi" w:hAnsiTheme="majorBidi" w:cstheme="majorBidi" w:hint="cs"/>
          <w:sz w:val="30"/>
          <w:szCs w:val="30"/>
          <w:cs/>
        </w:rPr>
        <w:t>ก</w:t>
      </w:r>
      <w:r w:rsidR="00914168" w:rsidRPr="00AB51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0CDE">
        <w:rPr>
          <w:rFonts w:asciiTheme="majorBidi" w:hAnsiTheme="majorBidi" w:cstheme="majorBidi" w:hint="cs"/>
          <w:sz w:val="30"/>
          <w:szCs w:val="30"/>
          <w:cs/>
        </w:rPr>
        <w:t xml:space="preserve">และประมาณการต้นทุนในการบูรณะ </w:t>
      </w:r>
      <w:r w:rsidRPr="00AB515D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825DB9" w:rsidRPr="00AB51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515D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080CD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B515D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B515D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B515D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F1BDBED" w14:textId="77777777" w:rsidR="00B03510" w:rsidRPr="00AB515D" w:rsidRDefault="00B03510" w:rsidP="00AB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501F6" w14:textId="02C091EB" w:rsidR="004B7943" w:rsidRDefault="004B7943" w:rsidP="00D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515D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775B4A" w:rsidRPr="00AB515D">
        <w:rPr>
          <w:rFonts w:asciiTheme="majorBidi" w:hAnsiTheme="majorBidi" w:cstheme="majorBidi" w:hint="cs"/>
          <w:sz w:val="30"/>
          <w:szCs w:val="30"/>
          <w:cs/>
        </w:rPr>
        <w:t>ที่ต้องจ่ายทั้งหมดตามสัญญา ทั้งนี้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B515D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775B4A" w:rsidRPr="00AB515D">
        <w:rPr>
          <w:rFonts w:asciiTheme="majorBidi" w:hAnsiTheme="majorBidi" w:cstheme="majorBidi" w:hint="cs"/>
          <w:sz w:val="30"/>
          <w:szCs w:val="30"/>
          <w:cs/>
        </w:rPr>
        <w:t xml:space="preserve">ในการคิดลดเป็นมูลค่าปัจจุบัน </w:t>
      </w:r>
      <w:r w:rsidR="00AB515D" w:rsidRPr="00AB515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B515D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0AAA569" w14:textId="77777777" w:rsidR="00E728F6" w:rsidRPr="00AB515D" w:rsidRDefault="00E728F6" w:rsidP="00D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E9043F" w14:textId="1E74D697" w:rsidR="004B7943" w:rsidRPr="004620E9" w:rsidRDefault="004B7943" w:rsidP="001C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20E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080CDE">
        <w:rPr>
          <w:rFonts w:asciiTheme="majorBidi" w:hAnsiTheme="majorBidi" w:cstheme="majorBidi" w:hint="cs"/>
          <w:sz w:val="30"/>
          <w:szCs w:val="30"/>
          <w:cs/>
        </w:rPr>
        <w:t xml:space="preserve"> หรือมีการเปลี่ยนแปลงการประเมินการเลือกใช้สิทธิที่ระบุในสัญญาเช่า</w:t>
      </w:r>
      <w:r w:rsidRPr="004620E9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</w:t>
      </w:r>
      <w:r w:rsidR="00775B4A" w:rsidRPr="004620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20E9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17E87230" w14:textId="77777777" w:rsidR="004B7943" w:rsidRPr="004620E9" w:rsidRDefault="004B7943" w:rsidP="00C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74819E3" w14:textId="25CD6776" w:rsidR="00B84F38" w:rsidRPr="0073423F" w:rsidRDefault="00715B3B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="007B3CC7"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415BBC7" w14:textId="77777777" w:rsidR="00B84F38" w:rsidRPr="004620E9" w:rsidRDefault="00B84F38" w:rsidP="004620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86518" w14:textId="0F73FB97" w:rsidR="00DA6842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4620E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3423F">
        <w:rPr>
          <w:rFonts w:ascii="Angsana New" w:hAnsi="Angsana New" w:hint="cs"/>
          <w:sz w:val="30"/>
          <w:szCs w:val="30"/>
          <w:cs/>
        </w:rPr>
        <w:t>ไ</w:t>
      </w:r>
      <w:r w:rsidRPr="0073423F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73423F">
        <w:rPr>
          <w:rFonts w:ascii="Angsana New" w:hAnsi="Angsana New" w:hint="cs"/>
          <w:sz w:val="30"/>
          <w:szCs w:val="30"/>
          <w:cs/>
        </w:rPr>
        <w:t>รายงาน</w:t>
      </w:r>
      <w:r w:rsidRPr="0073423F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73423F">
        <w:rPr>
          <w:rFonts w:ascii="Angsana New" w:hAnsi="Angsana New"/>
          <w:sz w:val="30"/>
          <w:szCs w:val="30"/>
        </w:rPr>
        <w:t xml:space="preserve"> </w:t>
      </w:r>
      <w:r w:rsidRPr="0073423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45301D" w:rsidRPr="0073423F">
        <w:rPr>
          <w:rFonts w:ascii="Angsana New" w:hAnsi="Angsana New" w:hint="cs"/>
          <w:sz w:val="30"/>
          <w:szCs w:val="30"/>
          <w:cs/>
        </w:rPr>
        <w:t xml:space="preserve"> </w:t>
      </w:r>
      <w:r w:rsidRPr="0073423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73423F">
        <w:rPr>
          <w:rFonts w:ascii="Angsana New" w:hAnsi="Angsana New" w:hint="cs"/>
          <w:sz w:val="30"/>
          <w:szCs w:val="30"/>
          <w:cs/>
        </w:rPr>
        <w:t>รับรู้</w:t>
      </w:r>
      <w:r w:rsidR="0045301D" w:rsidRPr="0073423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73423F">
        <w:rPr>
          <w:rFonts w:ascii="Angsana New" w:hAnsi="Angsana New" w:hint="cs"/>
          <w:sz w:val="30"/>
          <w:szCs w:val="30"/>
          <w:cs/>
        </w:rPr>
        <w:t>เมื่อ</w:t>
      </w:r>
      <w:r w:rsidRPr="0073423F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45301D" w:rsidRPr="0073423F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73423F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</w:p>
    <w:p w14:paraId="11CEB4AB" w14:textId="77777777" w:rsidR="002F2C6E" w:rsidRDefault="002F2C6E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6282E3" w14:textId="6A48AF3C" w:rsidR="00DA6842" w:rsidRDefault="00DA6842" w:rsidP="007C3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 xml:space="preserve"> หมายถึง มูลค่าจากการใช้ของสินทรัพย์หรือ</w:t>
      </w:r>
      <w:r w:rsidR="0075705D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</w:t>
      </w:r>
      <w:r w:rsidRPr="0073423F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75705D">
        <w:rPr>
          <w:rFonts w:ascii="Angsana New" w:hAnsi="Angsana New" w:hint="cs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133CBD" w14:textId="77777777" w:rsidR="00DA6842" w:rsidRPr="0073423F" w:rsidRDefault="00DA6842" w:rsidP="00DA68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88F67D" w14:textId="26B9BBAB" w:rsidR="00B03510" w:rsidRDefault="001536B6" w:rsidP="00CD61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</w:t>
      </w:r>
      <w:r w:rsidRPr="0073423F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ที่เคยรับรู้ในงวดก่อนจะถูกกลับรายการ</w:t>
      </w:r>
      <w:r w:rsidRPr="0073423F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EB6D2B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</w:t>
      </w:r>
      <w:r w:rsidRPr="0073423F">
        <w:rPr>
          <w:rFonts w:ascii="Angsana New" w:hAnsi="Angsana New" w:hint="cs"/>
          <w:sz w:val="30"/>
          <w:szCs w:val="30"/>
          <w:cs/>
        </w:rPr>
        <w:t>แต่ไม่เกินกว่า</w:t>
      </w:r>
      <w:r w:rsidRPr="0073423F">
        <w:rPr>
          <w:rFonts w:ascii="Angsana New" w:hAnsi="Angsana New"/>
          <w:sz w:val="30"/>
          <w:szCs w:val="30"/>
          <w:cs/>
        </w:rPr>
        <w:t>มูลค่าตามบัญชี</w:t>
      </w:r>
      <w:r w:rsidR="00EB6D2B">
        <w:rPr>
          <w:rFonts w:ascii="Angsana New" w:hAnsi="Angsana New" w:hint="cs"/>
          <w:sz w:val="30"/>
          <w:szCs w:val="30"/>
          <w:cs/>
        </w:rPr>
        <w:t>ภาย</w:t>
      </w:r>
      <w:r w:rsidRPr="0073423F">
        <w:rPr>
          <w:rFonts w:ascii="Angsana New" w:hAnsi="Angsana New"/>
          <w:sz w:val="30"/>
          <w:szCs w:val="30"/>
          <w:cs/>
        </w:rPr>
        <w:t xml:space="preserve">หลังหักค่าเสื่อมราคาหรือค่าตัดจำหน่าย </w:t>
      </w:r>
      <w:r w:rsidRPr="0073423F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73423F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2112C8C4" w14:textId="769516F7" w:rsidR="004620E9" w:rsidRDefault="004620E9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D21F7" w14:textId="1627335B" w:rsidR="00367C33" w:rsidRPr="0073423F" w:rsidRDefault="00367C33" w:rsidP="0023040C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78E9E82C" w14:textId="77777777" w:rsidR="00196863" w:rsidRPr="0073423F" w:rsidRDefault="00196863" w:rsidP="00196863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cs/>
        </w:rPr>
      </w:pPr>
    </w:p>
    <w:p w14:paraId="49CF1798" w14:textId="3D3CA637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4620E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4620E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รับรู้รายได้ที่เกี่ยวข้อง</w:t>
      </w:r>
    </w:p>
    <w:p w14:paraId="5A7768EC" w14:textId="77777777" w:rsidR="00DD1E03" w:rsidRPr="00894F8A" w:rsidRDefault="00DD1E03" w:rsidP="00894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D078B" w14:textId="77777777" w:rsidR="00C33656" w:rsidRPr="0073423F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6B262184" w14:textId="2E511A3B" w:rsidR="00216091" w:rsidRPr="0073423F" w:rsidRDefault="00216091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BCD33A2" w14:textId="77777777" w:rsidR="00854950" w:rsidRPr="0073423F" w:rsidRDefault="00854950" w:rsidP="008549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A42B93A" w14:textId="77777777" w:rsidR="00854950" w:rsidRPr="0073423F" w:rsidRDefault="00854950" w:rsidP="0085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6802AD" w14:textId="325EE20E" w:rsidR="00854950" w:rsidRPr="0073423F" w:rsidRDefault="00854950" w:rsidP="00747C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ECADBD" w14:textId="77777777" w:rsidR="008C7922" w:rsidRPr="0073423F" w:rsidRDefault="008C7922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24F7B4" w14:textId="7064EEB2" w:rsidR="00C33656" w:rsidRPr="0073423F" w:rsidRDefault="00C33656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03F7907" w14:textId="77777777" w:rsidR="00C33656" w:rsidRPr="0073423F" w:rsidRDefault="00C33656" w:rsidP="00972F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1ED9CA" w14:textId="5E09C75A" w:rsidR="00972FC5" w:rsidRPr="0073423F" w:rsidRDefault="00D37591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C33656" w:rsidRPr="0073423F">
        <w:rPr>
          <w:rFonts w:asciiTheme="majorBidi" w:hAnsiTheme="majorBidi" w:cstheme="majorBidi"/>
          <w:i/>
          <w:sz w:val="30"/>
          <w:szCs w:val="30"/>
          <w:cs/>
        </w:rPr>
        <w:t>ของ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="00C33656" w:rsidRPr="0073423F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72FC5" w:rsidRPr="0073423F"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0EAB923" w14:textId="77777777" w:rsidR="00A613AE" w:rsidRPr="0073423F" w:rsidRDefault="00A613AE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2B6DF0D" w14:textId="1A87EF4A" w:rsidR="00C33656" w:rsidRPr="0073423F" w:rsidRDefault="00C33656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เบ็ดเสร็จอื่น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ทันที 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</w:t>
      </w:r>
      <w:r w:rsidR="00747C41"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โดยใช้อัตราคิดลดที่ใช้วัดมูลค่าภาระผูกพันตามโครงการผลประโยชน์ ณ ต้น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</w:t>
      </w:r>
      <w:r w:rsidR="00F4011E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</w:t>
      </w:r>
      <w:r w:rsidR="00747C41"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4011E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</w:t>
      </w:r>
      <w:r w:rsidR="00F71975" w:rsidRPr="0073423F">
        <w:rPr>
          <w:rFonts w:asciiTheme="majorBidi" w:hAnsiTheme="majorBidi" w:cstheme="majorBidi"/>
          <w:i/>
          <w:sz w:val="30"/>
          <w:szCs w:val="30"/>
          <w:cs/>
        </w:rPr>
        <w:t>ครงการผลประโยชน์รับรู้รายการใน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กำไร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ขาดทุน</w:t>
      </w:r>
    </w:p>
    <w:p w14:paraId="4BC098C0" w14:textId="77777777" w:rsidR="00257B98" w:rsidRPr="0073423F" w:rsidRDefault="00257B9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DE036C8" w14:textId="5727476B" w:rsidR="004620E9" w:rsidRDefault="000D31C7" w:rsidP="0023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 xml:space="preserve">       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ขาดทุนทันที 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75E2981" w14:textId="77777777" w:rsidR="001143FA" w:rsidRPr="0073423F" w:rsidRDefault="001143FA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3E15784" w14:textId="3ED26269" w:rsidR="000D31C7" w:rsidRPr="0073423F" w:rsidRDefault="000D31C7" w:rsidP="002304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7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81635FB" w14:textId="77777777" w:rsidR="007E58AE" w:rsidRPr="0073423F" w:rsidRDefault="007E58AE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BBA2742" w14:textId="5BA7B4DC" w:rsidR="000D31C7" w:rsidRPr="0073423F" w:rsidRDefault="000D31C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หาก</w:t>
      </w:r>
      <w:r w:rsidR="004620E9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A527A9E" w14:textId="77777777" w:rsidR="00CD6199" w:rsidRDefault="00CD6199" w:rsidP="001143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F810391" w14:textId="77777777" w:rsidR="00C70F11" w:rsidRPr="0073423F" w:rsidRDefault="00C70F11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03729D6F" w14:textId="77777777" w:rsidR="00C70F11" w:rsidRPr="0073423F" w:rsidRDefault="00C70F11" w:rsidP="007342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FA53F02" w14:textId="69A0C7D6" w:rsidR="00210286" w:rsidRPr="0073423F" w:rsidRDefault="00EA221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</w:t>
      </w:r>
      <w:r w:rsidR="00FA61DC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B151E7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 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D3B2C" w:rsidRPr="0073423F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E753632" w14:textId="51AD0ECE" w:rsidR="0073423F" w:rsidRPr="0073423F" w:rsidRDefault="0073423F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28A5C6A" w14:textId="0609DE34" w:rsidR="00216230" w:rsidRPr="0073423F" w:rsidRDefault="00216230" w:rsidP="0023040C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439E1EBF" w14:textId="1ECBE23B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74D1232" w14:textId="77777777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/>
          <w:iCs/>
          <w:sz w:val="30"/>
          <w:szCs w:val="30"/>
          <w:cs/>
        </w:rPr>
        <w:t>หุ้นสามัญ</w:t>
      </w:r>
    </w:p>
    <w:p w14:paraId="62C00511" w14:textId="77777777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367834" w14:textId="24B623A3" w:rsidR="00210286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/>
          <w:i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192A9D8" w14:textId="77777777" w:rsidR="00216230" w:rsidRPr="0073423F" w:rsidRDefault="00216230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F4C365" w14:textId="22939365" w:rsidR="00597F10" w:rsidRPr="0073423F" w:rsidRDefault="00597F10" w:rsidP="0023040C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7F8F613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6456A" w14:textId="685F9FE6" w:rsidR="001143FA" w:rsidRPr="005949EE" w:rsidRDefault="009A502C" w:rsidP="005949E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423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9B5929">
        <w:rPr>
          <w:rFonts w:asciiTheme="majorBidi" w:hAnsiTheme="majorBidi" w:cs="Angsana New"/>
          <w:sz w:val="30"/>
          <w:szCs w:val="30"/>
          <w:cs/>
          <w:lang w:val="en-US" w:bidi="th-TH"/>
        </w:rPr>
        <w:br w:type="textWrapping" w:clear="all"/>
      </w:r>
      <w:r w:rsidRPr="0073423F">
        <w:rPr>
          <w:rFonts w:asciiTheme="majorBidi" w:hAnsiTheme="majorBidi" w:cs="Angsana New"/>
          <w:sz w:val="30"/>
          <w:szCs w:val="30"/>
          <w:cs/>
          <w:lang w:val="en-US" w:bidi="th-TH"/>
        </w:rPr>
        <w:t>ที่</w:t>
      </w:r>
      <w:r w:rsidR="00FA61DC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</w:t>
      </w:r>
      <w:r w:rsidRPr="0073423F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043D827" w14:textId="4FB35F4C" w:rsidR="00597F10" w:rsidRPr="0073423F" w:rsidRDefault="009A502C" w:rsidP="00597F1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A61D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597F10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C82D9A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A5A30" w14:textId="54EE4981" w:rsidR="00597F10" w:rsidRPr="0073423F" w:rsidRDefault="00597F10" w:rsidP="0023040C">
      <w:pPr>
        <w:pStyle w:val="block"/>
        <w:numPr>
          <w:ilvl w:val="0"/>
          <w:numId w:val="19"/>
        </w:numPr>
        <w:spacing w:after="0" w:line="240" w:lineRule="atLeast"/>
        <w:ind w:left="1440" w:right="18"/>
        <w:rPr>
          <w:rFonts w:asciiTheme="majorBidi" w:hAnsiTheme="majorBidi" w:cstheme="majorBidi"/>
          <w:sz w:val="30"/>
          <w:szCs w:val="30"/>
          <w:lang w:bidi="th-TH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3423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5B2DD33" w14:textId="798741A5" w:rsidR="00597F10" w:rsidRPr="0073423F" w:rsidRDefault="00597F10" w:rsidP="00E36030">
      <w:pPr>
        <w:pStyle w:val="block"/>
        <w:numPr>
          <w:ilvl w:val="0"/>
          <w:numId w:val="19"/>
        </w:numPr>
        <w:tabs>
          <w:tab w:val="left" w:pos="9450"/>
        </w:tabs>
        <w:spacing w:after="0" w:line="240" w:lineRule="atLeast"/>
        <w:ind w:left="1440" w:right="10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110A9E9" w14:textId="2F8554EF" w:rsidR="00597F10" w:rsidRPr="0073423F" w:rsidRDefault="00597F10" w:rsidP="00E36030">
      <w:pPr>
        <w:pStyle w:val="block"/>
        <w:numPr>
          <w:ilvl w:val="0"/>
          <w:numId w:val="19"/>
        </w:numPr>
        <w:tabs>
          <w:tab w:val="left" w:pos="1440"/>
        </w:tabs>
        <w:spacing w:after="0" w:line="240" w:lineRule="atLeast"/>
        <w:ind w:left="1440" w:right="-7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="007E58AE" w:rsidRPr="0073423F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="007E58AE" w:rsidRPr="0073423F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="007E58AE" w:rsidRPr="0073423F">
        <w:rPr>
          <w:rFonts w:asciiTheme="majorBidi" w:hAnsiTheme="majorBidi" w:cstheme="majorBidi"/>
          <w:sz w:val="30"/>
          <w:szCs w:val="30"/>
        </w:rPr>
        <w:t xml:space="preserve"> </w:t>
      </w:r>
    </w:p>
    <w:p w14:paraId="3085DE2C" w14:textId="77777777" w:rsidR="00D86543" w:rsidRPr="0073423F" w:rsidRDefault="00D86543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ECE6D" w14:textId="19E77188" w:rsidR="00D86543" w:rsidRDefault="00FA61DC" w:rsidP="00D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EFB3CC8" w14:textId="77777777" w:rsidR="005949EE" w:rsidRPr="00DD1E03" w:rsidRDefault="005949EE" w:rsidP="00D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90F3C" w14:textId="55F11944" w:rsidR="009A502C" w:rsidRPr="0073423F" w:rsidRDefault="009A502C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A61DC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73423F">
        <w:rPr>
          <w:rFonts w:asciiTheme="majorBidi" w:hAnsiTheme="majorBidi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6FA6B9B" w14:textId="77777777" w:rsidR="009A502C" w:rsidRPr="0073423F" w:rsidRDefault="009A502C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A0A5C" w14:textId="2BCB85F3" w:rsidR="0073423F" w:rsidRPr="0073423F" w:rsidRDefault="009A502C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21DA067" w14:textId="77777777" w:rsidR="000A7721" w:rsidRPr="0073423F" w:rsidRDefault="000A772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CF0F" w14:textId="77777777" w:rsidR="00C33656" w:rsidRPr="0073423F" w:rsidRDefault="00C33656" w:rsidP="0023040C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8564818" w14:textId="302B3AB6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9DAA0FF" w14:textId="31D48347" w:rsidR="00D52490" w:rsidRPr="0073423F" w:rsidRDefault="00D52490" w:rsidP="0023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3423F">
        <w:rPr>
          <w:rFonts w:asciiTheme="majorBidi" w:hAnsi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FA61DC">
        <w:rPr>
          <w:rFonts w:asciiTheme="majorBidi" w:hAnsiTheme="majorBidi" w:hint="cs"/>
          <w:sz w:val="30"/>
          <w:szCs w:val="30"/>
          <w:cs/>
          <w:lang w:val="th-TH"/>
        </w:rPr>
        <w:t>กลุ่ม</w:t>
      </w:r>
      <w:r w:rsidRPr="0073423F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Pr="00BC0E6B">
        <w:rPr>
          <w:rFonts w:asciiTheme="majorBidi" w:hAnsiTheme="majorBidi"/>
          <w:sz w:val="30"/>
          <w:szCs w:val="30"/>
          <w:cs/>
          <w:lang w:val="th-TH"/>
        </w:rPr>
        <w:t>คาด</w:t>
      </w:r>
      <w:r w:rsidRPr="0073423F">
        <w:rPr>
          <w:rFonts w:asciiTheme="majorBidi" w:hAnsiTheme="majorBidi"/>
          <w:sz w:val="30"/>
          <w:szCs w:val="30"/>
          <w:cs/>
          <w:lang w:val="th-TH"/>
        </w:rPr>
        <w:t xml:space="preserve">ว่าจะมีสิทธิได้รับซึ่งไม่รวมจำนวนเงินที่เก็บแทนบุคคลที่สาม </w:t>
      </w:r>
      <w:r w:rsidR="00A26A83" w:rsidRPr="0073423F">
        <w:rPr>
          <w:rFonts w:asciiTheme="majorBidi" w:hAnsi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73423F">
        <w:rPr>
          <w:rFonts w:asciiTheme="majorBidi" w:hAnsiTheme="majorBidi"/>
          <w:sz w:val="30"/>
          <w:szCs w:val="30"/>
          <w:cs/>
          <w:lang w:val="th-TH"/>
        </w:rPr>
        <w:t>ภาษีมูลค่าเพิ่</w:t>
      </w:r>
      <w:r w:rsidR="00573A72">
        <w:rPr>
          <w:rFonts w:asciiTheme="majorBidi" w:hAnsiTheme="majorBidi" w:hint="cs"/>
          <w:sz w:val="30"/>
          <w:szCs w:val="30"/>
          <w:cs/>
          <w:lang w:val="th-TH"/>
        </w:rPr>
        <w:t>มหรือภาษีขายอื่นๆ</w:t>
      </w:r>
      <w:r w:rsidRPr="0073423F">
        <w:rPr>
          <w:rFonts w:asciiTheme="majorBidi" w:hAnsiTheme="majorBidi"/>
          <w:sz w:val="30"/>
          <w:szCs w:val="30"/>
          <w:cs/>
          <w:lang w:val="th-TH"/>
        </w:rPr>
        <w:t xml:space="preserve"> และแสดงสุทธิจากส่วนลดการค้าและส่วนลดตามปริมาณ</w:t>
      </w:r>
    </w:p>
    <w:p w14:paraId="5069AE16" w14:textId="77777777" w:rsidR="0075705D" w:rsidRPr="0073423F" w:rsidRDefault="0075705D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C2FDB1" w14:textId="7E4F6B91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  <w:r w:rsidR="0067099D" w:rsidRPr="0073423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และบริการ</w:t>
      </w:r>
    </w:p>
    <w:p w14:paraId="128B4074" w14:textId="4E5DB30A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A5814" w14:textId="4307893A" w:rsidR="00A26A83" w:rsidRPr="0073423F" w:rsidRDefault="00A26A83" w:rsidP="0023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รายได้จากการขายสินค้า</w:t>
      </w:r>
      <w:r w:rsidRPr="000A7721">
        <w:rPr>
          <w:rFonts w:asciiTheme="majorBidi" w:hAnsiTheme="majorBidi"/>
          <w:sz w:val="30"/>
          <w:szCs w:val="30"/>
          <w:cs/>
        </w:rPr>
        <w:t>รับรู้ ณ วันที่มีการส่งมอบสินค้าให้กับลูกค้า สำหรับ</w:t>
      </w:r>
      <w:r w:rsidRPr="0073423F">
        <w:rPr>
          <w:rFonts w:asciiTheme="majorBidi" w:hAnsiTheme="majorBidi"/>
          <w:sz w:val="30"/>
          <w:szCs w:val="30"/>
          <w:cs/>
        </w:rPr>
        <w:t xml:space="preserve">การขายที่ให้สิทธิลูกค้าในการคืนสินค้า </w:t>
      </w:r>
      <w:r w:rsidR="00FA61DC">
        <w:rPr>
          <w:rFonts w:asciiTheme="majorBidi" w:hAnsiTheme="majorBidi" w:hint="cs"/>
          <w:sz w:val="30"/>
          <w:szCs w:val="30"/>
          <w:cs/>
        </w:rPr>
        <w:t>กลุ่ม</w:t>
      </w:r>
      <w:r w:rsidRPr="00881361">
        <w:rPr>
          <w:rFonts w:asciiTheme="majorBidi" w:hAnsiTheme="majorBidi"/>
          <w:sz w:val="30"/>
          <w:szCs w:val="30"/>
          <w:cs/>
        </w:rPr>
        <w:t>บริ</w:t>
      </w:r>
      <w:r w:rsidRPr="00DD1E03">
        <w:rPr>
          <w:rFonts w:asciiTheme="majorBidi" w:hAnsiTheme="majorBidi"/>
          <w:sz w:val="30"/>
          <w:szCs w:val="30"/>
          <w:cs/>
        </w:rPr>
        <w:t>ษัททำการ</w:t>
      </w:r>
      <w:r w:rsidRPr="00881361">
        <w:rPr>
          <w:rFonts w:asciiTheme="majorBidi" w:hAnsi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ประมาณการรับคืนสินค้าจากข้อมูลอัตราการคืนสินค้าในอดีตและจะไม่รับรู้รายได้</w:t>
      </w:r>
      <w:r w:rsidR="00BC0E6B">
        <w:rPr>
          <w:rFonts w:asciiTheme="majorBidi" w:hAnsiTheme="majorBidi" w:hint="cs"/>
          <w:sz w:val="30"/>
          <w:szCs w:val="30"/>
          <w:cs/>
        </w:rPr>
        <w:t>และต้นทุนขาย</w:t>
      </w:r>
      <w:r w:rsidR="00DD1E03">
        <w:rPr>
          <w:rFonts w:asciiTheme="majorBidi" w:hAnsiTheme="majorBidi" w:hint="cs"/>
          <w:sz w:val="30"/>
          <w:szCs w:val="30"/>
          <w:cs/>
        </w:rPr>
        <w:t>จากการขายสินค้า</w:t>
      </w:r>
      <w:r w:rsidR="00347E8D">
        <w:rPr>
          <w:rFonts w:asciiTheme="majorBidi" w:hAnsiTheme="majorBidi" w:hint="cs"/>
          <w:sz w:val="30"/>
          <w:szCs w:val="30"/>
          <w:cs/>
        </w:rPr>
        <w:t>สำหรับรายการดังกล่าว รวมถึงยังคงรับรู้</w:t>
      </w:r>
      <w:r w:rsidR="00BC0E6B">
        <w:rPr>
          <w:rFonts w:asciiTheme="majorBidi" w:hAnsiTheme="majorBidi" w:hint="cs"/>
          <w:sz w:val="30"/>
          <w:szCs w:val="30"/>
          <w:cs/>
        </w:rPr>
        <w:t>สินค้าที่คาดว่าจะได้รับคืน</w:t>
      </w:r>
      <w:r w:rsidR="00DD1E03">
        <w:rPr>
          <w:rFonts w:asciiTheme="majorBidi" w:hAnsiTheme="majorBidi" w:hint="cs"/>
          <w:sz w:val="30"/>
          <w:szCs w:val="30"/>
          <w:cs/>
        </w:rPr>
        <w:t>เป็นสินค้าคงเหลือ</w:t>
      </w:r>
    </w:p>
    <w:p w14:paraId="504C4D46" w14:textId="77777777" w:rsidR="00A26A83" w:rsidRPr="0073423F" w:rsidRDefault="00A26A83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2BA1" w14:textId="6BE3B63D" w:rsidR="000C54EC" w:rsidRPr="0073423F" w:rsidRDefault="0067099D" w:rsidP="00257B9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73423F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ง</w:t>
      </w: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เมื่อได้ให้บริการ</w:t>
      </w:r>
      <w:r w:rsidR="0057104D" w:rsidRPr="0073423F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2C7DE567" w14:textId="77777777" w:rsidR="001143FA" w:rsidRPr="0073423F" w:rsidRDefault="001143FA" w:rsidP="00B610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B7353" w14:textId="3B47620D" w:rsidR="00906BCB" w:rsidRPr="0073423F" w:rsidRDefault="00BF32CC" w:rsidP="00A2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3423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รายได้อื่น</w:t>
      </w:r>
    </w:p>
    <w:p w14:paraId="58F42200" w14:textId="77777777" w:rsidR="00906BCB" w:rsidRPr="0073423F" w:rsidRDefault="00906BCB" w:rsidP="00906BCB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F90F3A" w14:textId="39A23888" w:rsidR="00906BCB" w:rsidRDefault="007F47CF" w:rsidP="005902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รายได้อื่น</w:t>
      </w:r>
      <w:r w:rsidR="00D16F82" w:rsidRPr="0073423F">
        <w:rPr>
          <w:rFonts w:asciiTheme="majorBidi" w:hAnsiTheme="majorBidi" w:cstheme="majorBidi" w:hint="cs"/>
          <w:sz w:val="30"/>
          <w:szCs w:val="30"/>
          <w:cs/>
        </w:rPr>
        <w:t xml:space="preserve">บันทึกในกำไรหรือขาดทุนตามเกณฑ์คงค้าง </w:t>
      </w:r>
    </w:p>
    <w:p w14:paraId="4E58D452" w14:textId="77777777" w:rsidR="00CD6199" w:rsidRPr="0073423F" w:rsidRDefault="00CD6199" w:rsidP="005902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D873C" w14:textId="77777777" w:rsidR="00C33656" w:rsidRPr="0073423F" w:rsidRDefault="00C33656" w:rsidP="0023040C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F29EA9E" w14:textId="77777777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9D95B78" w14:textId="5B6BF0B9" w:rsidR="00C33656" w:rsidRDefault="00C33656" w:rsidP="00CD6199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 </w:t>
      </w:r>
      <w:r w:rsidR="004D26CA" w:rsidRPr="0073423F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6FED747" w14:textId="77777777" w:rsidR="00EA237B" w:rsidRPr="00CD6199" w:rsidRDefault="00EA237B" w:rsidP="00CD619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B9213" w14:textId="0995921E" w:rsidR="00044E26" w:rsidRDefault="004D26CA" w:rsidP="00473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1"/>
          <w:sz w:val="30"/>
          <w:szCs w:val="30"/>
        </w:rPr>
      </w:pPr>
      <w:r w:rsidRPr="00595A96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</w:t>
      </w:r>
      <w:r w:rsidRPr="00595A96">
        <w:rPr>
          <w:rFonts w:asciiTheme="majorBidi" w:hAnsiTheme="majorBidi"/>
          <w:spacing w:val="1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595A96">
        <w:rPr>
          <w:rFonts w:asciiTheme="majorBidi" w:hAnsiTheme="majorBidi"/>
          <w:spacing w:val="1"/>
          <w:sz w:val="30"/>
          <w:szCs w:val="30"/>
        </w:rPr>
        <w:t xml:space="preserve"> </w:t>
      </w:r>
      <w:r w:rsidRPr="00595A96">
        <w:rPr>
          <w:rFonts w:asciiTheme="majorBidi" w:hAnsiTheme="majorBidi"/>
          <w:spacing w:val="1"/>
          <w:sz w:val="30"/>
          <w:szCs w:val="30"/>
          <w:cs/>
        </w:rPr>
        <w:t>ๆ</w:t>
      </w:r>
    </w:p>
    <w:p w14:paraId="4A133BC6" w14:textId="77777777" w:rsidR="00EA237B" w:rsidRPr="004734CA" w:rsidRDefault="00EA237B" w:rsidP="00473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B3C3D" w14:textId="1C3EA4CF" w:rsidR="00C33656" w:rsidRPr="0073423F" w:rsidRDefault="00C33656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73423F">
        <w:rPr>
          <w:rFonts w:asciiTheme="majorBidi" w:hAnsiTheme="majorBidi" w:cstheme="majorBidi"/>
          <w:spacing w:val="10"/>
          <w:sz w:val="30"/>
          <w:szCs w:val="30"/>
          <w:cs/>
        </w:rPr>
        <w:t xml:space="preserve">และหนี้สินและจำนวนที่ใช้เพื่อความมุ่งหมายทางภาษี </w:t>
      </w:r>
    </w:p>
    <w:p w14:paraId="2662DFCE" w14:textId="0F6F42A0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AA589C" w14:textId="7C2EDA59" w:rsidR="009100DA" w:rsidRPr="0073423F" w:rsidRDefault="00C33656" w:rsidP="0023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73423F">
        <w:rPr>
          <w:rFonts w:asciiTheme="majorBidi" w:hAnsiTheme="majorBidi" w:cstheme="majorBidi"/>
          <w:spacing w:val="6"/>
          <w:sz w:val="30"/>
          <w:szCs w:val="30"/>
          <w:cs/>
        </w:rPr>
        <w:t>ลักษณะวิธีการที่</w:t>
      </w:r>
      <w:r w:rsidR="00FA61DC">
        <w:rPr>
          <w:rFonts w:asciiTheme="majorBidi" w:hAnsiTheme="majorBidi" w:cstheme="majorBidi" w:hint="cs"/>
          <w:spacing w:val="6"/>
          <w:sz w:val="30"/>
          <w:szCs w:val="30"/>
          <w:cs/>
        </w:rPr>
        <w:t>กลุ่ม</w:t>
      </w:r>
      <w:r w:rsidRPr="0073423F">
        <w:rPr>
          <w:rFonts w:asciiTheme="majorBidi" w:hAnsiTheme="majorBidi" w:cstheme="majorBidi"/>
          <w:spacing w:val="6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ณ 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สิ้นรอบระยะเวลา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4D26CA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F71975" w:rsidRPr="0073423F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71975" w:rsidRPr="0073423F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FA61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61DC" w:rsidRPr="0073423F">
        <w:rPr>
          <w:rFonts w:asciiTheme="majorBidi" w:hAnsiTheme="majorBidi"/>
          <w:spacing w:val="1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FA61DC">
        <w:rPr>
          <w:rFonts w:asciiTheme="majorBidi" w:hAnsiTheme="majorBidi" w:hint="cs"/>
          <w:spacing w:val="10"/>
          <w:sz w:val="30"/>
          <w:szCs w:val="30"/>
          <w:cs/>
        </w:rPr>
        <w:t>เฉพาะกิจการ</w:t>
      </w:r>
    </w:p>
    <w:p w14:paraId="35319046" w14:textId="77777777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8A6E5" w14:textId="0AF7F80B" w:rsidR="00E86FFE" w:rsidRPr="0073423F" w:rsidRDefault="00C33656" w:rsidP="0023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FA467C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4722826" w14:textId="74182AC2" w:rsidR="00E86FFE" w:rsidRPr="0073423F" w:rsidRDefault="00E8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28C199" w14:textId="77777777" w:rsidR="00B242AE" w:rsidRPr="0073423F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1197D6F0" w14:textId="2B64E575" w:rsidR="00B242AE" w:rsidRPr="0073423F" w:rsidRDefault="00B242AE" w:rsidP="009D5A21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91D6C30" w14:textId="2B26CFB4" w:rsidR="00F71975" w:rsidRPr="0073423F" w:rsidRDefault="00356CF2" w:rsidP="00356CF2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 w:rsidR="0070166D">
        <w:rPr>
          <w:rFonts w:asciiTheme="majorBidi" w:hAnsiTheme="majorBidi" w:cs="Angsana New"/>
          <w:b/>
          <w:sz w:val="30"/>
          <w:szCs w:val="30"/>
          <w:cs/>
        </w:rPr>
        <w:br w:type="textWrapping" w:clear="all"/>
      </w:r>
      <w:r w:rsidRPr="0073423F">
        <w:rPr>
          <w:rFonts w:asciiTheme="majorBidi" w:hAnsiTheme="majorBidi" w:cs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="00FA61DC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FA61DC" w:rsidRPr="00FA61DC">
        <w:rPr>
          <w:rFonts w:asciiTheme="majorBidi" w:hAnsiTheme="majorBidi" w:cs="Angsana New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981FBD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FA61DC" w:rsidRPr="00FA61DC">
        <w:rPr>
          <w:rFonts w:asciiTheme="majorBidi" w:hAnsiTheme="majorBidi" w:cs="Angsana New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73A3C2B8" w14:textId="74D66C78" w:rsidR="009D5A21" w:rsidRDefault="009D5A21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A825BA" w14:textId="77777777" w:rsidR="001143FA" w:rsidRPr="00BE5F1D" w:rsidRDefault="001143FA" w:rsidP="00BE5F1D">
      <w:pPr>
        <w:tabs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46C480" w14:textId="7AEC10E2" w:rsidR="00746843" w:rsidRPr="0073423F" w:rsidRDefault="00746843" w:rsidP="0023040C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FAFF9E8" w14:textId="2ABD3DC6" w:rsidR="00746843" w:rsidRPr="0073423F" w:rsidRDefault="00746843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F3769F8" w14:textId="0898F86F" w:rsidR="008E198F" w:rsidRPr="008E198F" w:rsidRDefault="00746843" w:rsidP="0023040C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F390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7760DF" w:rsidRPr="002F390A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</w:t>
      </w:r>
      <w:r w:rsidRPr="002F390A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FA61DC" w:rsidRPr="002F390A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Pr="002F390A">
        <w:rPr>
          <w:rFonts w:asciiTheme="majorBidi" w:hAnsiTheme="majorBidi" w:cstheme="majorBidi"/>
          <w:b/>
          <w:sz w:val="30"/>
          <w:szCs w:val="30"/>
          <w:cs/>
        </w:rPr>
        <w:t xml:space="preserve">บริษัท </w:t>
      </w:r>
      <w:r w:rsidR="008E198F" w:rsidRPr="002F390A">
        <w:rPr>
          <w:rFonts w:asciiTheme="majorBidi" w:hAnsiTheme="majorBidi" w:cstheme="majorBidi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8E198F" w:rsidRPr="002F390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E198F" w:rsidRPr="002F390A">
        <w:rPr>
          <w:rFonts w:asciiTheme="majorBidi" w:hAnsiTheme="majorBidi" w:cstheme="majorBidi"/>
          <w:b/>
          <w:sz w:val="30"/>
          <w:szCs w:val="30"/>
          <w:cs/>
        </w:rPr>
        <w:t>หรือกลุ่มบริษัทมีอำนาจควบคุม</w:t>
      </w:r>
      <w:r w:rsidR="007760DF" w:rsidRPr="002F390A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</w:t>
      </w:r>
      <w:r w:rsidR="008E198F" w:rsidRPr="002F390A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8E198F" w:rsidRPr="008E198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AA397" w14:textId="77777777" w:rsidR="00CD6199" w:rsidRPr="008E198F" w:rsidRDefault="00CD6199" w:rsidP="008E198F">
      <w:pPr>
        <w:tabs>
          <w:tab w:val="left" w:pos="562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F4AD36" w14:textId="77777777" w:rsidR="00B242AE" w:rsidRPr="0073423F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4A5D073" w14:textId="77777777" w:rsidR="00B242AE" w:rsidRPr="0073423F" w:rsidRDefault="00B242AE" w:rsidP="0083681A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247DAB3" w14:textId="1FD725F6" w:rsidR="0073423F" w:rsidRDefault="00B242AE" w:rsidP="007C30BA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83681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66DF9A9" w14:textId="77777777" w:rsidR="004734CA" w:rsidRPr="00FA61DC" w:rsidRDefault="004734CA" w:rsidP="007C30BA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5EF35EA" w14:textId="3B0BAB61" w:rsidR="00B80112" w:rsidRPr="00470A91" w:rsidRDefault="00756EB7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C4B54" w:rsidRPr="00470A9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986276" w:rsidRDefault="00E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82D929" w14:textId="4F73AC4B" w:rsidR="002C4FD1" w:rsidRPr="004734CA" w:rsidRDefault="002C4FD1" w:rsidP="0023040C">
      <w:pPr>
        <w:tabs>
          <w:tab w:val="clear" w:pos="454"/>
        </w:tabs>
        <w:spacing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4734CA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="00063F5C" w:rsidRPr="004734CA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</w:t>
      </w:r>
      <w:r w:rsidR="00063F5C" w:rsidRPr="00D14690">
        <w:rPr>
          <w:rFonts w:ascii="Angsana New" w:hAnsi="Angsana New" w:hint="cs"/>
          <w:b/>
          <w:sz w:val="30"/>
          <w:szCs w:val="30"/>
          <w:cs/>
        </w:rPr>
        <w:t>ญกับ</w:t>
      </w:r>
      <w:r w:rsidR="00D25011" w:rsidRPr="00D14690">
        <w:rPr>
          <w:rFonts w:ascii="Angsana New" w:hAnsi="Angsana New" w:hint="cs"/>
          <w:b/>
          <w:sz w:val="30"/>
          <w:szCs w:val="30"/>
          <w:cs/>
        </w:rPr>
        <w:t>กลุ่ม</w:t>
      </w:r>
      <w:r w:rsidR="00063F5C" w:rsidRPr="00D14690">
        <w:rPr>
          <w:rFonts w:ascii="Angsana New" w:hAnsi="Angsana New" w:hint="cs"/>
          <w:b/>
          <w:sz w:val="30"/>
          <w:szCs w:val="30"/>
          <w:cs/>
        </w:rPr>
        <w:t>บริษัทในระหว่างปี</w:t>
      </w:r>
      <w:r w:rsidR="004734CA" w:rsidRPr="00D14690">
        <w:rPr>
          <w:rFonts w:ascii="Angsana New" w:hAnsi="Angsana New" w:hint="cs"/>
          <w:b/>
          <w:sz w:val="30"/>
          <w:szCs w:val="30"/>
          <w:cs/>
        </w:rPr>
        <w:t xml:space="preserve"> สิ้นสุดวันที่ </w:t>
      </w:r>
      <w:r w:rsidR="00900421">
        <w:rPr>
          <w:rFonts w:ascii="Angsana New" w:hAnsi="Angsana New"/>
          <w:b/>
          <w:sz w:val="30"/>
          <w:szCs w:val="30"/>
        </w:rPr>
        <w:t xml:space="preserve">                      </w:t>
      </w:r>
      <w:r w:rsidR="004734CA" w:rsidRPr="00406909">
        <w:rPr>
          <w:rFonts w:ascii="Angsana New" w:hAnsi="Angsana New"/>
          <w:sz w:val="30"/>
          <w:szCs w:val="30"/>
        </w:rPr>
        <w:t xml:space="preserve">31 </w:t>
      </w:r>
      <w:r w:rsidR="004734CA" w:rsidRPr="0040690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734CA" w:rsidRPr="00406909">
        <w:rPr>
          <w:rFonts w:ascii="Angsana New" w:hAnsi="Angsana New"/>
          <w:sz w:val="30"/>
          <w:szCs w:val="30"/>
        </w:rPr>
        <w:t xml:space="preserve">2565 </w:t>
      </w:r>
      <w:r w:rsidR="004734CA" w:rsidRPr="00406909">
        <w:rPr>
          <w:rFonts w:ascii="Angsana New" w:hAnsi="Angsana New" w:hint="cs"/>
          <w:sz w:val="30"/>
          <w:szCs w:val="30"/>
          <w:cs/>
        </w:rPr>
        <w:t xml:space="preserve">และ </w:t>
      </w:r>
      <w:r w:rsidR="004734CA" w:rsidRPr="00406909">
        <w:rPr>
          <w:rFonts w:ascii="Angsana New" w:hAnsi="Angsana New"/>
          <w:sz w:val="30"/>
          <w:szCs w:val="30"/>
        </w:rPr>
        <w:t>2564</w:t>
      </w:r>
      <w:r w:rsidR="004734CA" w:rsidRPr="00D14690">
        <w:rPr>
          <w:rFonts w:ascii="Angsana New" w:hAnsi="Angsana New"/>
          <w:b/>
          <w:sz w:val="30"/>
          <w:szCs w:val="30"/>
        </w:rPr>
        <w:t xml:space="preserve"> </w:t>
      </w:r>
      <w:r w:rsidRPr="00D14690">
        <w:rPr>
          <w:rFonts w:ascii="Angsana New" w:hAnsi="Angsana New"/>
          <w:b/>
          <w:sz w:val="30"/>
          <w:szCs w:val="30"/>
          <w:cs/>
        </w:rPr>
        <w:t>มีดัง</w:t>
      </w:r>
      <w:r w:rsidR="00063F5C" w:rsidRPr="00D14690">
        <w:rPr>
          <w:rFonts w:ascii="Angsana New" w:hAnsi="Angsana New" w:hint="cs"/>
          <w:b/>
          <w:sz w:val="30"/>
          <w:szCs w:val="30"/>
          <w:cs/>
        </w:rPr>
        <w:t>ต่อไป</w:t>
      </w:r>
      <w:r w:rsidRPr="00D14690">
        <w:rPr>
          <w:rFonts w:ascii="Angsana New" w:hAnsi="Angsana New"/>
          <w:b/>
          <w:sz w:val="30"/>
          <w:szCs w:val="30"/>
          <w:cs/>
        </w:rPr>
        <w:t>นี้</w:t>
      </w:r>
    </w:p>
    <w:p w14:paraId="50D1E2CB" w14:textId="77777777" w:rsidR="00A70AF3" w:rsidRPr="005A675A" w:rsidRDefault="00A70AF3" w:rsidP="002C4FD1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2C4FD1" w:rsidRPr="00562A8D" w14:paraId="4530721E" w14:textId="77777777" w:rsidTr="00595A96">
        <w:trPr>
          <w:cantSplit/>
          <w:trHeight w:val="20"/>
          <w:tblHeader/>
        </w:trPr>
        <w:tc>
          <w:tcPr>
            <w:tcW w:w="3870" w:type="dxa"/>
          </w:tcPr>
          <w:p w14:paraId="47BCB628" w14:textId="77777777" w:rsidR="00C978F9" w:rsidRDefault="00C978F9" w:rsidP="00595A9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F66AFA" w14:textId="5AF6C3A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6E72BB81" w14:textId="77777777" w:rsidR="002C4FD1" w:rsidRPr="00562A8D" w:rsidRDefault="002C4FD1" w:rsidP="00AF2C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903707" w14:textId="7777777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092C4931" w14:textId="77777777" w:rsidR="00C978F9" w:rsidRDefault="00C978F9" w:rsidP="00595A96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9BE86D" w14:textId="4902BD7D" w:rsidR="002C4FD1" w:rsidRPr="00562A8D" w:rsidRDefault="002C4FD1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4FD1" w:rsidRPr="00562A8D" w14:paraId="6C5DE5AD" w14:textId="77777777" w:rsidTr="00595A96">
        <w:trPr>
          <w:cantSplit/>
          <w:trHeight w:val="20"/>
        </w:trPr>
        <w:tc>
          <w:tcPr>
            <w:tcW w:w="3870" w:type="dxa"/>
          </w:tcPr>
          <w:p w14:paraId="6E96BE8A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สุภาพ กรุ๊ป</w:t>
            </w: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</w:tcPr>
          <w:p w14:paraId="2818A593" w14:textId="77777777" w:rsidR="002C4FD1" w:rsidRPr="00562A8D" w:rsidRDefault="002C4FD1" w:rsidP="002F23AC">
            <w:pPr>
              <w:tabs>
                <w:tab w:val="clear" w:pos="454"/>
                <w:tab w:val="left" w:pos="343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494D28A" w14:textId="4EE13E02" w:rsidR="002C4FD1" w:rsidRPr="00562A8D" w:rsidRDefault="002C4FD1" w:rsidP="002F23AC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เป็นบริษัทใหญ่</w:t>
            </w:r>
            <w:r w:rsidR="0033661B"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ในลำดับสูงสุด</w:t>
            </w:r>
            <w:r w:rsidR="00037F8D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063F5C"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ถือหุ้นร้อยละ</w:t>
            </w:r>
            <w:r w:rsidR="00063F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5B29">
              <w:rPr>
                <w:rFonts w:ascii="Angsana New" w:hAnsi="Angsana New"/>
                <w:sz w:val="30"/>
                <w:szCs w:val="30"/>
              </w:rPr>
              <w:t>3</w:t>
            </w:r>
            <w:r w:rsidR="00981FBD">
              <w:rPr>
                <w:rFonts w:ascii="Angsana New" w:hAnsi="Angsana New"/>
                <w:sz w:val="30"/>
                <w:szCs w:val="30"/>
              </w:rPr>
              <w:t>4.73</w:t>
            </w:r>
            <w:r w:rsidR="005902CA">
              <w:rPr>
                <w:rFonts w:ascii="Angsana New" w:hAnsi="Angsana New" w:hint="cs"/>
                <w:sz w:val="30"/>
                <w:szCs w:val="30"/>
                <w:cs/>
              </w:rPr>
              <w:t>และมีผู้บริหารสำคัญร่วมกัน</w:t>
            </w:r>
            <w:r w:rsidR="003366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23D67" w:rsidRPr="00562A8D" w14:paraId="287B450C" w14:textId="77777777" w:rsidTr="00595A96">
        <w:trPr>
          <w:cantSplit/>
          <w:trHeight w:val="20"/>
        </w:trPr>
        <w:tc>
          <w:tcPr>
            <w:tcW w:w="3870" w:type="dxa"/>
          </w:tcPr>
          <w:p w14:paraId="4C5E8363" w14:textId="05AF55C9" w:rsidR="00B23D67" w:rsidRPr="00562A8D" w:rsidRDefault="00B23D67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แคร์ซูติก จำกัด</w:t>
            </w:r>
          </w:p>
        </w:tc>
        <w:tc>
          <w:tcPr>
            <w:tcW w:w="1260" w:type="dxa"/>
          </w:tcPr>
          <w:p w14:paraId="60E35437" w14:textId="5A545144" w:rsidR="00B23D67" w:rsidRPr="00562A8D" w:rsidRDefault="00B23D67" w:rsidP="00AF2C4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0C22A75D" w14:textId="103D9FD1" w:rsidR="00B23D67" w:rsidRPr="00595A96" w:rsidRDefault="00B23D67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เป็นบริษัทย่อย</w:t>
            </w:r>
            <w:r w:rsidR="003930D0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22212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ถือหุ้นร้อยละ </w:t>
            </w:r>
            <w:r w:rsidR="00222123">
              <w:rPr>
                <w:rFonts w:ascii="Angsana New" w:hAnsi="Angsana New"/>
                <w:spacing w:val="-5"/>
                <w:sz w:val="30"/>
                <w:szCs w:val="30"/>
              </w:rPr>
              <w:t xml:space="preserve">99.99 </w:t>
            </w:r>
            <w:r w:rsidR="0022212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C4FD1" w:rsidRPr="00562A8D" w14:paraId="298B95EC" w14:textId="77777777" w:rsidTr="00595A96">
        <w:trPr>
          <w:cantSplit/>
          <w:trHeight w:val="20"/>
        </w:trPr>
        <w:tc>
          <w:tcPr>
            <w:tcW w:w="3870" w:type="dxa"/>
          </w:tcPr>
          <w:p w14:paraId="69410D1D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 ซีดีไอพี (ประเทศไทย) จำกัด</w:t>
            </w:r>
            <w:r w:rsidR="00426CBB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60" w:type="dxa"/>
          </w:tcPr>
          <w:p w14:paraId="7FA107B2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FB122A9" w14:textId="5412A5FE" w:rsidR="002C4FD1" w:rsidRPr="00562A8D" w:rsidRDefault="00F03EED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มีผู้บริหารสำคัญร่วมกัน</w:t>
            </w:r>
          </w:p>
        </w:tc>
      </w:tr>
      <w:tr w:rsidR="00855D53" w:rsidRPr="00562A8D" w14:paraId="17B2EA36" w14:textId="77777777" w:rsidTr="00595A96">
        <w:trPr>
          <w:cantSplit/>
          <w:trHeight w:val="20"/>
        </w:trPr>
        <w:tc>
          <w:tcPr>
            <w:tcW w:w="3870" w:type="dxa"/>
          </w:tcPr>
          <w:p w14:paraId="034B1538" w14:textId="77777777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279AF9A" w14:textId="77777777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15291DF" w14:textId="5E21BCEB" w:rsidR="00855D53" w:rsidRPr="00562A8D" w:rsidRDefault="00855D53" w:rsidP="00855D5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562A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 (ไม่ว่าจะทำหน้าที่ในระดับบริหารหรือไม่) </w:t>
            </w:r>
            <w:r w:rsidR="000E0DDC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</w:tbl>
    <w:p w14:paraId="2BB24A5C" w14:textId="1FDB360C" w:rsidR="00BB4593" w:rsidRDefault="00BB4593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5096D04" w14:textId="77777777" w:rsidR="00680428" w:rsidRPr="00981FBD" w:rsidRDefault="00680428" w:rsidP="00A05F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14D99C8" w14:textId="594220A3" w:rsidR="002C4FD1" w:rsidRPr="00562A8D" w:rsidRDefault="002C4FD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2A8D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562A8D">
        <w:rPr>
          <w:rFonts w:ascii="Angsana New" w:hAnsi="Angsana New"/>
          <w:sz w:val="30"/>
          <w:szCs w:val="30"/>
        </w:rPr>
        <w:t xml:space="preserve">31 </w:t>
      </w:r>
      <w:r w:rsidRPr="00562A8D">
        <w:rPr>
          <w:rFonts w:ascii="Angsana New" w:hAnsi="Angsana New"/>
          <w:sz w:val="30"/>
          <w:szCs w:val="30"/>
          <w:cs/>
        </w:rPr>
        <w:t xml:space="preserve">ธันวาคม สรุปได้ดังนี้ </w:t>
      </w:r>
    </w:p>
    <w:p w14:paraId="391155F6" w14:textId="0027178C" w:rsidR="002C4FD1" w:rsidRPr="00981FBD" w:rsidRDefault="002C4FD1" w:rsidP="00981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91BA312" w14:textId="77777777" w:rsidR="002C4FD1" w:rsidRPr="00562A8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120"/>
        <w:gridCol w:w="1410"/>
        <w:gridCol w:w="381"/>
        <w:gridCol w:w="1431"/>
        <w:gridCol w:w="381"/>
        <w:gridCol w:w="1380"/>
      </w:tblGrid>
      <w:tr w:rsidR="004A4665" w:rsidRPr="00562A8D" w14:paraId="471254E2" w14:textId="77777777" w:rsidTr="00E728F6">
        <w:trPr>
          <w:tblHeader/>
        </w:trPr>
        <w:tc>
          <w:tcPr>
            <w:tcW w:w="4167" w:type="dxa"/>
          </w:tcPr>
          <w:p w14:paraId="5EC1106F" w14:textId="77777777" w:rsidR="004A4665" w:rsidRPr="00562A8D" w:rsidRDefault="004A4665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14:paraId="2FA06364" w14:textId="1B824E04" w:rsidR="004A4665" w:rsidRPr="004A4665" w:rsidRDefault="004A4665" w:rsidP="004A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4" w:type="dxa"/>
          </w:tcPr>
          <w:p w14:paraId="3711D0D7" w14:textId="77777777" w:rsidR="004A4665" w:rsidRPr="00562A8D" w:rsidRDefault="004A4665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7" w:type="dxa"/>
            <w:gridSpan w:val="3"/>
          </w:tcPr>
          <w:p w14:paraId="11DC2F61" w14:textId="643989FF" w:rsidR="004A4665" w:rsidRPr="004A4665" w:rsidRDefault="004A4665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FBD" w:rsidRPr="00562A8D" w14:paraId="5AA0AF81" w14:textId="052C2E09" w:rsidTr="00E728F6">
        <w:trPr>
          <w:tblHeader/>
        </w:trPr>
        <w:tc>
          <w:tcPr>
            <w:tcW w:w="4167" w:type="dxa"/>
          </w:tcPr>
          <w:p w14:paraId="644BC82C" w14:textId="6290321D" w:rsidR="00981FBD" w:rsidRPr="00562A8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</w:tcPr>
          <w:p w14:paraId="4A4B29A2" w14:textId="7EC43FB3" w:rsidR="00981FBD" w:rsidRPr="00562A8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A466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40890A09" w14:textId="77777777" w:rsidR="00981FBD" w:rsidRPr="00562A8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452E178" w14:textId="4EBCD316" w:rsidR="00981FBD" w:rsidRPr="00562A8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A466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3715566B" w14:textId="77777777" w:rsidR="00981FB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DDDAEA3" w14:textId="76540F34" w:rsidR="00981FBD" w:rsidRDefault="00981FBD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A4665" w:rsidRPr="00562A8D" w14:paraId="391F6288" w14:textId="77777777" w:rsidTr="00E728F6">
        <w:trPr>
          <w:tblHeader/>
        </w:trPr>
        <w:tc>
          <w:tcPr>
            <w:tcW w:w="4167" w:type="dxa"/>
          </w:tcPr>
          <w:p w14:paraId="05DCD5D0" w14:textId="77777777" w:rsidR="004A4665" w:rsidRPr="00562A8D" w:rsidRDefault="004A4665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81" w:type="dxa"/>
            <w:gridSpan w:val="5"/>
          </w:tcPr>
          <w:p w14:paraId="0277630C" w14:textId="7166B9B1" w:rsidR="004A4665" w:rsidRPr="004A4665" w:rsidRDefault="004A4665" w:rsidP="0098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FBD" w:rsidRPr="00562A8D" w14:paraId="32441DFF" w14:textId="022E0808" w:rsidTr="00E728F6">
        <w:tc>
          <w:tcPr>
            <w:tcW w:w="4167" w:type="dxa"/>
          </w:tcPr>
          <w:p w14:paraId="317CEF7E" w14:textId="77777777" w:rsidR="00981FBD" w:rsidRPr="00562A8D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1410" w:type="dxa"/>
          </w:tcPr>
          <w:p w14:paraId="20FC718B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F9CA0E4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6D4F192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681D5B8A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1CC2F8C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FBD" w:rsidRPr="00562A8D" w14:paraId="02865633" w14:textId="29A313EA" w:rsidTr="00E728F6">
        <w:tc>
          <w:tcPr>
            <w:tcW w:w="4167" w:type="dxa"/>
          </w:tcPr>
          <w:p w14:paraId="634D2D86" w14:textId="467E50B7" w:rsidR="00981FBD" w:rsidRPr="00562A8D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22D8523C" w14:textId="344B4D4D" w:rsidR="00981FBD" w:rsidRPr="00A23C8D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1,208</w:t>
            </w:r>
          </w:p>
        </w:tc>
        <w:tc>
          <w:tcPr>
            <w:tcW w:w="384" w:type="dxa"/>
          </w:tcPr>
          <w:p w14:paraId="5FD7987E" w14:textId="77777777" w:rsidR="00981FBD" w:rsidRPr="00562A8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D020BA9" w14:textId="0F723275" w:rsidR="00981FBD" w:rsidRP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384" w:type="dxa"/>
          </w:tcPr>
          <w:p w14:paraId="413DF946" w14:textId="77777777" w:rsidR="00981FB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546955A6" w14:textId="11D836E7" w:rsidR="00981FBD" w:rsidRDefault="00981FBD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</w:tr>
      <w:tr w:rsidR="004A4665" w:rsidRPr="00562A8D" w14:paraId="5FA12B7A" w14:textId="77777777" w:rsidTr="00E728F6">
        <w:tc>
          <w:tcPr>
            <w:tcW w:w="4167" w:type="dxa"/>
          </w:tcPr>
          <w:p w14:paraId="3ABE6123" w14:textId="77777777" w:rsidR="004A4665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14:paraId="34A15A5A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2D13F1FB" w14:textId="77777777" w:rsidR="004A4665" w:rsidRPr="00562A8D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137085E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6748E459" w14:textId="77777777" w:rsidR="004A4665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726D213E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A4665" w:rsidRPr="00562A8D" w14:paraId="79B2B8C4" w14:textId="77777777" w:rsidTr="00E728F6">
        <w:tc>
          <w:tcPr>
            <w:tcW w:w="4167" w:type="dxa"/>
          </w:tcPr>
          <w:p w14:paraId="0A614DF7" w14:textId="0872B40D" w:rsidR="004A4665" w:rsidRPr="004A4665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0" w:type="dxa"/>
          </w:tcPr>
          <w:p w14:paraId="51F8C077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4EFC76DD" w14:textId="77777777" w:rsidR="004A4665" w:rsidRPr="00562A8D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668C9C3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3D1110A3" w14:textId="77777777" w:rsidR="004A4665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52B80C0A" w14:textId="77777777" w:rsidR="004A4665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A4665" w:rsidRPr="00562A8D" w14:paraId="63369F82" w14:textId="77777777" w:rsidTr="00E728F6">
        <w:tc>
          <w:tcPr>
            <w:tcW w:w="4167" w:type="dxa"/>
          </w:tcPr>
          <w:p w14:paraId="1097A5C4" w14:textId="16811425" w:rsidR="004A4665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0" w:type="dxa"/>
          </w:tcPr>
          <w:p w14:paraId="24BEFCF0" w14:textId="22C90C51" w:rsidR="004A4665" w:rsidRDefault="004A4665" w:rsidP="0077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84" w:type="dxa"/>
          </w:tcPr>
          <w:p w14:paraId="4DFA4786" w14:textId="77777777" w:rsidR="004A4665" w:rsidRPr="00562A8D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596AC56" w14:textId="246A8595" w:rsidR="004A4665" w:rsidRDefault="004A4665" w:rsidP="0077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172</w:t>
            </w:r>
          </w:p>
        </w:tc>
        <w:tc>
          <w:tcPr>
            <w:tcW w:w="384" w:type="dxa"/>
          </w:tcPr>
          <w:p w14:paraId="505E0BC0" w14:textId="77777777" w:rsidR="004A4665" w:rsidRDefault="004A4665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42F59A8B" w14:textId="25936652" w:rsidR="004A4665" w:rsidRDefault="004A4665" w:rsidP="0077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81FBD" w:rsidRPr="004A4665" w14:paraId="478C18B0" w14:textId="5A347115" w:rsidTr="00E728F6">
        <w:tc>
          <w:tcPr>
            <w:tcW w:w="4167" w:type="dxa"/>
          </w:tcPr>
          <w:p w14:paraId="6559512C" w14:textId="32E28F1B" w:rsidR="00775643" w:rsidRPr="004A4665" w:rsidRDefault="00775643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E8BE8CA" w14:textId="77777777" w:rsidR="00981FBD" w:rsidRPr="004A4665" w:rsidRDefault="00981FBD" w:rsidP="003A07CA">
            <w:pPr>
              <w:tabs>
                <w:tab w:val="left" w:pos="342"/>
                <w:tab w:val="decimal" w:pos="1194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486E6520" w14:textId="77777777" w:rsidR="00981FBD" w:rsidRPr="004A4665" w:rsidRDefault="00981FBD" w:rsidP="00981FBD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E2A4B00" w14:textId="77777777" w:rsidR="00981FBD" w:rsidRPr="004A4665" w:rsidRDefault="00981FBD" w:rsidP="003A07CA">
            <w:pPr>
              <w:tabs>
                <w:tab w:val="left" w:pos="342"/>
                <w:tab w:val="decimal" w:pos="1215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2CAB5136" w14:textId="77777777" w:rsidR="00981FBD" w:rsidRPr="004A4665" w:rsidRDefault="00981FBD" w:rsidP="00981FBD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67030C6" w14:textId="77777777" w:rsidR="00981FBD" w:rsidRPr="004A4665" w:rsidRDefault="00981FBD" w:rsidP="003A07CA">
            <w:pPr>
              <w:tabs>
                <w:tab w:val="left" w:pos="342"/>
                <w:tab w:val="decimal" w:pos="1150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FBD" w:rsidRPr="00562A8D" w14:paraId="682F08CE" w14:textId="2AEED76C" w:rsidTr="00E728F6">
        <w:tc>
          <w:tcPr>
            <w:tcW w:w="4167" w:type="dxa"/>
          </w:tcPr>
          <w:p w14:paraId="7A100528" w14:textId="77777777" w:rsidR="00981FBD" w:rsidRPr="00BD1E8F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0" w:type="dxa"/>
          </w:tcPr>
          <w:p w14:paraId="53A2CB89" w14:textId="77777777" w:rsidR="00981FBD" w:rsidRPr="00BD1E8F" w:rsidRDefault="00981FBD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2767384A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DE7297A" w14:textId="77777777" w:rsidR="00981FBD" w:rsidRPr="00BD1E8F" w:rsidRDefault="00981FBD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8797B12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744BE405" w14:textId="77777777" w:rsidR="00981FBD" w:rsidRPr="00BD1E8F" w:rsidRDefault="00981FBD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1FBD" w:rsidRPr="00562A8D" w14:paraId="1D0B1DC8" w14:textId="6D66B12F" w:rsidTr="00E728F6">
        <w:tc>
          <w:tcPr>
            <w:tcW w:w="4167" w:type="dxa"/>
          </w:tcPr>
          <w:p w14:paraId="3C989C65" w14:textId="74262C0E" w:rsidR="00981FBD" w:rsidRPr="00BD1E8F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45B4B139" w14:textId="38C0DD14" w:rsidR="00981FBD" w:rsidRPr="00BD1E8F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384" w:type="dxa"/>
          </w:tcPr>
          <w:p w14:paraId="3FFFAC14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E7942F9" w14:textId="2F88E71F" w:rsidR="00981FBD" w:rsidRDefault="004A4665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384" w:type="dxa"/>
          </w:tcPr>
          <w:p w14:paraId="5AB084B2" w14:textId="77777777" w:rsidR="00981FB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B026B41" w14:textId="6FF83015" w:rsidR="00981FBD" w:rsidRDefault="00981FBD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</w:tr>
      <w:tr w:rsidR="00981FBD" w:rsidRPr="00562A8D" w14:paraId="56A96D9D" w14:textId="2FDC72B7" w:rsidTr="00E728F6">
        <w:tc>
          <w:tcPr>
            <w:tcW w:w="4167" w:type="dxa"/>
          </w:tcPr>
          <w:p w14:paraId="246806AB" w14:textId="62C73D32" w:rsidR="00981FBD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กำไรจากการขายที่ดิน</w:t>
            </w:r>
          </w:p>
        </w:tc>
        <w:tc>
          <w:tcPr>
            <w:tcW w:w="1410" w:type="dxa"/>
          </w:tcPr>
          <w:p w14:paraId="45D48259" w14:textId="235E8421" w:rsidR="00981FBD" w:rsidRPr="00491B3A" w:rsidRDefault="004A4665" w:rsidP="0077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384" w:type="dxa"/>
          </w:tcPr>
          <w:p w14:paraId="04995AF7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A4365EA" w14:textId="59EE1909" w:rsidR="00981FBD" w:rsidRDefault="004A4665" w:rsidP="005F5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5A9BFF51" w14:textId="77777777" w:rsidR="00981FBD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98EF7C8" w14:textId="1F59887F" w:rsidR="00981FBD" w:rsidRDefault="00981FBD" w:rsidP="003A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2,099</w:t>
            </w:r>
          </w:p>
        </w:tc>
      </w:tr>
      <w:tr w:rsidR="00981FBD" w:rsidRPr="00562A8D" w14:paraId="26125A1F" w14:textId="524D4EC4" w:rsidTr="00E728F6">
        <w:tc>
          <w:tcPr>
            <w:tcW w:w="4167" w:type="dxa"/>
          </w:tcPr>
          <w:p w14:paraId="40C4E748" w14:textId="1DB5B4AD" w:rsidR="00981FBD" w:rsidRPr="00BD1E8F" w:rsidRDefault="00981FBD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0" w:type="dxa"/>
          </w:tcPr>
          <w:p w14:paraId="5CE98D58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6E06128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8FBFC7E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39B37FA9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64DAE2C" w14:textId="77777777" w:rsidR="00981FBD" w:rsidRPr="00BD1E8F" w:rsidRDefault="00981FBD" w:rsidP="00981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4665" w:rsidRPr="00562A8D" w14:paraId="6D401B64" w14:textId="22F235D9" w:rsidTr="00E728F6">
        <w:tc>
          <w:tcPr>
            <w:tcW w:w="4167" w:type="dxa"/>
          </w:tcPr>
          <w:p w14:paraId="291823C4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10" w:type="dxa"/>
          </w:tcPr>
          <w:p w14:paraId="1E20DB24" w14:textId="623EA28D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22,334</w:t>
            </w:r>
          </w:p>
        </w:tc>
        <w:tc>
          <w:tcPr>
            <w:tcW w:w="384" w:type="dxa"/>
          </w:tcPr>
          <w:p w14:paraId="6D83ABBF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F60BD03" w14:textId="4D2B6E26" w:rsidR="004A4665" w:rsidRPr="00BD1E8F" w:rsidRDefault="004A4665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22,334</w:t>
            </w:r>
          </w:p>
        </w:tc>
        <w:tc>
          <w:tcPr>
            <w:tcW w:w="384" w:type="dxa"/>
          </w:tcPr>
          <w:p w14:paraId="34CA1130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E686A03" w14:textId="48D63525" w:rsidR="004A4665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18,299</w:t>
            </w:r>
          </w:p>
        </w:tc>
      </w:tr>
      <w:tr w:rsidR="004A4665" w:rsidRPr="00562A8D" w14:paraId="01993F23" w14:textId="0121EF56" w:rsidTr="00E728F6">
        <w:tc>
          <w:tcPr>
            <w:tcW w:w="4167" w:type="dxa"/>
          </w:tcPr>
          <w:p w14:paraId="4F67BC8B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0" w:type="dxa"/>
          </w:tcPr>
          <w:p w14:paraId="59B90C04" w14:textId="17EEEFF7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384" w:type="dxa"/>
          </w:tcPr>
          <w:p w14:paraId="2B0EE865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5F63697" w14:textId="2E1F1CD4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384" w:type="dxa"/>
          </w:tcPr>
          <w:p w14:paraId="3983C0FE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3344185" w14:textId="5CC1B171" w:rsidR="004A4665" w:rsidRDefault="004A4665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4A4665" w:rsidRPr="00562A8D" w14:paraId="2C7E5E59" w14:textId="0059DA55" w:rsidTr="00E728F6">
        <w:tc>
          <w:tcPr>
            <w:tcW w:w="4167" w:type="dxa"/>
          </w:tcPr>
          <w:p w14:paraId="6F17D3FD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02C8C8C" w14:textId="44788A0E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22,627</w:t>
            </w:r>
          </w:p>
        </w:tc>
        <w:tc>
          <w:tcPr>
            <w:tcW w:w="384" w:type="dxa"/>
          </w:tcPr>
          <w:p w14:paraId="48188AA2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708B5665" w14:textId="15FEA24D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22,627</w:t>
            </w:r>
          </w:p>
        </w:tc>
        <w:tc>
          <w:tcPr>
            <w:tcW w:w="384" w:type="dxa"/>
          </w:tcPr>
          <w:p w14:paraId="39B17E5F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5F1EEE45" w14:textId="0DC13690" w:rsidR="004A4665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18,574</w:t>
            </w:r>
          </w:p>
        </w:tc>
      </w:tr>
      <w:tr w:rsidR="004A4665" w:rsidRPr="00562A8D" w14:paraId="2438B659" w14:textId="77777777" w:rsidTr="00E728F6">
        <w:tc>
          <w:tcPr>
            <w:tcW w:w="4167" w:type="dxa"/>
          </w:tcPr>
          <w:p w14:paraId="307C5BFD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14:paraId="2DE1CF3B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4AD7D300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4C690E9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60B21DFF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C35BA4C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4665" w:rsidRPr="00562A8D" w14:paraId="4315398C" w14:textId="7DEA8DFB" w:rsidTr="00E728F6">
        <w:tc>
          <w:tcPr>
            <w:tcW w:w="4167" w:type="dxa"/>
          </w:tcPr>
          <w:p w14:paraId="75824C56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10" w:type="dxa"/>
          </w:tcPr>
          <w:p w14:paraId="22B773D5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72E37E21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C6AAA55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4EAEBBDD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7A450941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4665" w:rsidRPr="00562A8D" w14:paraId="04297E46" w14:textId="39C740E5" w:rsidTr="00E728F6">
        <w:tc>
          <w:tcPr>
            <w:tcW w:w="4167" w:type="dxa"/>
          </w:tcPr>
          <w:p w14:paraId="204D9251" w14:textId="77777777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0" w:type="dxa"/>
          </w:tcPr>
          <w:p w14:paraId="5AF2FAD3" w14:textId="488056DE" w:rsidR="004A4665" w:rsidRPr="00BD1E8F" w:rsidRDefault="004A4665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4DF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84" w:type="dxa"/>
          </w:tcPr>
          <w:p w14:paraId="368D62D8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915CB6A" w14:textId="2B6A8401" w:rsidR="004A4665" w:rsidRPr="00BD1E8F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4DF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84" w:type="dxa"/>
          </w:tcPr>
          <w:p w14:paraId="18BDB4D8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DD7E5D1" w14:textId="4856E51D" w:rsidR="004A4665" w:rsidRDefault="004A4665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4A4665" w:rsidRPr="00562A8D" w14:paraId="6B4A9365" w14:textId="3204D1EF" w:rsidTr="00E728F6">
        <w:tc>
          <w:tcPr>
            <w:tcW w:w="4167" w:type="dxa"/>
          </w:tcPr>
          <w:p w14:paraId="5F7B1894" w14:textId="5D3115FD" w:rsidR="004A4665" w:rsidRPr="00BD1E8F" w:rsidRDefault="004A466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10" w:type="dxa"/>
          </w:tcPr>
          <w:p w14:paraId="106AD7E2" w14:textId="60805DB4" w:rsidR="004A4665" w:rsidRPr="00491B3A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6DE8C514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5DD7127" w14:textId="7CDC2FB1" w:rsidR="004A4665" w:rsidRDefault="004A4665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74455B8E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87322C6" w14:textId="48A06938" w:rsidR="004A4665" w:rsidRDefault="004A4665" w:rsidP="00230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157</w:t>
            </w:r>
          </w:p>
        </w:tc>
      </w:tr>
      <w:tr w:rsidR="004A4665" w:rsidRPr="00261B77" w14:paraId="5C17570A" w14:textId="092C2CB2" w:rsidTr="00E728F6">
        <w:tc>
          <w:tcPr>
            <w:tcW w:w="4167" w:type="dxa"/>
          </w:tcPr>
          <w:p w14:paraId="6A2705FF" w14:textId="77777777" w:rsidR="004A4665" w:rsidRPr="00BD1E8F" w:rsidRDefault="004A4665" w:rsidP="004653F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1410" w:type="dxa"/>
          </w:tcPr>
          <w:p w14:paraId="761DF4BB" w14:textId="41B6BEFB" w:rsidR="004A4665" w:rsidRPr="00BD1E8F" w:rsidRDefault="004A1BB3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384" w:type="dxa"/>
          </w:tcPr>
          <w:p w14:paraId="764295C1" w14:textId="77777777" w:rsidR="004A4665" w:rsidRPr="00BD1E8F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377F5A3" w14:textId="3CC50B47" w:rsidR="004A4665" w:rsidRPr="00BD1E8F" w:rsidRDefault="004A1BB3" w:rsidP="004D5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384" w:type="dxa"/>
          </w:tcPr>
          <w:p w14:paraId="1CF537B5" w14:textId="77777777" w:rsidR="004A4665" w:rsidRDefault="004A4665" w:rsidP="004A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2A7E52E" w14:textId="78529C4A" w:rsidR="004A4665" w:rsidRDefault="004A4665" w:rsidP="005F5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248FDE" w14:textId="05A83296" w:rsidR="0083681A" w:rsidRDefault="0083681A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A948FC" w14:textId="1961B0A2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C1FC76" w14:textId="53FF0AE4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1A65D" w14:textId="29684050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7800BA" w14:textId="59C093DE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F5A39C" w14:textId="29926A18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FCED10" w14:textId="1D987A1A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90F076" w14:textId="77777777" w:rsidR="00E728F6" w:rsidRDefault="00E728F6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2DC73B" w14:textId="77777777" w:rsidR="00680428" w:rsidRDefault="00680428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BA651" w14:textId="227D3831" w:rsidR="002C4FD1" w:rsidRPr="00562A8D" w:rsidRDefault="002C4FD1" w:rsidP="00C85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2A8D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A534AD">
        <w:rPr>
          <w:rFonts w:ascii="Angsana New" w:hAnsi="Angsana New"/>
          <w:sz w:val="30"/>
          <w:szCs w:val="30"/>
        </w:rPr>
        <w:t>31</w:t>
      </w:r>
      <w:r w:rsidRPr="00562A8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7085621" w14:textId="4D6F62D3" w:rsidR="002C4FD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141"/>
        <w:gridCol w:w="1409"/>
        <w:gridCol w:w="384"/>
        <w:gridCol w:w="1413"/>
        <w:gridCol w:w="384"/>
        <w:gridCol w:w="1372"/>
      </w:tblGrid>
      <w:tr w:rsidR="00C851A5" w:rsidRPr="00562A8D" w14:paraId="75C914C6" w14:textId="77777777" w:rsidTr="00E202A8">
        <w:trPr>
          <w:tblHeader/>
        </w:trPr>
        <w:tc>
          <w:tcPr>
            <w:tcW w:w="4191" w:type="dxa"/>
          </w:tcPr>
          <w:p w14:paraId="121CE6B7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14:paraId="79CBBDFD" w14:textId="77777777" w:rsidR="00C851A5" w:rsidRPr="004A4665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6" w:type="dxa"/>
          </w:tcPr>
          <w:p w14:paraId="18448601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4" w:type="dxa"/>
            <w:gridSpan w:val="3"/>
          </w:tcPr>
          <w:p w14:paraId="17D587D8" w14:textId="77777777" w:rsidR="00C851A5" w:rsidRPr="004A4665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A5" w:rsidRPr="00562A8D" w14:paraId="2117DD8C" w14:textId="77777777" w:rsidTr="00E202A8">
        <w:trPr>
          <w:tblHeader/>
        </w:trPr>
        <w:tc>
          <w:tcPr>
            <w:tcW w:w="4191" w:type="dxa"/>
          </w:tcPr>
          <w:p w14:paraId="3E2EEFAF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dxa"/>
          </w:tcPr>
          <w:p w14:paraId="29ADDAE0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6" w:type="dxa"/>
          </w:tcPr>
          <w:p w14:paraId="0DB29619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173504F1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6" w:type="dxa"/>
          </w:tcPr>
          <w:p w14:paraId="680B4C71" w14:textId="77777777" w:rsidR="00C851A5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480826A" w14:textId="77777777" w:rsidR="00C851A5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851A5" w:rsidRPr="00562A8D" w14:paraId="27C9E039" w14:textId="77777777" w:rsidTr="00E202A8">
        <w:trPr>
          <w:tblHeader/>
        </w:trPr>
        <w:tc>
          <w:tcPr>
            <w:tcW w:w="4191" w:type="dxa"/>
          </w:tcPr>
          <w:p w14:paraId="2B9B10D0" w14:textId="77777777" w:rsidR="00C851A5" w:rsidRPr="00562A8D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7" w:type="dxa"/>
            <w:gridSpan w:val="5"/>
          </w:tcPr>
          <w:p w14:paraId="76E0C3F1" w14:textId="77777777" w:rsidR="00C851A5" w:rsidRPr="004A4665" w:rsidRDefault="00C851A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A5" w:rsidRPr="00562A8D" w14:paraId="5DD67B76" w14:textId="77777777" w:rsidTr="00E202A8">
        <w:tc>
          <w:tcPr>
            <w:tcW w:w="4191" w:type="dxa"/>
          </w:tcPr>
          <w:p w14:paraId="06ABC54D" w14:textId="41FFA624" w:rsidR="00C851A5" w:rsidRP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07" w:type="dxa"/>
          </w:tcPr>
          <w:p w14:paraId="06BCBF3E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12015DB5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5974945C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686C82AF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5DE57AE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51A5" w:rsidRPr="00562A8D" w14:paraId="19C19E23" w14:textId="77777777" w:rsidTr="00914EB1">
        <w:tc>
          <w:tcPr>
            <w:tcW w:w="4191" w:type="dxa"/>
          </w:tcPr>
          <w:p w14:paraId="084B4220" w14:textId="7D7B8AD3" w:rsidR="00C851A5" w:rsidRPr="00562A8D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A347A73" w14:textId="0A400A9E" w:rsidR="00C851A5" w:rsidRPr="00A23C8D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86" w:type="dxa"/>
          </w:tcPr>
          <w:p w14:paraId="5A4A69CA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3C94651" w14:textId="0AEFD249" w:rsidR="00C851A5" w:rsidRPr="004A466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</w:t>
            </w:r>
          </w:p>
        </w:tc>
        <w:tc>
          <w:tcPr>
            <w:tcW w:w="386" w:type="dxa"/>
          </w:tcPr>
          <w:p w14:paraId="0B9B8CC3" w14:textId="77777777" w:rsid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973C7B7" w14:textId="0C6F9856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851A5" w:rsidRPr="00562A8D" w14:paraId="2124C8DB" w14:textId="77777777" w:rsidTr="00914EB1">
        <w:tc>
          <w:tcPr>
            <w:tcW w:w="4191" w:type="dxa"/>
          </w:tcPr>
          <w:p w14:paraId="33DC5259" w14:textId="622D28A5" w:rsidR="00C851A5" w:rsidRPr="00C851A5" w:rsidRDefault="002F23AC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264FEB90" w14:textId="55E403EC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86" w:type="dxa"/>
          </w:tcPr>
          <w:p w14:paraId="630CB4DF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983CCBD" w14:textId="1C1FD65E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13,500</w:t>
            </w:r>
          </w:p>
        </w:tc>
        <w:tc>
          <w:tcPr>
            <w:tcW w:w="386" w:type="dxa"/>
          </w:tcPr>
          <w:p w14:paraId="505266EB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044333BF" w14:textId="3033D9F5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C851A5" w:rsidRPr="00C851A5" w14:paraId="35CAE9FE" w14:textId="77777777" w:rsidTr="00914EB1">
        <w:tc>
          <w:tcPr>
            <w:tcW w:w="4191" w:type="dxa"/>
          </w:tcPr>
          <w:p w14:paraId="1B3A4251" w14:textId="77777777" w:rsidR="00C851A5" w:rsidRP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14:paraId="250EDF37" w14:textId="77777777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86" w:type="dxa"/>
          </w:tcPr>
          <w:p w14:paraId="469606E3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</w:tcPr>
          <w:p w14:paraId="04931E5E" w14:textId="77777777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86" w:type="dxa"/>
          </w:tcPr>
          <w:p w14:paraId="1B009ED8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01DA7BC5" w14:textId="77777777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851A5" w:rsidRPr="00562A8D" w14:paraId="1BEA67BD" w14:textId="77777777" w:rsidTr="00E202A8">
        <w:tc>
          <w:tcPr>
            <w:tcW w:w="4191" w:type="dxa"/>
          </w:tcPr>
          <w:p w14:paraId="447F7C4F" w14:textId="0FABE64E" w:rsidR="00C851A5" w:rsidRP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51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07" w:type="dxa"/>
          </w:tcPr>
          <w:p w14:paraId="69D0B4AB" w14:textId="77777777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6" w:type="dxa"/>
          </w:tcPr>
          <w:p w14:paraId="06AFF963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</w:tcPr>
          <w:p w14:paraId="27FF08B5" w14:textId="77777777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6" w:type="dxa"/>
          </w:tcPr>
          <w:p w14:paraId="7DFDD500" w14:textId="77777777" w:rsid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</w:tcPr>
          <w:p w14:paraId="0DE16B9F" w14:textId="77777777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851A5" w:rsidRPr="00562A8D" w14:paraId="3A70E5F3" w14:textId="77777777" w:rsidTr="00914EB1">
        <w:tc>
          <w:tcPr>
            <w:tcW w:w="4191" w:type="dxa"/>
          </w:tcPr>
          <w:p w14:paraId="0A9A8140" w14:textId="654BAA52" w:rsid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45D2194" w14:textId="310F039C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86" w:type="dxa"/>
          </w:tcPr>
          <w:p w14:paraId="63DE26D8" w14:textId="77777777" w:rsidR="00C851A5" w:rsidRPr="00562A8D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C8524E1" w14:textId="5EA9BEF1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57</w:t>
            </w:r>
          </w:p>
        </w:tc>
        <w:tc>
          <w:tcPr>
            <w:tcW w:w="386" w:type="dxa"/>
          </w:tcPr>
          <w:p w14:paraId="7AE4A19A" w14:textId="77777777" w:rsid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018974B" w14:textId="2E1CA951" w:rsid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851A5" w:rsidRPr="00562A8D" w14:paraId="265FCF0D" w14:textId="77777777" w:rsidTr="00914EB1">
        <w:tc>
          <w:tcPr>
            <w:tcW w:w="4191" w:type="dxa"/>
          </w:tcPr>
          <w:p w14:paraId="3065C9C3" w14:textId="51C1C0C1" w:rsidR="00C851A5" w:rsidRPr="00C851A5" w:rsidRDefault="002F23AC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4BFA13B5" w14:textId="280A4C45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386" w:type="dxa"/>
          </w:tcPr>
          <w:p w14:paraId="53D2E6BC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5CEAAE49" w14:textId="6171ABD1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57</w:t>
            </w:r>
          </w:p>
        </w:tc>
        <w:tc>
          <w:tcPr>
            <w:tcW w:w="386" w:type="dxa"/>
          </w:tcPr>
          <w:p w14:paraId="322D0741" w14:textId="77777777" w:rsidR="00C851A5" w:rsidRP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047C0F33" w14:textId="1C984F63" w:rsidR="00C851A5" w:rsidRPr="00C851A5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C851A5" w:rsidRPr="004A4665" w14:paraId="10FD65AC" w14:textId="77777777" w:rsidTr="00914EB1">
        <w:tc>
          <w:tcPr>
            <w:tcW w:w="4191" w:type="dxa"/>
          </w:tcPr>
          <w:p w14:paraId="18325C9E" w14:textId="7C235821" w:rsidR="00775643" w:rsidRPr="004A4665" w:rsidRDefault="00775643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14:paraId="5F17DBDC" w14:textId="77777777" w:rsidR="00C851A5" w:rsidRPr="004A4665" w:rsidRDefault="00C851A5" w:rsidP="00E202A8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315A652F" w14:textId="77777777" w:rsidR="00C851A5" w:rsidRPr="004A4665" w:rsidRDefault="00C851A5" w:rsidP="00E202A8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</w:tcPr>
          <w:p w14:paraId="73E882E1" w14:textId="77777777" w:rsidR="00C851A5" w:rsidRPr="004A4665" w:rsidRDefault="00C851A5" w:rsidP="003C5985">
            <w:pPr>
              <w:tabs>
                <w:tab w:val="left" w:pos="342"/>
                <w:tab w:val="decimal" w:pos="1196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39F1E487" w14:textId="77777777" w:rsidR="00C851A5" w:rsidRPr="004A4665" w:rsidRDefault="00C851A5" w:rsidP="00E202A8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0FD8F360" w14:textId="77777777" w:rsidR="00C851A5" w:rsidRPr="004A4665" w:rsidRDefault="00C851A5" w:rsidP="00E202A8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51A5" w:rsidRPr="00562A8D" w14:paraId="149FE675" w14:textId="77777777" w:rsidTr="00E202A8">
        <w:tc>
          <w:tcPr>
            <w:tcW w:w="4191" w:type="dxa"/>
          </w:tcPr>
          <w:p w14:paraId="64322903" w14:textId="03532F9F" w:rsidR="00C851A5" w:rsidRP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5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07" w:type="dxa"/>
          </w:tcPr>
          <w:p w14:paraId="735C3466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335324DE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17BA1D36" w14:textId="77777777" w:rsidR="00C851A5" w:rsidRPr="00BD1E8F" w:rsidRDefault="00C851A5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59FF5BCF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4720112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51A5" w:rsidRPr="00562A8D" w14:paraId="2E2FE95D" w14:textId="77777777" w:rsidTr="00E202A8">
        <w:tc>
          <w:tcPr>
            <w:tcW w:w="4191" w:type="dxa"/>
          </w:tcPr>
          <w:p w14:paraId="5558E4F4" w14:textId="4EE11B7E" w:rsidR="00C851A5" w:rsidRPr="00BD1E8F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07" w:type="dxa"/>
          </w:tcPr>
          <w:p w14:paraId="4E54454C" w14:textId="34F4CBFC" w:rsidR="00C851A5" w:rsidRPr="00BD1E8F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386" w:type="dxa"/>
          </w:tcPr>
          <w:p w14:paraId="11F35A97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3FE70E80" w14:textId="4DB95700" w:rsidR="00C851A5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386" w:type="dxa"/>
          </w:tcPr>
          <w:p w14:paraId="1E240E75" w14:textId="77777777" w:rsid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84B5CB1" w14:textId="49587ACA" w:rsidR="00C851A5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2,360</w:t>
            </w:r>
          </w:p>
        </w:tc>
      </w:tr>
      <w:tr w:rsidR="00C851A5" w:rsidRPr="00562A8D" w14:paraId="00A83C34" w14:textId="77777777" w:rsidTr="00E202A8">
        <w:tc>
          <w:tcPr>
            <w:tcW w:w="4191" w:type="dxa"/>
          </w:tcPr>
          <w:p w14:paraId="717399FF" w14:textId="110C9C22" w:rsidR="00C851A5" w:rsidRPr="00BD1E8F" w:rsidRDefault="002F23AC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AE7D294" w14:textId="33801A9F" w:rsidR="00C851A5" w:rsidRPr="00BD1E8F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386" w:type="dxa"/>
          </w:tcPr>
          <w:p w14:paraId="2A867D37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047E6DCB" w14:textId="4DB10B55" w:rsidR="00C851A5" w:rsidRPr="00BD1E8F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386" w:type="dxa"/>
          </w:tcPr>
          <w:p w14:paraId="0146AAD0" w14:textId="77777777" w:rsidR="00C851A5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0F13AB88" w14:textId="2F157864" w:rsidR="00C851A5" w:rsidRDefault="00914EB1" w:rsidP="003C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2,360</w:t>
            </w:r>
          </w:p>
        </w:tc>
      </w:tr>
      <w:tr w:rsidR="00C851A5" w:rsidRPr="00562A8D" w14:paraId="4B8622AA" w14:textId="77777777" w:rsidTr="00E202A8">
        <w:tc>
          <w:tcPr>
            <w:tcW w:w="4191" w:type="dxa"/>
          </w:tcPr>
          <w:p w14:paraId="511A53EB" w14:textId="462273D9" w:rsidR="000B3688" w:rsidRPr="00BD1E8F" w:rsidRDefault="000B3688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14:paraId="7A124954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2A941F3E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0F7F4D97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21D058F2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0F11381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51A5" w:rsidRPr="00562A8D" w14:paraId="617C0B9B" w14:textId="77777777" w:rsidTr="00E202A8">
        <w:tc>
          <w:tcPr>
            <w:tcW w:w="4191" w:type="dxa"/>
          </w:tcPr>
          <w:p w14:paraId="73ECB5B0" w14:textId="1D32B5DD" w:rsidR="00C851A5" w:rsidRPr="00C851A5" w:rsidRDefault="00C851A5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07" w:type="dxa"/>
          </w:tcPr>
          <w:p w14:paraId="5B030A49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1EAE7B59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26BEBD3B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" w:type="dxa"/>
          </w:tcPr>
          <w:p w14:paraId="7E6E473D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7AFE1F3" w14:textId="77777777" w:rsidR="00C851A5" w:rsidRPr="00BD1E8F" w:rsidRDefault="00C851A5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4EB1" w:rsidRPr="00562A8D" w14:paraId="0DA7EF79" w14:textId="77777777" w:rsidTr="00E202A8">
        <w:tc>
          <w:tcPr>
            <w:tcW w:w="4191" w:type="dxa"/>
          </w:tcPr>
          <w:p w14:paraId="6ED61B76" w14:textId="6055F067" w:rsidR="00914EB1" w:rsidRPr="00C851A5" w:rsidRDefault="00914EB1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407" w:type="dxa"/>
          </w:tcPr>
          <w:p w14:paraId="26E87C20" w14:textId="6EBADFD7" w:rsidR="00914EB1" w:rsidRPr="00BD1E8F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386" w:type="dxa"/>
          </w:tcPr>
          <w:p w14:paraId="3FEE8DA6" w14:textId="77777777" w:rsidR="00914EB1" w:rsidRPr="00BD1E8F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3DBCF1B8" w14:textId="593F514D" w:rsidR="00914EB1" w:rsidRPr="00BD1E8F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386" w:type="dxa"/>
          </w:tcPr>
          <w:p w14:paraId="14920693" w14:textId="77777777" w:rsidR="00914EB1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112EA01" w14:textId="00227838" w:rsidR="00914EB1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27,437</w:t>
            </w:r>
          </w:p>
        </w:tc>
      </w:tr>
      <w:tr w:rsidR="00914EB1" w:rsidRPr="00562A8D" w14:paraId="78B86043" w14:textId="77777777" w:rsidTr="00914EB1">
        <w:tc>
          <w:tcPr>
            <w:tcW w:w="4191" w:type="dxa"/>
          </w:tcPr>
          <w:p w14:paraId="7E9AB6E4" w14:textId="1FDABD2A" w:rsidR="00914EB1" w:rsidRPr="00BD1E8F" w:rsidRDefault="00914EB1" w:rsidP="0046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067430A" w14:textId="2094B85C" w:rsidR="00914EB1" w:rsidRPr="00491B3A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70,290</w:t>
            </w:r>
          </w:p>
        </w:tc>
        <w:tc>
          <w:tcPr>
            <w:tcW w:w="386" w:type="dxa"/>
          </w:tcPr>
          <w:p w14:paraId="648393FF" w14:textId="77777777" w:rsidR="00914EB1" w:rsidRPr="00BD1E8F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6D194C6" w14:textId="6D1EEEC8" w:rsidR="00914EB1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70,290</w:t>
            </w:r>
          </w:p>
        </w:tc>
        <w:tc>
          <w:tcPr>
            <w:tcW w:w="386" w:type="dxa"/>
          </w:tcPr>
          <w:p w14:paraId="5145426D" w14:textId="77777777" w:rsidR="00914EB1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91228E9" w14:textId="5F0BF0C6" w:rsidR="00914EB1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71,661</w:t>
            </w:r>
          </w:p>
        </w:tc>
      </w:tr>
      <w:tr w:rsidR="00914EB1" w:rsidRPr="00261B77" w14:paraId="21E8DADA" w14:textId="77777777" w:rsidTr="00914EB1">
        <w:tc>
          <w:tcPr>
            <w:tcW w:w="4191" w:type="dxa"/>
          </w:tcPr>
          <w:p w14:paraId="5451E093" w14:textId="2BCE8D09" w:rsidR="00914EB1" w:rsidRPr="00C851A5" w:rsidRDefault="002F23AC" w:rsidP="004653F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64215984" w14:textId="4C87368D" w:rsidR="00914EB1" w:rsidRPr="00C851A5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386" w:type="dxa"/>
          </w:tcPr>
          <w:p w14:paraId="6E740F4B" w14:textId="77777777" w:rsidR="00914EB1" w:rsidRPr="00C851A5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57B9120" w14:textId="56BB5981" w:rsidR="00914EB1" w:rsidRPr="00C851A5" w:rsidRDefault="00914EB1" w:rsidP="00F92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386" w:type="dxa"/>
          </w:tcPr>
          <w:p w14:paraId="207B7396" w14:textId="77777777" w:rsidR="00914EB1" w:rsidRPr="00C851A5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B0DF7D1" w14:textId="04C3B8E9" w:rsidR="00914EB1" w:rsidRPr="00C851A5" w:rsidRDefault="00914EB1" w:rsidP="00D53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99,098</w:t>
            </w:r>
          </w:p>
        </w:tc>
      </w:tr>
    </w:tbl>
    <w:p w14:paraId="6BE53A45" w14:textId="16352E91" w:rsidR="00090731" w:rsidRDefault="00090731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4837DC" w14:textId="1A93BBD4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9983BE" w14:textId="0C5FCDB1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62C595" w14:textId="3242CD81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D2A8AD" w14:textId="779DD461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E97DC7" w14:textId="248B34E7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795445" w14:textId="48A28015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187521" w14:textId="4E52421D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BF252E" w14:textId="74023CF6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E98EC0" w14:textId="77777777" w:rsidR="00B41719" w:rsidRDefault="00B41719" w:rsidP="00B41719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8BEABC" w14:textId="14D2892D" w:rsidR="002C4FD1" w:rsidRPr="00813166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4653F6" w:rsidRDefault="000C68D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7B243" w14:textId="1242DC50" w:rsidR="00910ED1" w:rsidRPr="00855D53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5D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855D53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855D53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D53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855D53" w:rsidRDefault="00910ED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512521" w14:textId="77777777" w:rsidR="00855D53" w:rsidRPr="004653F6" w:rsidRDefault="00855D5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3F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 xml:space="preserve">2564 </w:t>
      </w:r>
      <w:r w:rsidRPr="004653F6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4653F6">
        <w:rPr>
          <w:rFonts w:ascii="Angsana New" w:hAnsi="Angsana New"/>
          <w:sz w:val="30"/>
          <w:szCs w:val="30"/>
        </w:rPr>
        <w:t>3</w:t>
      </w:r>
      <w:r w:rsidRPr="004653F6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 xml:space="preserve">2564 </w:t>
      </w:r>
      <w:r w:rsidRPr="004653F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4653F6">
        <w:rPr>
          <w:rFonts w:ascii="Angsana New" w:hAnsi="Angsana New"/>
          <w:sz w:val="30"/>
          <w:szCs w:val="30"/>
        </w:rPr>
        <w:t xml:space="preserve">31 </w:t>
      </w:r>
      <w:r w:rsidRPr="004653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653F6">
        <w:rPr>
          <w:rFonts w:ascii="Angsana New" w:hAnsi="Angsana New"/>
          <w:sz w:val="30"/>
          <w:szCs w:val="30"/>
        </w:rPr>
        <w:t xml:space="preserve">2566 </w:t>
      </w:r>
      <w:r w:rsidRPr="004653F6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4653F6">
        <w:rPr>
          <w:rFonts w:ascii="Angsana New" w:hAnsi="Angsana New"/>
          <w:sz w:val="30"/>
          <w:szCs w:val="30"/>
        </w:rPr>
        <w:t xml:space="preserve">0.1 </w:t>
      </w:r>
      <w:r w:rsidRPr="004653F6">
        <w:rPr>
          <w:rFonts w:ascii="Angsana New" w:hAnsi="Angsana New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4653F6">
        <w:rPr>
          <w:rFonts w:ascii="Angsana New" w:hAnsi="Angsana New"/>
          <w:sz w:val="30"/>
          <w:szCs w:val="30"/>
        </w:rPr>
        <w:t xml:space="preserve">3 </w:t>
      </w:r>
      <w:r w:rsidRPr="004653F6">
        <w:rPr>
          <w:rFonts w:ascii="Angsana New" w:hAnsi="Angsana New"/>
          <w:sz w:val="30"/>
          <w:szCs w:val="30"/>
          <w:cs/>
        </w:rPr>
        <w:t xml:space="preserve">ปี และ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4653F6">
        <w:rPr>
          <w:rFonts w:ascii="Angsana New" w:hAnsi="Angsana New"/>
          <w:sz w:val="30"/>
          <w:szCs w:val="30"/>
        </w:rPr>
        <w:t xml:space="preserve">10.0 </w:t>
      </w:r>
      <w:r w:rsidRPr="004653F6">
        <w:rPr>
          <w:rFonts w:ascii="Angsana New" w:hAnsi="Angsana New"/>
          <w:sz w:val="30"/>
          <w:szCs w:val="30"/>
          <w:cs/>
        </w:rPr>
        <w:t>สำหรับการต่ออายุสัญญาเช่าแต่ละครั้ง</w:t>
      </w:r>
    </w:p>
    <w:p w14:paraId="2C0A15A4" w14:textId="77777777" w:rsidR="00855D53" w:rsidRPr="004653F6" w:rsidRDefault="00855D5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AA725" w14:textId="6FCA9A9C" w:rsidR="00100211" w:rsidRPr="004653F6" w:rsidRDefault="00855D53" w:rsidP="0077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653F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653F6">
        <w:rPr>
          <w:rFonts w:ascii="Angsana New" w:hAnsi="Angsana New"/>
          <w:sz w:val="30"/>
          <w:szCs w:val="30"/>
        </w:rPr>
        <w:t xml:space="preserve">30 </w:t>
      </w:r>
      <w:r w:rsidRPr="004653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653F6">
        <w:rPr>
          <w:rFonts w:ascii="Angsana New" w:hAnsi="Angsana New"/>
          <w:sz w:val="30"/>
          <w:szCs w:val="30"/>
        </w:rPr>
        <w:t xml:space="preserve">2564 </w:t>
      </w:r>
      <w:r w:rsidRPr="004653F6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4653F6">
        <w:rPr>
          <w:rFonts w:ascii="Angsana New" w:hAnsi="Angsana New"/>
          <w:sz w:val="30"/>
          <w:szCs w:val="30"/>
          <w:cs/>
        </w:rPr>
        <w:t xml:space="preserve">บันทึกข้อตกลงเพิ่มเติมแนบท้ายสัญญาเช่าที่ดินพร้อมสิ่งปลูกสร้างกับบริษัทใหญ่ในลำดับสูงสุด </w:t>
      </w:r>
      <w:r w:rsidRPr="004653F6">
        <w:rPr>
          <w:rFonts w:ascii="Angsana New" w:hAnsi="Angsana New" w:hint="cs"/>
          <w:sz w:val="30"/>
          <w:szCs w:val="30"/>
          <w:cs/>
        </w:rPr>
        <w:t xml:space="preserve">เพื่อแก้ไขเงื่อนไขในสัญญาเช่าเป็นระยะเวลาเช่า </w:t>
      </w:r>
      <w:r w:rsidRPr="004653F6">
        <w:rPr>
          <w:rFonts w:ascii="Angsana New" w:hAnsi="Angsana New"/>
          <w:sz w:val="30"/>
          <w:szCs w:val="30"/>
        </w:rPr>
        <w:t xml:space="preserve">19 </w:t>
      </w:r>
      <w:r w:rsidRPr="004653F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 xml:space="preserve">2564 </w:t>
      </w:r>
      <w:r w:rsidRPr="004653F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4653F6">
        <w:rPr>
          <w:rFonts w:ascii="Angsana New" w:hAnsi="Angsana New"/>
          <w:sz w:val="30"/>
          <w:szCs w:val="30"/>
        </w:rPr>
        <w:t xml:space="preserve">31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653F6">
        <w:rPr>
          <w:rFonts w:ascii="Angsana New" w:hAnsi="Angsana New"/>
          <w:sz w:val="30"/>
          <w:szCs w:val="30"/>
        </w:rPr>
        <w:t>2582</w:t>
      </w:r>
      <w:r w:rsidRPr="004653F6">
        <w:rPr>
          <w:rFonts w:ascii="Angsana New" w:hAnsi="Angsana New" w:hint="cs"/>
          <w:sz w:val="30"/>
          <w:szCs w:val="30"/>
          <w:cs/>
        </w:rPr>
        <w:t xml:space="preserve"> </w:t>
      </w:r>
      <w:r w:rsidRPr="004653F6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4653F6">
        <w:rPr>
          <w:rFonts w:ascii="Angsana New" w:hAnsi="Angsana New"/>
          <w:sz w:val="30"/>
          <w:szCs w:val="30"/>
        </w:rPr>
        <w:t xml:space="preserve">0.1 </w:t>
      </w:r>
      <w:r w:rsidRPr="004653F6">
        <w:rPr>
          <w:rFonts w:ascii="Angsana New" w:hAnsi="Angsana New"/>
          <w:sz w:val="30"/>
          <w:szCs w:val="30"/>
          <w:cs/>
        </w:rPr>
        <w:t>ล้านบาท</w:t>
      </w:r>
      <w:r w:rsidRPr="004653F6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4653F6">
        <w:rPr>
          <w:rFonts w:ascii="Angsana New" w:hAnsi="Angsana New"/>
          <w:sz w:val="30"/>
          <w:szCs w:val="30"/>
          <w:cs/>
        </w:rPr>
        <w:t xml:space="preserve">เพิ่มขึ้นร้อยละ </w:t>
      </w:r>
      <w:r w:rsidRPr="004653F6">
        <w:rPr>
          <w:rFonts w:ascii="Angsana New" w:hAnsi="Angsana New"/>
          <w:sz w:val="30"/>
          <w:szCs w:val="30"/>
        </w:rPr>
        <w:t>10.0</w:t>
      </w:r>
      <w:r w:rsidRPr="004653F6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4653F6">
        <w:rPr>
          <w:rFonts w:ascii="Angsana New" w:hAnsi="Angsana New"/>
          <w:sz w:val="30"/>
          <w:szCs w:val="30"/>
        </w:rPr>
        <w:t xml:space="preserve">3 </w:t>
      </w:r>
      <w:r w:rsidRPr="004653F6">
        <w:rPr>
          <w:rFonts w:ascii="Angsana New" w:hAnsi="Angsana New" w:hint="cs"/>
          <w:sz w:val="30"/>
          <w:szCs w:val="30"/>
          <w:cs/>
        </w:rPr>
        <w:t>ปี</w:t>
      </w:r>
      <w:r w:rsidRPr="004653F6">
        <w:rPr>
          <w:rFonts w:ascii="Angsana New" w:hAnsi="Angsana New"/>
          <w:sz w:val="30"/>
          <w:szCs w:val="30"/>
        </w:rPr>
        <w:t xml:space="preserve"> </w:t>
      </w:r>
      <w:r w:rsidRPr="004653F6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0DB46909" w14:textId="77777777" w:rsidR="00D56761" w:rsidRDefault="00D56761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14D146" w14:textId="5D2E2E86" w:rsidR="003F5AD3" w:rsidRPr="00AC4D2B" w:rsidRDefault="003F5AD3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4D2B">
        <w:rPr>
          <w:rFonts w:ascii="Angsana New" w:hAnsi="Angsana New" w:hint="cs"/>
          <w:b/>
          <w:bCs/>
          <w:sz w:val="30"/>
          <w:szCs w:val="30"/>
          <w:cs/>
        </w:rPr>
        <w:t>ผู้บริหารสำคัญ</w:t>
      </w:r>
    </w:p>
    <w:p w14:paraId="6B98F4F1" w14:textId="7EDEFCFD" w:rsidR="00EC2543" w:rsidRPr="004653F6" w:rsidRDefault="00EC2543" w:rsidP="0010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B9C6FAB" w14:textId="5F7DBEEF" w:rsidR="00AC4D2B" w:rsidRPr="004653F6" w:rsidRDefault="00AC4D2B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3F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653F6">
        <w:rPr>
          <w:rFonts w:ascii="Angsana New" w:hAnsi="Angsana New"/>
          <w:sz w:val="30"/>
          <w:szCs w:val="30"/>
        </w:rPr>
        <w:t xml:space="preserve">30 </w:t>
      </w:r>
      <w:r w:rsidRPr="004653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653F6">
        <w:rPr>
          <w:rFonts w:ascii="Angsana New" w:hAnsi="Angsana New"/>
          <w:sz w:val="30"/>
          <w:szCs w:val="30"/>
        </w:rPr>
        <w:t xml:space="preserve">2564 </w:t>
      </w:r>
      <w:r w:rsidRPr="004653F6">
        <w:rPr>
          <w:rFonts w:ascii="Angsana New" w:hAnsi="Angsana New" w:hint="cs"/>
          <w:sz w:val="30"/>
          <w:szCs w:val="30"/>
          <w:cs/>
        </w:rPr>
        <w:t>บริษัทได้ทำ</w:t>
      </w:r>
      <w:r w:rsidRPr="004653F6">
        <w:rPr>
          <w:rFonts w:ascii="Angsana New" w:hAnsi="Angsana New"/>
          <w:sz w:val="30"/>
          <w:szCs w:val="30"/>
          <w:cs/>
        </w:rPr>
        <w:t>บันทึกข้อตกลงเพิ่มเติมแนบท้ายสัญญาเช่าที่ดินพร้อมสิ่งปลูกสร้าง</w:t>
      </w:r>
      <w:r w:rsidR="00100211" w:rsidRPr="004653F6">
        <w:rPr>
          <w:rFonts w:ascii="Angsana New" w:hAnsi="Angsana New"/>
          <w:sz w:val="30"/>
          <w:szCs w:val="30"/>
          <w:cs/>
        </w:rPr>
        <w:t>เพื่อใช้เป็นสถานที่ประกอบกิจการของสำนักงานใหญ่</w:t>
      </w:r>
      <w:r w:rsidRPr="004653F6">
        <w:rPr>
          <w:rFonts w:ascii="Angsana New" w:hAnsi="Angsana New"/>
          <w:sz w:val="30"/>
          <w:szCs w:val="30"/>
          <w:cs/>
        </w:rPr>
        <w:t>กับ</w:t>
      </w:r>
      <w:r w:rsidRPr="004653F6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Pr="004653F6">
        <w:rPr>
          <w:rFonts w:ascii="Angsana New" w:hAnsi="Angsana New"/>
          <w:sz w:val="30"/>
          <w:szCs w:val="30"/>
          <w:cs/>
        </w:rPr>
        <w:t xml:space="preserve"> </w:t>
      </w:r>
      <w:r w:rsidRPr="004653F6">
        <w:rPr>
          <w:rFonts w:ascii="Angsana New" w:hAnsi="Angsana New" w:hint="cs"/>
          <w:sz w:val="30"/>
          <w:szCs w:val="30"/>
          <w:cs/>
        </w:rPr>
        <w:t>เพื่อแก้ไขเงื่อนไขในสัญญาเช่าจาก</w:t>
      </w:r>
      <w:r w:rsidRPr="004653F6">
        <w:rPr>
          <w:rFonts w:ascii="Angsana New" w:hAnsi="Angsana New"/>
          <w:sz w:val="30"/>
          <w:szCs w:val="30"/>
          <w:cs/>
        </w:rPr>
        <w:t xml:space="preserve">ระยะเวลาเช่า </w:t>
      </w:r>
      <w:r w:rsidRPr="004653F6">
        <w:rPr>
          <w:rFonts w:ascii="Angsana New" w:hAnsi="Angsana New"/>
          <w:sz w:val="30"/>
          <w:szCs w:val="30"/>
        </w:rPr>
        <w:t>10</w:t>
      </w:r>
      <w:r w:rsidRPr="004653F6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 xml:space="preserve">2561 </w:t>
      </w:r>
      <w:r w:rsidRPr="004653F6">
        <w:rPr>
          <w:rFonts w:ascii="Angsana New" w:hAnsi="Angsana New"/>
          <w:sz w:val="30"/>
          <w:szCs w:val="30"/>
          <w:cs/>
        </w:rPr>
        <w:t>ถึงวันที่</w:t>
      </w:r>
      <w:r w:rsidR="00100211">
        <w:rPr>
          <w:rFonts w:ascii="Angsana New" w:hAnsi="Angsana New"/>
          <w:sz w:val="30"/>
          <w:szCs w:val="30"/>
        </w:rPr>
        <w:t xml:space="preserve"> </w:t>
      </w:r>
      <w:r w:rsidRPr="004653F6">
        <w:rPr>
          <w:rFonts w:ascii="Angsana New" w:hAnsi="Angsana New"/>
          <w:sz w:val="30"/>
          <w:szCs w:val="30"/>
        </w:rPr>
        <w:t xml:space="preserve">31 </w:t>
      </w:r>
      <w:r w:rsidRPr="004653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653F6">
        <w:rPr>
          <w:rFonts w:ascii="Angsana New" w:hAnsi="Angsana New"/>
          <w:sz w:val="30"/>
          <w:szCs w:val="30"/>
        </w:rPr>
        <w:t>2570</w:t>
      </w:r>
      <w:r w:rsidRPr="004653F6">
        <w:rPr>
          <w:rFonts w:ascii="Angsana New" w:hAnsi="Angsana New" w:hint="cs"/>
          <w:sz w:val="30"/>
          <w:szCs w:val="30"/>
          <w:cs/>
        </w:rPr>
        <w:t xml:space="preserve"> </w:t>
      </w:r>
      <w:r w:rsidRPr="004653F6">
        <w:rPr>
          <w:rFonts w:ascii="Angsana New" w:hAnsi="Angsana New"/>
          <w:sz w:val="30"/>
          <w:szCs w:val="30"/>
          <w:cs/>
        </w:rPr>
        <w:t xml:space="preserve">ในอัตราค่าเช่าเดือนละ </w:t>
      </w:r>
      <w:r w:rsidRPr="004653F6">
        <w:rPr>
          <w:rFonts w:ascii="Angsana New" w:hAnsi="Angsana New"/>
          <w:sz w:val="30"/>
          <w:szCs w:val="30"/>
        </w:rPr>
        <w:t xml:space="preserve">0.4 </w:t>
      </w:r>
      <w:r w:rsidRPr="004653F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653F6">
        <w:rPr>
          <w:rFonts w:ascii="Angsana New" w:hAnsi="Angsana New" w:hint="cs"/>
          <w:sz w:val="30"/>
          <w:szCs w:val="30"/>
          <w:cs/>
        </w:rPr>
        <w:t>และ</w:t>
      </w:r>
      <w:r w:rsidRPr="004653F6">
        <w:rPr>
          <w:rFonts w:ascii="Angsana New" w:hAnsi="Angsana New"/>
          <w:sz w:val="30"/>
          <w:szCs w:val="30"/>
          <w:cs/>
        </w:rPr>
        <w:t xml:space="preserve">อัตราค่าเช่าเพิ่มขึ้นร้อยละ </w:t>
      </w:r>
      <w:r w:rsidRPr="004653F6">
        <w:rPr>
          <w:rFonts w:ascii="Angsana New" w:hAnsi="Angsana New"/>
          <w:sz w:val="30"/>
          <w:szCs w:val="30"/>
        </w:rPr>
        <w:t xml:space="preserve">10.0 </w:t>
      </w:r>
      <w:r w:rsidRPr="004653F6">
        <w:rPr>
          <w:rFonts w:ascii="Angsana New" w:hAnsi="Angsana New" w:hint="cs"/>
          <w:sz w:val="30"/>
          <w:szCs w:val="30"/>
          <w:cs/>
        </w:rPr>
        <w:t xml:space="preserve">เป็นประจำทุก </w:t>
      </w:r>
      <w:r w:rsidR="00A76C78" w:rsidRPr="004653F6">
        <w:rPr>
          <w:rFonts w:ascii="Angsana New" w:hAnsi="Angsana New"/>
          <w:sz w:val="30"/>
          <w:szCs w:val="30"/>
        </w:rPr>
        <w:t>3</w:t>
      </w:r>
      <w:r w:rsidRPr="004653F6">
        <w:rPr>
          <w:rFonts w:ascii="Angsana New" w:hAnsi="Angsana New"/>
          <w:sz w:val="30"/>
          <w:szCs w:val="30"/>
        </w:rPr>
        <w:t xml:space="preserve"> </w:t>
      </w:r>
      <w:r w:rsidRPr="004653F6">
        <w:rPr>
          <w:rFonts w:ascii="Angsana New" w:hAnsi="Angsana New" w:hint="cs"/>
          <w:sz w:val="30"/>
          <w:szCs w:val="30"/>
          <w:cs/>
        </w:rPr>
        <w:t xml:space="preserve">ปี เป็นระยะเวลาเช่า </w:t>
      </w:r>
      <w:r w:rsidRPr="004653F6">
        <w:rPr>
          <w:rFonts w:ascii="Angsana New" w:hAnsi="Angsana New"/>
          <w:sz w:val="30"/>
          <w:szCs w:val="30"/>
        </w:rPr>
        <w:t xml:space="preserve">22 </w:t>
      </w:r>
      <w:r w:rsidRPr="004653F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 xml:space="preserve">2561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4653F6">
        <w:rPr>
          <w:rFonts w:ascii="Angsana New" w:hAnsi="Angsana New"/>
          <w:sz w:val="30"/>
          <w:szCs w:val="30"/>
        </w:rPr>
        <w:t xml:space="preserve">31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653F6">
        <w:rPr>
          <w:rFonts w:ascii="Angsana New" w:hAnsi="Angsana New"/>
          <w:sz w:val="30"/>
          <w:szCs w:val="30"/>
        </w:rPr>
        <w:t>2582</w:t>
      </w:r>
      <w:r w:rsidRPr="004653F6">
        <w:rPr>
          <w:rFonts w:ascii="Angsana New" w:hAnsi="Angsana New" w:hint="cs"/>
          <w:sz w:val="30"/>
          <w:szCs w:val="30"/>
          <w:cs/>
        </w:rPr>
        <w:t xml:space="preserve"> โดยอัตราค่าเช่าตั้งแต่วันที่ </w:t>
      </w:r>
      <w:r w:rsidRPr="004653F6">
        <w:rPr>
          <w:rFonts w:ascii="Angsana New" w:hAnsi="Angsana New"/>
          <w:sz w:val="30"/>
          <w:szCs w:val="30"/>
        </w:rPr>
        <w:t xml:space="preserve">1 </w:t>
      </w:r>
      <w:r w:rsidRPr="004653F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653F6">
        <w:rPr>
          <w:rFonts w:ascii="Angsana New" w:hAnsi="Angsana New"/>
          <w:sz w:val="30"/>
          <w:szCs w:val="30"/>
        </w:rPr>
        <w:t>2564</w:t>
      </w:r>
      <w:r w:rsidRPr="004653F6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4653F6">
        <w:rPr>
          <w:rFonts w:ascii="Angsana New" w:hAnsi="Angsana New"/>
          <w:sz w:val="30"/>
          <w:szCs w:val="30"/>
          <w:cs/>
        </w:rPr>
        <w:t xml:space="preserve">อัตราค่าเช่าเดือนละ </w:t>
      </w:r>
      <w:r w:rsidRPr="004653F6">
        <w:rPr>
          <w:rFonts w:ascii="Angsana New" w:hAnsi="Angsana New"/>
          <w:sz w:val="30"/>
          <w:szCs w:val="30"/>
        </w:rPr>
        <w:t xml:space="preserve">0.4 </w:t>
      </w:r>
      <w:r w:rsidRPr="004653F6">
        <w:rPr>
          <w:rFonts w:ascii="Angsana New" w:hAnsi="Angsana New"/>
          <w:sz w:val="30"/>
          <w:szCs w:val="30"/>
          <w:cs/>
        </w:rPr>
        <w:t>ล้านบาท</w:t>
      </w:r>
      <w:r w:rsidRPr="004653F6">
        <w:rPr>
          <w:rFonts w:ascii="Angsana New" w:hAnsi="Angsana New" w:hint="cs"/>
          <w:sz w:val="30"/>
          <w:szCs w:val="30"/>
          <w:cs/>
        </w:rPr>
        <w:t xml:space="preserve"> ซึ่งอัตราค่าเช่า</w:t>
      </w:r>
      <w:r w:rsidRPr="004653F6">
        <w:rPr>
          <w:rFonts w:ascii="Angsana New" w:hAnsi="Angsana New"/>
          <w:sz w:val="30"/>
          <w:szCs w:val="30"/>
          <w:cs/>
        </w:rPr>
        <w:t xml:space="preserve">จะปรับเพิ่มขึ้นร้อยละ </w:t>
      </w:r>
      <w:r w:rsidRPr="004653F6">
        <w:rPr>
          <w:rFonts w:ascii="Angsana New" w:hAnsi="Angsana New"/>
          <w:sz w:val="30"/>
          <w:szCs w:val="30"/>
        </w:rPr>
        <w:t>10.0</w:t>
      </w:r>
      <w:r w:rsidRPr="004653F6">
        <w:rPr>
          <w:rFonts w:ascii="Angsana New" w:hAnsi="Angsana New" w:hint="cs"/>
          <w:sz w:val="30"/>
          <w:szCs w:val="30"/>
          <w:cs/>
        </w:rPr>
        <w:t xml:space="preserve"> เป็นประจำทุก </w:t>
      </w:r>
      <w:r w:rsidRPr="004653F6">
        <w:rPr>
          <w:rFonts w:ascii="Angsana New" w:hAnsi="Angsana New"/>
          <w:sz w:val="30"/>
          <w:szCs w:val="30"/>
        </w:rPr>
        <w:t xml:space="preserve">3 </w:t>
      </w:r>
      <w:r w:rsidRPr="004653F6">
        <w:rPr>
          <w:rFonts w:ascii="Angsana New" w:hAnsi="Angsana New" w:hint="cs"/>
          <w:sz w:val="30"/>
          <w:szCs w:val="30"/>
          <w:cs/>
        </w:rPr>
        <w:t>ปี</w:t>
      </w:r>
      <w:r w:rsidRPr="004653F6">
        <w:rPr>
          <w:rFonts w:ascii="Angsana New" w:hAnsi="Angsana New"/>
          <w:sz w:val="30"/>
          <w:szCs w:val="30"/>
        </w:rPr>
        <w:t xml:space="preserve"> </w:t>
      </w:r>
      <w:r w:rsidRPr="004653F6">
        <w:rPr>
          <w:rFonts w:ascii="Angsana New" w:hAnsi="Angsana New" w:hint="cs"/>
          <w:sz w:val="30"/>
          <w:szCs w:val="30"/>
          <w:cs/>
        </w:rPr>
        <w:t>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5BDEFFEA" w14:textId="5F160615" w:rsidR="00AC4D2B" w:rsidRDefault="00AC4D2B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44585" w14:textId="77777777" w:rsidR="00B41719" w:rsidRPr="004653F6" w:rsidRDefault="00B41719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D8C75" w14:textId="36F4F644" w:rsidR="00365762" w:rsidRPr="00AC4D2B" w:rsidRDefault="00E06818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653F6">
        <w:rPr>
          <w:rFonts w:ascii="Angsana New" w:hAnsi="Angsana New"/>
          <w:sz w:val="30"/>
          <w:szCs w:val="30"/>
          <w:cs/>
        </w:rPr>
        <w:lastRenderedPageBreak/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Pr="004653F6">
        <w:rPr>
          <w:rFonts w:ascii="Angsana New" w:hAnsi="Angsana New"/>
          <w:sz w:val="30"/>
          <w:szCs w:val="30"/>
        </w:rPr>
        <w:t xml:space="preserve"> </w:t>
      </w:r>
      <w:r w:rsidRPr="004653F6">
        <w:rPr>
          <w:rFonts w:ascii="Angsana New" w:hAnsi="Angsana New"/>
          <w:sz w:val="30"/>
          <w:szCs w:val="30"/>
          <w:cs/>
        </w:rPr>
        <w:t>สำหรับ</w:t>
      </w:r>
      <w:r w:rsidRPr="004653F6">
        <w:rPr>
          <w:rFonts w:ascii="Angsana New" w:hAnsi="Angsana New" w:hint="cs"/>
          <w:sz w:val="30"/>
          <w:szCs w:val="30"/>
          <w:cs/>
        </w:rPr>
        <w:t>ปี</w:t>
      </w:r>
      <w:r w:rsidRPr="004653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653F6">
        <w:rPr>
          <w:rFonts w:ascii="Angsana New" w:hAnsi="Angsana New"/>
          <w:sz w:val="30"/>
          <w:szCs w:val="30"/>
        </w:rPr>
        <w:t xml:space="preserve">31 </w:t>
      </w:r>
      <w:r w:rsidRPr="004653F6">
        <w:rPr>
          <w:rFonts w:ascii="Angsana New" w:hAnsi="Angsana New" w:hint="cs"/>
          <w:sz w:val="30"/>
          <w:szCs w:val="30"/>
          <w:cs/>
        </w:rPr>
        <w:t>ธันว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าคม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4653F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</w:t>
      </w:r>
      <w:r w:rsidRPr="00BA198D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C4D2B" w:rsidRPr="00BA198D">
        <w:rPr>
          <w:rFonts w:asciiTheme="majorBidi" w:hAnsiTheme="majorBidi" w:cstheme="majorBidi"/>
          <w:sz w:val="30"/>
          <w:szCs w:val="30"/>
          <w:lang w:val="en-GB"/>
        </w:rPr>
        <w:t>1.7</w:t>
      </w:r>
      <w:r w:rsidRPr="00BA198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A198D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AC4D2B" w:rsidRPr="00BA198D">
        <w:rPr>
          <w:rFonts w:asciiTheme="majorBidi" w:hAnsiTheme="majorBidi" w:cstheme="majorBidi"/>
          <w:sz w:val="30"/>
          <w:szCs w:val="30"/>
          <w:lang w:val="en-GB"/>
        </w:rPr>
        <w:t>4.5</w:t>
      </w:r>
      <w:r w:rsidRPr="00BA198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A198D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BA198D">
        <w:rPr>
          <w:rFonts w:asciiTheme="majorBidi" w:hAnsiTheme="majorBidi" w:cstheme="majorBidi"/>
          <w:sz w:val="30"/>
          <w:szCs w:val="30"/>
          <w:cs/>
        </w:rPr>
        <w:t>น</w:t>
      </w:r>
      <w:r w:rsidRPr="00BA198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4653F6"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BA198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บริษัทใหญ่ในลำดับสูงสุด และผู้บริหารสำคัญ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BA198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="004653F6"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>1.7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BA198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4653F6"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>4.5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BA198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BA198D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1631AF6C" w14:textId="77777777" w:rsidR="00B52C8B" w:rsidRDefault="00B52C8B" w:rsidP="001E0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F35481" w14:textId="77777777" w:rsidR="004653F6" w:rsidRPr="004653F6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653F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สัญญาให้กู้ยืมเงินระยะสั้น</w:t>
      </w:r>
    </w:p>
    <w:p w14:paraId="64FDC129" w14:textId="77777777" w:rsidR="004653F6" w:rsidRPr="004653F6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E83C19" w14:textId="77777777" w:rsidR="004653F6" w:rsidRPr="004653F6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4653F6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บริษัทย่อย</w:t>
      </w:r>
    </w:p>
    <w:p w14:paraId="69569519" w14:textId="77777777" w:rsidR="004653F6" w:rsidRPr="004653F6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960AAF" w14:textId="692657F8" w:rsidR="005909A0" w:rsidRPr="004653F6" w:rsidRDefault="004653F6" w:rsidP="0046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20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2565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40.0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โดยมีอัตราดอกเบี้ยร้อยละ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5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ต่อปี </w:t>
      </w:r>
      <w:r w:rsidR="00391C07"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Pr="004653F6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DF7DF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2565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บริษัทย่อยเบิกรับเงินกู้จากสัญญาให้กู้ยืมระยะสั้นดังกล่าวจำนวน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13.5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ล้านบาท โดยมีกำหนดชำระคืนทั้งจำนวนภายในวันที่ </w:t>
      </w:r>
      <w:r w:rsidRPr="004653F6">
        <w:rPr>
          <w:rFonts w:ascii="Angsana New" w:hAnsi="Angsana New"/>
          <w:sz w:val="30"/>
          <w:szCs w:val="30"/>
          <w:lang w:val="en-GB"/>
        </w:rPr>
        <w:t xml:space="preserve">27 </w:t>
      </w:r>
      <w:r w:rsidRPr="004653F6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4653F6">
        <w:rPr>
          <w:rFonts w:ascii="Angsana New" w:hAnsi="Angsana New"/>
          <w:sz w:val="30"/>
          <w:szCs w:val="30"/>
          <w:lang w:val="en-GB"/>
        </w:rPr>
        <w:t>2566</w:t>
      </w:r>
    </w:p>
    <w:p w14:paraId="4181B98F" w14:textId="77777777" w:rsidR="00050829" w:rsidRDefault="00050829" w:rsidP="0043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B0DB3F" w14:textId="69675067" w:rsidR="002C4FD1" w:rsidRDefault="00E447E1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 w:rsidRPr="00B873B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ED7E378" w14:textId="5C39BCB0" w:rsidR="002C4FD1" w:rsidRDefault="002C4FD1" w:rsidP="001E0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62"/>
        <w:gridCol w:w="1371"/>
      </w:tblGrid>
      <w:tr w:rsidR="00B52C8B" w:rsidRPr="00562A8D" w14:paraId="62428548" w14:textId="77777777" w:rsidTr="00284E33">
        <w:trPr>
          <w:tblHeader/>
        </w:trPr>
        <w:tc>
          <w:tcPr>
            <w:tcW w:w="4230" w:type="dxa"/>
          </w:tcPr>
          <w:p w14:paraId="61590082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7563FA" w14:textId="77777777" w:rsidR="00B52C8B" w:rsidRPr="004A4665" w:rsidRDefault="00B52C8B" w:rsidP="0028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89451C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3" w:type="dxa"/>
            <w:gridSpan w:val="3"/>
          </w:tcPr>
          <w:p w14:paraId="752D3476" w14:textId="77777777" w:rsidR="00B52C8B" w:rsidRPr="004A4665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8B" w:rsidRPr="00562A8D" w14:paraId="6AE59263" w14:textId="77777777" w:rsidTr="00284E33">
        <w:trPr>
          <w:tblHeader/>
        </w:trPr>
        <w:tc>
          <w:tcPr>
            <w:tcW w:w="4230" w:type="dxa"/>
          </w:tcPr>
          <w:p w14:paraId="2D000315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8313FE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3A2EF88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C22C6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3E5EF520" w14:textId="77777777" w:rsidR="00B52C8B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BEE9561" w14:textId="77777777" w:rsidR="00B52C8B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52C8B" w:rsidRPr="00562A8D" w14:paraId="7E472696" w14:textId="77777777" w:rsidTr="00284E33">
        <w:trPr>
          <w:tblHeader/>
        </w:trPr>
        <w:tc>
          <w:tcPr>
            <w:tcW w:w="4230" w:type="dxa"/>
          </w:tcPr>
          <w:p w14:paraId="042DCC3D" w14:textId="77777777" w:rsidR="00B52C8B" w:rsidRPr="00562A8D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3" w:type="dxa"/>
            <w:gridSpan w:val="5"/>
          </w:tcPr>
          <w:p w14:paraId="6C0105C4" w14:textId="77777777" w:rsidR="00B52C8B" w:rsidRPr="004A4665" w:rsidRDefault="00B52C8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C8B" w:rsidRPr="00562A8D" w14:paraId="023C1E53" w14:textId="77777777" w:rsidTr="00284E33">
        <w:tc>
          <w:tcPr>
            <w:tcW w:w="4230" w:type="dxa"/>
          </w:tcPr>
          <w:p w14:paraId="417067BE" w14:textId="01CCBCA6" w:rsidR="00B52C8B" w:rsidRPr="00B52C8B" w:rsidRDefault="00B52C8B" w:rsidP="00B5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52C8B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  <w:r w:rsidR="007975B6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530" w:type="dxa"/>
          </w:tcPr>
          <w:p w14:paraId="1048B147" w14:textId="60EA1F26" w:rsidR="00B52C8B" w:rsidRPr="007975B6" w:rsidRDefault="007975B6" w:rsidP="0095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75B6"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</w:p>
        </w:tc>
        <w:tc>
          <w:tcPr>
            <w:tcW w:w="270" w:type="dxa"/>
          </w:tcPr>
          <w:p w14:paraId="4FC5AEAF" w14:textId="77777777" w:rsidR="00B52C8B" w:rsidRPr="00562A8D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CB4AC2" w14:textId="76AD3B45" w:rsidR="00B52C8B" w:rsidRPr="004A4665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62" w:type="dxa"/>
          </w:tcPr>
          <w:p w14:paraId="2AFFF6DA" w14:textId="77777777" w:rsidR="00B52C8B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</w:tcPr>
          <w:p w14:paraId="38ADE522" w14:textId="56E7BFE4" w:rsidR="00B52C8B" w:rsidRDefault="00B52C8B" w:rsidP="0061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52C8B" w:rsidRPr="00562A8D" w14:paraId="4537D67D" w14:textId="77777777" w:rsidTr="00284E33">
        <w:tc>
          <w:tcPr>
            <w:tcW w:w="4230" w:type="dxa"/>
          </w:tcPr>
          <w:p w14:paraId="16BD9C02" w14:textId="74B15859" w:rsidR="00B52C8B" w:rsidRPr="00C851A5" w:rsidRDefault="00B52C8B" w:rsidP="00B5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0" w:type="dxa"/>
          </w:tcPr>
          <w:p w14:paraId="0316A922" w14:textId="382E2D0D" w:rsidR="00B52C8B" w:rsidRPr="007975B6" w:rsidRDefault="00B52C8B" w:rsidP="0095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975B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7975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75B6">
              <w:rPr>
                <w:rFonts w:asciiTheme="majorBidi" w:hAnsiTheme="majorBidi" w:cstheme="majorBidi" w:hint="cs"/>
                <w:sz w:val="30"/>
                <w:szCs w:val="30"/>
                <w:cs/>
              </w:rPr>
              <w:t>545</w:t>
            </w:r>
          </w:p>
        </w:tc>
        <w:tc>
          <w:tcPr>
            <w:tcW w:w="270" w:type="dxa"/>
          </w:tcPr>
          <w:p w14:paraId="17633DDE" w14:textId="77777777" w:rsidR="00B52C8B" w:rsidRPr="00BD1E8F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493030" w14:textId="7246BCCA" w:rsidR="00B52C8B" w:rsidRPr="00BD1E8F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262" w:type="dxa"/>
          </w:tcPr>
          <w:p w14:paraId="73CA774D" w14:textId="77777777" w:rsidR="00B52C8B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94FCB52" w14:textId="4A2FA3C7" w:rsidR="00B52C8B" w:rsidRDefault="00B52C8B" w:rsidP="0061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8,833</w:t>
            </w:r>
          </w:p>
        </w:tc>
      </w:tr>
      <w:tr w:rsidR="00B52C8B" w:rsidRPr="00562A8D" w14:paraId="600A0612" w14:textId="77777777" w:rsidTr="00284E33">
        <w:tc>
          <w:tcPr>
            <w:tcW w:w="4230" w:type="dxa"/>
          </w:tcPr>
          <w:p w14:paraId="0A2C611D" w14:textId="0F98E785" w:rsidR="00B52C8B" w:rsidRPr="00BD1E8F" w:rsidRDefault="00B52C8B" w:rsidP="00B5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9657FF" w14:textId="1AB29847" w:rsidR="00B52C8B" w:rsidRPr="007975B6" w:rsidRDefault="00B52C8B" w:rsidP="0095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75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91,176</w:t>
            </w:r>
          </w:p>
        </w:tc>
        <w:tc>
          <w:tcPr>
            <w:tcW w:w="270" w:type="dxa"/>
          </w:tcPr>
          <w:p w14:paraId="19BAAFE6" w14:textId="77777777" w:rsidR="00B52C8B" w:rsidRPr="00BD1E8F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FAD15D" w14:textId="382C767D" w:rsidR="00B52C8B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86,758</w:t>
            </w:r>
          </w:p>
        </w:tc>
        <w:tc>
          <w:tcPr>
            <w:tcW w:w="262" w:type="dxa"/>
          </w:tcPr>
          <w:p w14:paraId="163EA937" w14:textId="77777777" w:rsidR="00B52C8B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CEE60F1" w14:textId="55A1EEFD" w:rsidR="00B52C8B" w:rsidRDefault="00B52C8B" w:rsidP="0061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615,047</w:t>
            </w:r>
          </w:p>
        </w:tc>
      </w:tr>
      <w:tr w:rsidR="00B52C8B" w:rsidRPr="00261B77" w14:paraId="2A80F2DD" w14:textId="77777777" w:rsidTr="00284E33">
        <w:tc>
          <w:tcPr>
            <w:tcW w:w="4230" w:type="dxa"/>
          </w:tcPr>
          <w:p w14:paraId="7B97B894" w14:textId="095FCBAA" w:rsidR="00B52C8B" w:rsidRPr="001E0FEC" w:rsidRDefault="00B52C8B" w:rsidP="00B52C8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61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90F005" w14:textId="6198983D" w:rsidR="00B52C8B" w:rsidRPr="007975B6" w:rsidRDefault="00B52C8B" w:rsidP="0095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95,80</w:t>
            </w:r>
            <w:r w:rsidR="003C73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15492D0" w14:textId="77777777" w:rsidR="00B52C8B" w:rsidRPr="00C851A5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90E25F" w14:textId="30A3AD58" w:rsidR="00B52C8B" w:rsidRPr="00C851A5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91,336</w:t>
            </w:r>
          </w:p>
        </w:tc>
        <w:tc>
          <w:tcPr>
            <w:tcW w:w="262" w:type="dxa"/>
          </w:tcPr>
          <w:p w14:paraId="654921D0" w14:textId="77777777" w:rsidR="00B52C8B" w:rsidRPr="00C851A5" w:rsidRDefault="00B52C8B" w:rsidP="00CD6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41A322F5" w14:textId="63CA655D" w:rsidR="00B52C8B" w:rsidRPr="00C851A5" w:rsidRDefault="00B52C8B" w:rsidP="00611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623,905</w:t>
            </w:r>
          </w:p>
        </w:tc>
      </w:tr>
    </w:tbl>
    <w:p w14:paraId="6C6EE1B0" w14:textId="381BDCC1" w:rsidR="0048789D" w:rsidRDefault="0048789D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FF09F13" w14:textId="6D134FE6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8ED2D02" w14:textId="5DE46258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D9DA1CA" w14:textId="4354715D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98DD25B" w14:textId="70CBB12A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51589CBB" w14:textId="4F81912B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8AAF34A" w14:textId="11444177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2903512" w14:textId="7150A7E9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E469493" w14:textId="77777777" w:rsidR="00B41719" w:rsidRDefault="00B41719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9100036" w14:textId="3351B597" w:rsidR="00935632" w:rsidRPr="00221DC8" w:rsidRDefault="00935632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6</w:t>
      </w:r>
      <w:r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35E4D86E" w14:textId="2D469546" w:rsidR="00935632" w:rsidRDefault="00935632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115"/>
        <w:gridCol w:w="259"/>
        <w:gridCol w:w="2093"/>
      </w:tblGrid>
      <w:tr w:rsidR="008B3A3B" w14:paraId="409A46A3" w14:textId="77777777" w:rsidTr="00284E33">
        <w:trPr>
          <w:trHeight w:val="258"/>
        </w:trPr>
        <w:tc>
          <w:tcPr>
            <w:tcW w:w="4590" w:type="dxa"/>
            <w:shd w:val="clear" w:color="auto" w:fill="auto"/>
          </w:tcPr>
          <w:p w14:paraId="47055604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32C1BB2F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D36CAD9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A10B954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93" w:type="dxa"/>
            <w:shd w:val="clear" w:color="auto" w:fill="auto"/>
            <w:vAlign w:val="bottom"/>
          </w:tcPr>
          <w:p w14:paraId="7EA2A4D4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A3B" w14:paraId="21F28834" w14:textId="77777777" w:rsidTr="00284E33">
        <w:trPr>
          <w:trHeight w:val="46"/>
        </w:trPr>
        <w:tc>
          <w:tcPr>
            <w:tcW w:w="4590" w:type="dxa"/>
            <w:shd w:val="clear" w:color="auto" w:fill="auto"/>
          </w:tcPr>
          <w:p w14:paraId="7994AB29" w14:textId="00FD3ED2" w:rsidR="008B3A3B" w:rsidRPr="00F532CE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57773CD4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14657174" w14:textId="77777777" w:rsidR="008B3A3B" w:rsidRPr="004773D1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14:paraId="12BE19DA" w14:textId="77777777" w:rsidR="008B3A3B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B3A3B" w:rsidRPr="004773D1" w14:paraId="58B9B597" w14:textId="77777777" w:rsidTr="00284E33">
        <w:trPr>
          <w:trHeight w:val="258"/>
        </w:trPr>
        <w:tc>
          <w:tcPr>
            <w:tcW w:w="4590" w:type="dxa"/>
            <w:shd w:val="clear" w:color="auto" w:fill="auto"/>
          </w:tcPr>
          <w:p w14:paraId="705FFBB8" w14:textId="77777777" w:rsidR="008B3A3B" w:rsidRPr="009D0F59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467" w:type="dxa"/>
            <w:gridSpan w:val="3"/>
          </w:tcPr>
          <w:p w14:paraId="2D48B0F7" w14:textId="77777777" w:rsidR="008B3A3B" w:rsidRPr="004773D1" w:rsidRDefault="008B3A3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A3B" w:rsidRPr="004773D1" w14:paraId="3FBEDB1C" w14:textId="77777777" w:rsidTr="00284E33">
        <w:trPr>
          <w:trHeight w:val="258"/>
        </w:trPr>
        <w:tc>
          <w:tcPr>
            <w:tcW w:w="4590" w:type="dxa"/>
          </w:tcPr>
          <w:p w14:paraId="67785518" w14:textId="6EFA6884" w:rsidR="008B3A3B" w:rsidRPr="00510DF0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2115" w:type="dxa"/>
          </w:tcPr>
          <w:p w14:paraId="0E65617F" w14:textId="77777777" w:rsidR="008B3A3B" w:rsidRPr="004773D1" w:rsidRDefault="008B3A3B" w:rsidP="008B3A3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625A0E91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33EDAAD1" w14:textId="77777777" w:rsidR="008B3A3B" w:rsidRPr="004773D1" w:rsidRDefault="008B3A3B" w:rsidP="008B3A3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A3B" w:rsidRPr="00BA3703" w14:paraId="0B7AEFC2" w14:textId="77777777" w:rsidTr="00284E33">
        <w:trPr>
          <w:trHeight w:val="258"/>
        </w:trPr>
        <w:tc>
          <w:tcPr>
            <w:tcW w:w="4590" w:type="dxa"/>
          </w:tcPr>
          <w:p w14:paraId="17E88A14" w14:textId="178894A7" w:rsidR="008B3A3B" w:rsidRPr="0016249F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115" w:type="dxa"/>
          </w:tcPr>
          <w:p w14:paraId="4F05F0FD" w14:textId="337A0517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43,580</w:t>
            </w:r>
          </w:p>
        </w:tc>
        <w:tc>
          <w:tcPr>
            <w:tcW w:w="259" w:type="dxa"/>
          </w:tcPr>
          <w:p w14:paraId="31FAFDF1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04ECCCD6" w14:textId="6B2217F2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18,784</w:t>
            </w:r>
          </w:p>
        </w:tc>
      </w:tr>
      <w:tr w:rsidR="008B3A3B" w:rsidRPr="00BA3703" w14:paraId="651249B2" w14:textId="77777777" w:rsidTr="00284E33">
        <w:trPr>
          <w:trHeight w:val="258"/>
        </w:trPr>
        <w:tc>
          <w:tcPr>
            <w:tcW w:w="4590" w:type="dxa"/>
          </w:tcPr>
          <w:p w14:paraId="064C99EE" w14:textId="6DBB9884" w:rsidR="008B3A3B" w:rsidRPr="0016249F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2115" w:type="dxa"/>
          </w:tcPr>
          <w:p w14:paraId="43B9F8A2" w14:textId="15FDA1E4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50842908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7926EB00" w14:textId="3E386EC9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3A3B" w:rsidRPr="00BA3703" w14:paraId="2BFB4600" w14:textId="77777777" w:rsidTr="00284E33">
        <w:trPr>
          <w:trHeight w:val="258"/>
        </w:trPr>
        <w:tc>
          <w:tcPr>
            <w:tcW w:w="4590" w:type="dxa"/>
          </w:tcPr>
          <w:p w14:paraId="09A224AF" w14:textId="50D6F597" w:rsidR="008B3A3B" w:rsidRPr="008B3A3B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8B3A3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2115" w:type="dxa"/>
          </w:tcPr>
          <w:p w14:paraId="2C65FA15" w14:textId="70325EB0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26,882</w:t>
            </w:r>
          </w:p>
        </w:tc>
        <w:tc>
          <w:tcPr>
            <w:tcW w:w="259" w:type="dxa"/>
          </w:tcPr>
          <w:p w14:paraId="5F37CD6C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7AD0813F" w14:textId="352DF751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11,109</w:t>
            </w:r>
          </w:p>
        </w:tc>
      </w:tr>
      <w:tr w:rsidR="008B3A3B" w:rsidRPr="00BA3703" w14:paraId="087AC1C7" w14:textId="77777777" w:rsidTr="00284E33">
        <w:trPr>
          <w:trHeight w:val="258"/>
        </w:trPr>
        <w:tc>
          <w:tcPr>
            <w:tcW w:w="4590" w:type="dxa"/>
          </w:tcPr>
          <w:p w14:paraId="61B92811" w14:textId="61988296" w:rsidR="008B3A3B" w:rsidRPr="008B3A3B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52C8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B52C8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2115" w:type="dxa"/>
          </w:tcPr>
          <w:p w14:paraId="17430B9D" w14:textId="2250EC3E" w:rsidR="008B3A3B" w:rsidRPr="00BC5C58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BC5C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" w:type="dxa"/>
          </w:tcPr>
          <w:p w14:paraId="02214E0C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52BBC4D3" w14:textId="0AFD63EB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8B3A3B" w:rsidRPr="00BA3703" w14:paraId="4D92AD5D" w14:textId="77777777" w:rsidTr="00284E33">
        <w:trPr>
          <w:trHeight w:val="258"/>
        </w:trPr>
        <w:tc>
          <w:tcPr>
            <w:tcW w:w="4590" w:type="dxa"/>
          </w:tcPr>
          <w:p w14:paraId="6868A1B8" w14:textId="32D6A170" w:rsidR="008B3A3B" w:rsidRPr="008B3A3B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52C8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6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B52C8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2115" w:type="dxa"/>
          </w:tcPr>
          <w:p w14:paraId="1110F30D" w14:textId="28E22D6D" w:rsidR="008B3A3B" w:rsidRPr="008B02C1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59" w:type="dxa"/>
          </w:tcPr>
          <w:p w14:paraId="52490014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5594EE9C" w14:textId="7126E65E" w:rsidR="008B3A3B" w:rsidRPr="00BA3703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</w:tr>
      <w:tr w:rsidR="008B3A3B" w:rsidRPr="00BA3703" w14:paraId="533E6D0A" w14:textId="77777777" w:rsidTr="00284E33">
        <w:trPr>
          <w:trHeight w:val="258"/>
        </w:trPr>
        <w:tc>
          <w:tcPr>
            <w:tcW w:w="4590" w:type="dxa"/>
          </w:tcPr>
          <w:p w14:paraId="6FB56F4E" w14:textId="6EFC2392" w:rsidR="008B3A3B" w:rsidRPr="008B3A3B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52C8B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12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1E7C07F6" w14:textId="7C608A33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3,539</w:t>
            </w:r>
          </w:p>
        </w:tc>
        <w:tc>
          <w:tcPr>
            <w:tcW w:w="259" w:type="dxa"/>
          </w:tcPr>
          <w:p w14:paraId="174A2F54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14065D85" w14:textId="1EA2AFA7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</w:tr>
      <w:tr w:rsidR="008B3A3B" w:rsidRPr="00BA3703" w14:paraId="78BBF80E" w14:textId="77777777" w:rsidTr="00284E33">
        <w:trPr>
          <w:trHeight w:val="258"/>
        </w:trPr>
        <w:tc>
          <w:tcPr>
            <w:tcW w:w="4590" w:type="dxa"/>
          </w:tcPr>
          <w:p w14:paraId="6187BE21" w14:textId="59ED88BB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2F95EAB4" w14:textId="7D4EF7F5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75,19</w:t>
            </w:r>
            <w:r w:rsidR="00BC5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2559D8C1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02DD2408" w14:textId="502B1E3E" w:rsidR="008B3A3B" w:rsidRDefault="008B3A3B" w:rsidP="00DF3425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35,073</w:t>
            </w:r>
          </w:p>
        </w:tc>
      </w:tr>
      <w:tr w:rsidR="008B3A3B" w:rsidRPr="00BA3703" w14:paraId="3D556D7B" w14:textId="77777777" w:rsidTr="00284E33">
        <w:trPr>
          <w:trHeight w:val="258"/>
        </w:trPr>
        <w:tc>
          <w:tcPr>
            <w:tcW w:w="4590" w:type="dxa"/>
          </w:tcPr>
          <w:p w14:paraId="7000CDE1" w14:textId="08A34EF8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69E71D75" w14:textId="213420B1" w:rsidR="008B3A3B" w:rsidRDefault="008B3A3B" w:rsidP="00DF3425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(3,543)</w:t>
            </w:r>
          </w:p>
        </w:tc>
        <w:tc>
          <w:tcPr>
            <w:tcW w:w="259" w:type="dxa"/>
          </w:tcPr>
          <w:p w14:paraId="626200EC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64CA3B65" w14:textId="67D6FCEA" w:rsidR="008B3A3B" w:rsidRPr="00195CE9" w:rsidRDefault="008B3A3B" w:rsidP="0061150D">
            <w:pPr>
              <w:pStyle w:val="acctfourfigures"/>
              <w:tabs>
                <w:tab w:val="clear" w:pos="765"/>
                <w:tab w:val="decimal" w:pos="194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195CE9">
              <w:rPr>
                <w:rFonts w:asciiTheme="majorBidi" w:hAnsiTheme="majorBidi" w:cstheme="majorBidi"/>
                <w:sz w:val="30"/>
                <w:szCs w:val="30"/>
              </w:rPr>
              <w:t>(4,162)</w:t>
            </w:r>
          </w:p>
        </w:tc>
      </w:tr>
      <w:tr w:rsidR="008B3A3B" w:rsidRPr="00BA3703" w14:paraId="09D75A72" w14:textId="77777777" w:rsidTr="00284E33">
        <w:trPr>
          <w:trHeight w:val="258"/>
        </w:trPr>
        <w:tc>
          <w:tcPr>
            <w:tcW w:w="4590" w:type="dxa"/>
          </w:tcPr>
          <w:p w14:paraId="593B2D7A" w14:textId="7C193C2F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15" w:type="dxa"/>
            <w:tcBorders>
              <w:top w:val="single" w:sz="4" w:space="0" w:color="auto"/>
              <w:bottom w:val="double" w:sz="4" w:space="0" w:color="auto"/>
            </w:tcBorders>
          </w:tcPr>
          <w:p w14:paraId="4E4C8C8B" w14:textId="53D1C236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71,64</w:t>
            </w:r>
            <w:r w:rsidR="00BC5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14:paraId="69B88790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</w:tcPr>
          <w:p w14:paraId="67357BB2" w14:textId="61C673D7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30,911</w:t>
            </w:r>
          </w:p>
        </w:tc>
      </w:tr>
      <w:tr w:rsidR="008B3A3B" w:rsidRPr="00BA3703" w14:paraId="788BD30A" w14:textId="77777777" w:rsidTr="00284E33">
        <w:trPr>
          <w:trHeight w:val="265"/>
        </w:trPr>
        <w:tc>
          <w:tcPr>
            <w:tcW w:w="4590" w:type="dxa"/>
          </w:tcPr>
          <w:p w14:paraId="1080124F" w14:textId="4F3234B5" w:rsidR="00080667" w:rsidRPr="00A93D24" w:rsidRDefault="00080667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1C4B1DFE" w14:textId="77777777" w:rsidR="008B3A3B" w:rsidRDefault="008B3A3B" w:rsidP="00090731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8CA6315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top w:val="double" w:sz="4" w:space="0" w:color="auto"/>
            </w:tcBorders>
          </w:tcPr>
          <w:p w14:paraId="5747CCE2" w14:textId="77777777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3B" w:rsidRPr="00BA3703" w14:paraId="312E6D3D" w14:textId="77777777" w:rsidTr="00284E33">
        <w:trPr>
          <w:trHeight w:val="258"/>
        </w:trPr>
        <w:tc>
          <w:tcPr>
            <w:tcW w:w="4590" w:type="dxa"/>
          </w:tcPr>
          <w:p w14:paraId="070FA4A6" w14:textId="6F26CAD6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5A9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15" w:type="dxa"/>
          </w:tcPr>
          <w:p w14:paraId="7E2C37A9" w14:textId="77777777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16059EA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686621E0" w14:textId="77777777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3B" w:rsidRPr="00BA3703" w14:paraId="1AE95ADC" w14:textId="77777777" w:rsidTr="00284E33">
        <w:trPr>
          <w:trHeight w:val="258"/>
        </w:trPr>
        <w:tc>
          <w:tcPr>
            <w:tcW w:w="4590" w:type="dxa"/>
          </w:tcPr>
          <w:p w14:paraId="2F210E1D" w14:textId="3E406602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2115" w:type="dxa"/>
          </w:tcPr>
          <w:p w14:paraId="22272CCD" w14:textId="1556E396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4,162</w:t>
            </w:r>
          </w:p>
        </w:tc>
        <w:tc>
          <w:tcPr>
            <w:tcW w:w="259" w:type="dxa"/>
          </w:tcPr>
          <w:p w14:paraId="53EE8C23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0183087D" w14:textId="4165BB39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</w:tr>
      <w:tr w:rsidR="008B3A3B" w:rsidRPr="00BA3703" w14:paraId="21402FDD" w14:textId="77777777" w:rsidTr="00284E33">
        <w:trPr>
          <w:trHeight w:val="258"/>
        </w:trPr>
        <w:tc>
          <w:tcPr>
            <w:tcW w:w="4590" w:type="dxa"/>
          </w:tcPr>
          <w:p w14:paraId="0BE97A43" w14:textId="479634B7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15" w:type="dxa"/>
          </w:tcPr>
          <w:p w14:paraId="170414B0" w14:textId="76CC495A" w:rsidR="008B3A3B" w:rsidRDefault="008B3A3B" w:rsidP="008B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129A6E32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498227DD" w14:textId="1627051F" w:rsidR="008B3A3B" w:rsidRDefault="008B3A3B" w:rsidP="00080667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8B3A3B" w:rsidRPr="00BA3703" w14:paraId="49A05B20" w14:textId="77777777" w:rsidTr="00284E33">
        <w:trPr>
          <w:trHeight w:val="258"/>
        </w:trPr>
        <w:tc>
          <w:tcPr>
            <w:tcW w:w="4590" w:type="dxa"/>
          </w:tcPr>
          <w:p w14:paraId="533067B9" w14:textId="68713016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115" w:type="dxa"/>
          </w:tcPr>
          <w:p w14:paraId="030810A2" w14:textId="71FC40D0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(608)</w:t>
            </w:r>
          </w:p>
        </w:tc>
        <w:tc>
          <w:tcPr>
            <w:tcW w:w="259" w:type="dxa"/>
          </w:tcPr>
          <w:p w14:paraId="6772C3F5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</w:tcPr>
          <w:p w14:paraId="38D4752F" w14:textId="72FC677F" w:rsidR="008B3A3B" w:rsidRDefault="008B3A3B" w:rsidP="00DF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B3A3B" w:rsidRPr="00BA3703" w14:paraId="1CDE037A" w14:textId="77777777" w:rsidTr="00284E33">
        <w:trPr>
          <w:trHeight w:val="258"/>
        </w:trPr>
        <w:tc>
          <w:tcPr>
            <w:tcW w:w="4590" w:type="dxa"/>
          </w:tcPr>
          <w:p w14:paraId="4738841C" w14:textId="594EB380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5E3105DB" w14:textId="015C41BF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59" w:type="dxa"/>
          </w:tcPr>
          <w:p w14:paraId="19BA7AAD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220109B4" w14:textId="4B52F28F" w:rsidR="008B3A3B" w:rsidRDefault="008B3A3B" w:rsidP="00DF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A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3B" w:rsidRPr="00BA3703" w14:paraId="31E7F1CC" w14:textId="77777777" w:rsidTr="00284E33">
        <w:trPr>
          <w:trHeight w:val="258"/>
        </w:trPr>
        <w:tc>
          <w:tcPr>
            <w:tcW w:w="4590" w:type="dxa"/>
          </w:tcPr>
          <w:p w14:paraId="4D37528B" w14:textId="3B492AD7" w:rsidR="008B3A3B" w:rsidRPr="00A93D24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113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135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7E113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115" w:type="dxa"/>
            <w:tcBorders>
              <w:top w:val="single" w:sz="4" w:space="0" w:color="auto"/>
              <w:bottom w:val="double" w:sz="4" w:space="0" w:color="auto"/>
            </w:tcBorders>
          </w:tcPr>
          <w:p w14:paraId="5E666B39" w14:textId="48303E4D" w:rsidR="008B3A3B" w:rsidRDefault="008B3A3B" w:rsidP="008B3A3B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3,543</w:t>
            </w:r>
          </w:p>
        </w:tc>
        <w:tc>
          <w:tcPr>
            <w:tcW w:w="259" w:type="dxa"/>
          </w:tcPr>
          <w:p w14:paraId="1A2C438C" w14:textId="77777777" w:rsidR="008B3A3B" w:rsidRPr="004773D1" w:rsidRDefault="008B3A3B" w:rsidP="008B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</w:tcPr>
          <w:p w14:paraId="2F282388" w14:textId="7DD2F9EB" w:rsidR="008B3A3B" w:rsidRDefault="008B3A3B" w:rsidP="008B3A3B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4,162</w:t>
            </w:r>
          </w:p>
        </w:tc>
      </w:tr>
    </w:tbl>
    <w:p w14:paraId="07D969E3" w14:textId="3ABFD992" w:rsidR="008B3A3B" w:rsidRDefault="008B3A3B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DF401" w14:textId="1A7DF92F" w:rsidR="001E0FEC" w:rsidRDefault="00935632" w:rsidP="00BA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35632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F4196E">
        <w:rPr>
          <w:rFonts w:ascii="Angsana New" w:hAnsi="Angsana New" w:hint="cs"/>
          <w:sz w:val="30"/>
          <w:szCs w:val="30"/>
          <w:cs/>
        </w:rPr>
        <w:t>เ</w:t>
      </w:r>
      <w:r w:rsidRPr="00935632">
        <w:rPr>
          <w:rFonts w:ascii="Angsana New" w:hAnsi="Angsana New"/>
          <w:sz w:val="30"/>
          <w:szCs w:val="30"/>
          <w:cs/>
        </w:rPr>
        <w:t>ผยในหมายเหตุ</w:t>
      </w:r>
      <w:r w:rsidRPr="00BA3D9B">
        <w:rPr>
          <w:rFonts w:ascii="Angsana New" w:hAnsi="Angsana New"/>
          <w:sz w:val="30"/>
          <w:szCs w:val="30"/>
          <w:cs/>
        </w:rPr>
        <w:t xml:space="preserve">ข้อ </w:t>
      </w:r>
      <w:r w:rsidR="007A30CB" w:rsidRPr="00BA3D9B">
        <w:rPr>
          <w:rFonts w:ascii="Angsana New" w:hAnsi="Angsana New"/>
          <w:sz w:val="30"/>
          <w:szCs w:val="30"/>
        </w:rPr>
        <w:t>2</w:t>
      </w:r>
      <w:r w:rsidR="001B3BB1" w:rsidRPr="00BA3D9B">
        <w:rPr>
          <w:rFonts w:ascii="Angsana New" w:hAnsi="Angsana New"/>
          <w:sz w:val="30"/>
          <w:szCs w:val="30"/>
        </w:rPr>
        <w:t>3</w:t>
      </w:r>
      <w:r w:rsidR="00083D50" w:rsidRPr="00BA3D9B">
        <w:rPr>
          <w:rFonts w:ascii="Angsana New" w:hAnsi="Angsana New"/>
          <w:sz w:val="30"/>
          <w:szCs w:val="30"/>
        </w:rPr>
        <w:t xml:space="preserve"> </w:t>
      </w:r>
      <w:r w:rsidRPr="00BA3D9B">
        <w:rPr>
          <w:rFonts w:ascii="Angsana New" w:hAnsi="Angsana New"/>
          <w:sz w:val="30"/>
          <w:szCs w:val="30"/>
        </w:rPr>
        <w:t>(</w:t>
      </w:r>
      <w:r w:rsidRPr="00BA3D9B">
        <w:rPr>
          <w:rFonts w:ascii="Angsana New" w:hAnsi="Angsana New"/>
          <w:sz w:val="30"/>
          <w:szCs w:val="30"/>
          <w:cs/>
        </w:rPr>
        <w:t>ข.</w:t>
      </w:r>
      <w:r w:rsidRPr="00BA3D9B">
        <w:rPr>
          <w:rFonts w:ascii="Angsana New" w:hAnsi="Angsana New"/>
          <w:sz w:val="30"/>
          <w:szCs w:val="30"/>
        </w:rPr>
        <w:t>1)</w:t>
      </w:r>
      <w:r w:rsidR="00B52C8B">
        <w:rPr>
          <w:rFonts w:ascii="Angsana New" w:hAnsi="Angsana New"/>
          <w:sz w:val="30"/>
          <w:szCs w:val="30"/>
        </w:rPr>
        <w:t xml:space="preserve"> </w:t>
      </w:r>
    </w:p>
    <w:p w14:paraId="4EFD4F40" w14:textId="34BEB0C8" w:rsidR="00090731" w:rsidRDefault="00090731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1290B948" w14:textId="5520C3B7" w:rsidR="00B41719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65012509" w14:textId="77F6B723" w:rsidR="00B41719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4EDCB6FF" w14:textId="04652317" w:rsidR="00B41719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36FFE3A7" w14:textId="11CD3D49" w:rsidR="00B41719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09B4D52B" w14:textId="79627635" w:rsidR="00B41719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515DDA2C" w14:textId="77777777" w:rsidR="00B41719" w:rsidRPr="00091803" w:rsidRDefault="00B41719" w:rsidP="00A8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4AF9FDF5" w14:textId="640DCBA1" w:rsidR="002C4FD1" w:rsidRDefault="007E1135" w:rsidP="0061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7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049CC5D" w14:textId="71218B72" w:rsidR="00D62169" w:rsidRDefault="00D62169" w:rsidP="00091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07"/>
        <w:gridCol w:w="2131"/>
        <w:gridCol w:w="266"/>
        <w:gridCol w:w="1955"/>
      </w:tblGrid>
      <w:tr w:rsidR="00425E5C" w14:paraId="48CE61FA" w14:textId="77777777" w:rsidTr="00284E33">
        <w:trPr>
          <w:trHeight w:val="269"/>
        </w:trPr>
        <w:tc>
          <w:tcPr>
            <w:tcW w:w="4707" w:type="dxa"/>
            <w:shd w:val="clear" w:color="auto" w:fill="auto"/>
          </w:tcPr>
          <w:p w14:paraId="7A8363FA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14:paraId="1D9F5B38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7B2E51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1AC8B07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54" w:type="dxa"/>
            <w:shd w:val="clear" w:color="auto" w:fill="auto"/>
            <w:vAlign w:val="bottom"/>
          </w:tcPr>
          <w:p w14:paraId="335E6ED3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E5C" w14:paraId="3A8B2247" w14:textId="77777777" w:rsidTr="00284E33">
        <w:trPr>
          <w:trHeight w:val="49"/>
        </w:trPr>
        <w:tc>
          <w:tcPr>
            <w:tcW w:w="4707" w:type="dxa"/>
            <w:shd w:val="clear" w:color="auto" w:fill="auto"/>
          </w:tcPr>
          <w:p w14:paraId="30919F0B" w14:textId="77777777" w:rsidR="00425E5C" w:rsidRPr="00F532CE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14:paraId="5D8F4010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B998233" w14:textId="77777777" w:rsidR="00425E5C" w:rsidRPr="004773D1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14:paraId="2B24B6F2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25E5C" w:rsidRPr="004773D1" w14:paraId="2C4CA96E" w14:textId="77777777" w:rsidTr="00284E33">
        <w:trPr>
          <w:trHeight w:val="269"/>
        </w:trPr>
        <w:tc>
          <w:tcPr>
            <w:tcW w:w="4707" w:type="dxa"/>
            <w:shd w:val="clear" w:color="auto" w:fill="auto"/>
          </w:tcPr>
          <w:p w14:paraId="06AED8C2" w14:textId="77777777" w:rsidR="00425E5C" w:rsidRPr="009D0F59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52" w:type="dxa"/>
            <w:gridSpan w:val="3"/>
          </w:tcPr>
          <w:p w14:paraId="7CBE5195" w14:textId="77777777" w:rsidR="00425E5C" w:rsidRPr="004773D1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5E5C" w:rsidRPr="004773D1" w14:paraId="03BDFD8C" w14:textId="77777777" w:rsidTr="00284E33">
        <w:trPr>
          <w:trHeight w:val="269"/>
        </w:trPr>
        <w:tc>
          <w:tcPr>
            <w:tcW w:w="4707" w:type="dxa"/>
          </w:tcPr>
          <w:p w14:paraId="140CB4CF" w14:textId="56988035" w:rsidR="00425E5C" w:rsidRPr="00510DF0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180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131" w:type="dxa"/>
          </w:tcPr>
          <w:p w14:paraId="4681267E" w14:textId="6409DEB0" w:rsidR="00425E5C" w:rsidRPr="004773D1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57,593</w:t>
            </w:r>
          </w:p>
        </w:tc>
        <w:tc>
          <w:tcPr>
            <w:tcW w:w="266" w:type="dxa"/>
          </w:tcPr>
          <w:p w14:paraId="63AE7993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</w:tcPr>
          <w:p w14:paraId="377AF962" w14:textId="69B0FF8B" w:rsidR="00425E5C" w:rsidRPr="004773D1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57,481</w:t>
            </w:r>
          </w:p>
        </w:tc>
      </w:tr>
      <w:tr w:rsidR="00425E5C" w:rsidRPr="00BA3703" w14:paraId="181E5CBE" w14:textId="77777777" w:rsidTr="00284E33">
        <w:trPr>
          <w:trHeight w:val="269"/>
        </w:trPr>
        <w:tc>
          <w:tcPr>
            <w:tcW w:w="4707" w:type="dxa"/>
          </w:tcPr>
          <w:p w14:paraId="2AB48847" w14:textId="337B4613" w:rsidR="00425E5C" w:rsidRPr="0016249F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803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131" w:type="dxa"/>
          </w:tcPr>
          <w:p w14:paraId="6ADCC9E8" w14:textId="46487021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6,459</w:t>
            </w:r>
          </w:p>
        </w:tc>
        <w:tc>
          <w:tcPr>
            <w:tcW w:w="266" w:type="dxa"/>
          </w:tcPr>
          <w:p w14:paraId="333AB960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</w:tcPr>
          <w:p w14:paraId="6EE66785" w14:textId="64028CC2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4,662</w:t>
            </w:r>
          </w:p>
        </w:tc>
      </w:tr>
      <w:tr w:rsidR="00425E5C" w:rsidRPr="00BA3703" w14:paraId="4F076CD9" w14:textId="77777777" w:rsidTr="00284E33">
        <w:trPr>
          <w:trHeight w:val="269"/>
        </w:trPr>
        <w:tc>
          <w:tcPr>
            <w:tcW w:w="4707" w:type="dxa"/>
          </w:tcPr>
          <w:p w14:paraId="5FD8AF93" w14:textId="1B3C2910" w:rsidR="00425E5C" w:rsidRPr="0016249F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2131" w:type="dxa"/>
          </w:tcPr>
          <w:p w14:paraId="16D49058" w14:textId="50DEE876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32,533</w:t>
            </w:r>
          </w:p>
        </w:tc>
        <w:tc>
          <w:tcPr>
            <w:tcW w:w="266" w:type="dxa"/>
          </w:tcPr>
          <w:p w14:paraId="73B22FB2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</w:tcPr>
          <w:p w14:paraId="15DCB48E" w14:textId="1288C59F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32,720</w:t>
            </w:r>
          </w:p>
        </w:tc>
      </w:tr>
      <w:tr w:rsidR="00425E5C" w:rsidRPr="00BA3703" w14:paraId="15A5377F" w14:textId="77777777" w:rsidTr="00284E33">
        <w:trPr>
          <w:trHeight w:val="269"/>
        </w:trPr>
        <w:tc>
          <w:tcPr>
            <w:tcW w:w="4707" w:type="dxa"/>
          </w:tcPr>
          <w:p w14:paraId="6AE7A2B0" w14:textId="6DFFFC56" w:rsidR="00425E5C" w:rsidRPr="008B3A3B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53591C51" w14:textId="24121491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20,551</w:t>
            </w:r>
          </w:p>
        </w:tc>
        <w:tc>
          <w:tcPr>
            <w:tcW w:w="266" w:type="dxa"/>
          </w:tcPr>
          <w:p w14:paraId="1CA03C4D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14:paraId="4A360687" w14:textId="64ABD42B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23,667</w:t>
            </w:r>
          </w:p>
        </w:tc>
      </w:tr>
      <w:tr w:rsidR="00425E5C" w:rsidRPr="00BA3703" w14:paraId="0DA38859" w14:textId="77777777" w:rsidTr="00284E33">
        <w:trPr>
          <w:trHeight w:val="269"/>
        </w:trPr>
        <w:tc>
          <w:tcPr>
            <w:tcW w:w="4707" w:type="dxa"/>
          </w:tcPr>
          <w:p w14:paraId="7E4EBD6D" w14:textId="108071EC" w:rsidR="00425E5C" w:rsidRPr="008B3A3B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21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2DC60AF1" w14:textId="2EF75921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D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117,136</w:t>
            </w:r>
          </w:p>
        </w:tc>
        <w:tc>
          <w:tcPr>
            <w:tcW w:w="266" w:type="dxa"/>
          </w:tcPr>
          <w:p w14:paraId="219E7B45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</w:tcPr>
          <w:p w14:paraId="57EBD6FD" w14:textId="622302DB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D12">
              <w:rPr>
                <w:rFonts w:ascii="Angsana New" w:hAnsi="Angsana New"/>
                <w:b/>
                <w:bCs/>
                <w:sz w:val="30"/>
                <w:szCs w:val="30"/>
              </w:rPr>
              <w:t>118,530</w:t>
            </w:r>
          </w:p>
        </w:tc>
      </w:tr>
      <w:tr w:rsidR="00425E5C" w:rsidRPr="00BA3703" w14:paraId="64AB1398" w14:textId="77777777" w:rsidTr="00284E33">
        <w:trPr>
          <w:trHeight w:val="269"/>
        </w:trPr>
        <w:tc>
          <w:tcPr>
            <w:tcW w:w="4707" w:type="dxa"/>
          </w:tcPr>
          <w:p w14:paraId="55B2690A" w14:textId="2A9F15D2" w:rsidR="00425E5C" w:rsidRPr="008B3A3B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95A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E3C0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</w:t>
            </w:r>
            <w:r w:rsidRPr="00425E5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</w:t>
            </w:r>
            <w:r w:rsidRPr="000E3C0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38749301" w14:textId="74316A6A" w:rsidR="00425E5C" w:rsidRPr="008B02C1" w:rsidRDefault="00425E5C" w:rsidP="00CB3796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(18,015)</w:t>
            </w:r>
          </w:p>
        </w:tc>
        <w:tc>
          <w:tcPr>
            <w:tcW w:w="266" w:type="dxa"/>
          </w:tcPr>
          <w:p w14:paraId="6B385631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14:paraId="6B4F84EB" w14:textId="26CC6310" w:rsidR="00425E5C" w:rsidRPr="00BA3703" w:rsidRDefault="00425E5C" w:rsidP="00CB3796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(9,053)</w:t>
            </w:r>
          </w:p>
        </w:tc>
      </w:tr>
      <w:tr w:rsidR="00425E5C" w:rsidRPr="00BA3703" w14:paraId="3B8A7567" w14:textId="77777777" w:rsidTr="00284E33">
        <w:trPr>
          <w:trHeight w:val="269"/>
        </w:trPr>
        <w:tc>
          <w:tcPr>
            <w:tcW w:w="4707" w:type="dxa"/>
          </w:tcPr>
          <w:p w14:paraId="121BA189" w14:textId="295705C5" w:rsidR="00425E5C" w:rsidRPr="008B3A3B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31" w:type="dxa"/>
            <w:tcBorders>
              <w:top w:val="single" w:sz="4" w:space="0" w:color="auto"/>
              <w:bottom w:val="double" w:sz="4" w:space="0" w:color="auto"/>
            </w:tcBorders>
          </w:tcPr>
          <w:p w14:paraId="4910CD26" w14:textId="0A012EB6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99,121</w:t>
            </w:r>
          </w:p>
        </w:tc>
        <w:tc>
          <w:tcPr>
            <w:tcW w:w="266" w:type="dxa"/>
          </w:tcPr>
          <w:p w14:paraId="249B167B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</w:tcPr>
          <w:p w14:paraId="6CBA20D5" w14:textId="6A69C40C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D12">
              <w:rPr>
                <w:rFonts w:ascii="Angsana New" w:hAnsi="Angsana New"/>
                <w:b/>
                <w:bCs/>
                <w:sz w:val="30"/>
                <w:szCs w:val="30"/>
              </w:rPr>
              <w:t>109,477</w:t>
            </w:r>
          </w:p>
        </w:tc>
      </w:tr>
      <w:tr w:rsidR="00425E5C" w:rsidRPr="00BA3703" w14:paraId="3FCA1502" w14:textId="77777777" w:rsidTr="00284E33">
        <w:trPr>
          <w:trHeight w:val="269"/>
        </w:trPr>
        <w:tc>
          <w:tcPr>
            <w:tcW w:w="4707" w:type="dxa"/>
          </w:tcPr>
          <w:p w14:paraId="49C6CB28" w14:textId="0235CE40" w:rsidR="00425E5C" w:rsidRPr="00A93D24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31" w:type="dxa"/>
            <w:tcBorders>
              <w:top w:val="double" w:sz="4" w:space="0" w:color="auto"/>
            </w:tcBorders>
          </w:tcPr>
          <w:p w14:paraId="6A6C9618" w14:textId="47FAF92B" w:rsidR="00425E5C" w:rsidRDefault="00425E5C" w:rsidP="00090731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2C70B61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top w:val="double" w:sz="4" w:space="0" w:color="auto"/>
            </w:tcBorders>
          </w:tcPr>
          <w:p w14:paraId="090C8153" w14:textId="719A4FF9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E5C" w:rsidRPr="00BA3703" w14:paraId="7EE9DCAE" w14:textId="77777777" w:rsidTr="00284E33">
        <w:trPr>
          <w:trHeight w:val="269"/>
        </w:trPr>
        <w:tc>
          <w:tcPr>
            <w:tcW w:w="4707" w:type="dxa"/>
          </w:tcPr>
          <w:p w14:paraId="4694CEFC" w14:textId="3115092C" w:rsidR="00425E5C" w:rsidRPr="00A93D24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504A22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2131" w:type="dxa"/>
          </w:tcPr>
          <w:p w14:paraId="55D56A8B" w14:textId="69C5E368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653DE5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</w:tcPr>
          <w:p w14:paraId="02046D83" w14:textId="653628BE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E5C" w:rsidRPr="00BA3703" w14:paraId="10BA1CCB" w14:textId="77777777" w:rsidTr="00284E33">
        <w:trPr>
          <w:trHeight w:val="269"/>
        </w:trPr>
        <w:tc>
          <w:tcPr>
            <w:tcW w:w="4707" w:type="dxa"/>
          </w:tcPr>
          <w:p w14:paraId="6CC3F1DA" w14:textId="7801EBF1" w:rsidR="00425E5C" w:rsidRPr="00A93D24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551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131" w:type="dxa"/>
          </w:tcPr>
          <w:p w14:paraId="342225AB" w14:textId="7692E895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296,881</w:t>
            </w:r>
          </w:p>
        </w:tc>
        <w:tc>
          <w:tcPr>
            <w:tcW w:w="266" w:type="dxa"/>
          </w:tcPr>
          <w:p w14:paraId="1D0BD323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</w:tcPr>
          <w:p w14:paraId="69AF9A2A" w14:textId="7CF18F5E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276,048</w:t>
            </w:r>
          </w:p>
        </w:tc>
      </w:tr>
      <w:tr w:rsidR="00425E5C" w:rsidRPr="00BA3703" w14:paraId="0CF3900B" w14:textId="77777777" w:rsidTr="00284E33">
        <w:trPr>
          <w:trHeight w:val="269"/>
        </w:trPr>
        <w:tc>
          <w:tcPr>
            <w:tcW w:w="4707" w:type="dxa"/>
          </w:tcPr>
          <w:p w14:paraId="4EEF61ED" w14:textId="1A7981DB" w:rsidR="00425E5C" w:rsidRPr="00A93D24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</w:t>
            </w:r>
            <w:r w:rsidRPr="000918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508C9431" w14:textId="16CE3D59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266" w:type="dxa"/>
          </w:tcPr>
          <w:p w14:paraId="3C1E0680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14:paraId="66EC2926" w14:textId="7EC8A28C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425E5C" w:rsidRPr="00BA3703" w14:paraId="15FCCB6E" w14:textId="77777777" w:rsidTr="00284E33">
        <w:trPr>
          <w:trHeight w:val="269"/>
        </w:trPr>
        <w:tc>
          <w:tcPr>
            <w:tcW w:w="4707" w:type="dxa"/>
          </w:tcPr>
          <w:p w14:paraId="76E9A56C" w14:textId="2264DAFB" w:rsidR="00425E5C" w:rsidRPr="00A93D24" w:rsidRDefault="00A65B69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31" w:type="dxa"/>
            <w:tcBorders>
              <w:top w:val="single" w:sz="4" w:space="0" w:color="auto"/>
              <w:bottom w:val="double" w:sz="4" w:space="0" w:color="auto"/>
            </w:tcBorders>
          </w:tcPr>
          <w:p w14:paraId="7C7C1F9C" w14:textId="7210E3D2" w:rsidR="00425E5C" w:rsidRDefault="00425E5C" w:rsidP="00425E5C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305,843</w:t>
            </w:r>
          </w:p>
        </w:tc>
        <w:tc>
          <w:tcPr>
            <w:tcW w:w="266" w:type="dxa"/>
          </w:tcPr>
          <w:p w14:paraId="40D59BC8" w14:textId="77777777" w:rsidR="00425E5C" w:rsidRPr="004773D1" w:rsidRDefault="00425E5C" w:rsidP="0042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</w:tcPr>
          <w:p w14:paraId="5DC62816" w14:textId="0D00EA8D" w:rsidR="00425E5C" w:rsidRDefault="00425E5C" w:rsidP="00425E5C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D12">
              <w:rPr>
                <w:rFonts w:ascii="Angsana New" w:hAnsi="Angsana New"/>
                <w:b/>
                <w:bCs/>
                <w:sz w:val="30"/>
                <w:szCs w:val="30"/>
              </w:rPr>
              <w:t>277,973</w:t>
            </w:r>
          </w:p>
        </w:tc>
      </w:tr>
    </w:tbl>
    <w:p w14:paraId="7D97A15C" w14:textId="77777777" w:rsidR="006D0083" w:rsidRDefault="006D0083" w:rsidP="00784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</w:p>
    <w:p w14:paraId="2E105F82" w14:textId="77777777" w:rsidR="002073E7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52CB97F" w14:textId="77777777" w:rsidR="002073E7" w:rsidRPr="00AF0A43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4757" w:type="pct"/>
        <w:tblInd w:w="450" w:type="dxa"/>
        <w:tblLook w:val="01E0" w:firstRow="1" w:lastRow="1" w:firstColumn="1" w:lastColumn="1" w:noHBand="0" w:noVBand="0"/>
      </w:tblPr>
      <w:tblGrid>
        <w:gridCol w:w="4103"/>
        <w:gridCol w:w="2824"/>
        <w:gridCol w:w="2166"/>
      </w:tblGrid>
      <w:tr w:rsidR="0089515B" w:rsidRPr="005654C0" w14:paraId="2E4DAD49" w14:textId="77777777" w:rsidTr="00284E33">
        <w:trPr>
          <w:trHeight w:val="827"/>
          <w:tblHeader/>
        </w:trPr>
        <w:tc>
          <w:tcPr>
            <w:tcW w:w="3809" w:type="pct"/>
            <w:gridSpan w:val="2"/>
          </w:tcPr>
          <w:p w14:paraId="692F4F53" w14:textId="77777777" w:rsidR="0089515B" w:rsidRPr="005078C7" w:rsidRDefault="0089515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1" w:type="pct"/>
            <w:vAlign w:val="center"/>
          </w:tcPr>
          <w:p w14:paraId="57032274" w14:textId="5F3F2DC4" w:rsidR="0089515B" w:rsidRPr="0089515B" w:rsidRDefault="0089515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1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951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3E7" w:rsidRPr="005654C0" w14:paraId="593DE934" w14:textId="77777777" w:rsidTr="00284E33">
        <w:trPr>
          <w:trHeight w:val="398"/>
          <w:tblHeader/>
        </w:trPr>
        <w:tc>
          <w:tcPr>
            <w:tcW w:w="3809" w:type="pct"/>
            <w:gridSpan w:val="2"/>
          </w:tcPr>
          <w:p w14:paraId="5FD50A9C" w14:textId="77777777" w:rsidR="002073E7" w:rsidRPr="005078C7" w:rsidRDefault="002073E7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1" w:type="pct"/>
            <w:vAlign w:val="center"/>
          </w:tcPr>
          <w:p w14:paraId="0B04FBD6" w14:textId="77777777" w:rsidR="002073E7" w:rsidRPr="007C7531" w:rsidRDefault="002073E7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75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3E7" w:rsidRPr="005654C0" w14:paraId="7DCF8D2C" w14:textId="77777777" w:rsidTr="00284E33">
        <w:trPr>
          <w:trHeight w:val="428"/>
        </w:trPr>
        <w:tc>
          <w:tcPr>
            <w:tcW w:w="2256" w:type="pct"/>
          </w:tcPr>
          <w:p w14:paraId="37284D07" w14:textId="77777777" w:rsidR="002073E7" w:rsidRPr="00B73787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3" w:type="pct"/>
          </w:tcPr>
          <w:p w14:paraId="201FD6EB" w14:textId="77777777" w:rsidR="002073E7" w:rsidRPr="005654C0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pct"/>
          </w:tcPr>
          <w:p w14:paraId="0084B2E4" w14:textId="77777777" w:rsidR="002073E7" w:rsidRPr="00E93B4A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3E7" w:rsidRPr="005654C0" w14:paraId="4AD2C46A" w14:textId="77777777" w:rsidTr="00284E33">
        <w:trPr>
          <w:trHeight w:val="398"/>
        </w:trPr>
        <w:tc>
          <w:tcPr>
            <w:tcW w:w="2256" w:type="pct"/>
          </w:tcPr>
          <w:p w14:paraId="1E67C19B" w14:textId="0760DCF0" w:rsidR="002073E7" w:rsidRPr="005654C0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pct"/>
          </w:tcPr>
          <w:p w14:paraId="0D7B16A0" w14:textId="77777777" w:rsidR="002073E7" w:rsidRPr="005654C0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pct"/>
          </w:tcPr>
          <w:p w14:paraId="461FBE42" w14:textId="4C14FA59" w:rsidR="002073E7" w:rsidRPr="00767728" w:rsidRDefault="002073E7" w:rsidP="00CB37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108,769</w:t>
            </w:r>
          </w:p>
        </w:tc>
      </w:tr>
      <w:tr w:rsidR="002073E7" w:rsidRPr="005654C0" w14:paraId="32D5FE48" w14:textId="77777777" w:rsidTr="00284E33">
        <w:trPr>
          <w:trHeight w:val="408"/>
        </w:trPr>
        <w:tc>
          <w:tcPr>
            <w:tcW w:w="2256" w:type="pct"/>
          </w:tcPr>
          <w:p w14:paraId="12C5F991" w14:textId="77777777" w:rsidR="002073E7" w:rsidRPr="005654C0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3" w:type="pct"/>
          </w:tcPr>
          <w:p w14:paraId="5003E819" w14:textId="77777777" w:rsidR="002073E7" w:rsidRPr="004C41C9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1" w:type="pct"/>
          </w:tcPr>
          <w:p w14:paraId="40EBD84E" w14:textId="77777777" w:rsidR="002073E7" w:rsidRPr="00767728" w:rsidRDefault="002073E7" w:rsidP="00284E33">
            <w:pPr>
              <w:pStyle w:val="acctfourfigures"/>
              <w:tabs>
                <w:tab w:val="clear" w:pos="765"/>
              </w:tabs>
              <w:spacing w:line="240" w:lineRule="atLeast"/>
              <w:ind w:left="-79" w:right="35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073E7" w:rsidRPr="005654C0" w14:paraId="7760713F" w14:textId="77777777" w:rsidTr="00284E33">
        <w:trPr>
          <w:trHeight w:val="398"/>
        </w:trPr>
        <w:tc>
          <w:tcPr>
            <w:tcW w:w="2256" w:type="pct"/>
          </w:tcPr>
          <w:p w14:paraId="5688D0BE" w14:textId="77777777" w:rsidR="002073E7" w:rsidRPr="005654C0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53" w:type="pct"/>
          </w:tcPr>
          <w:p w14:paraId="59BCF8E4" w14:textId="77777777" w:rsidR="002073E7" w:rsidRPr="004C41C9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</w:tcPr>
          <w:p w14:paraId="41A523EF" w14:textId="09976E67" w:rsidR="002073E7" w:rsidRDefault="002073E7" w:rsidP="00CB3796">
            <w:pPr>
              <w:pStyle w:val="acctfourfigures"/>
              <w:tabs>
                <w:tab w:val="clear" w:pos="765"/>
                <w:tab w:val="left" w:pos="1079"/>
                <w:tab w:val="left" w:pos="1873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(108,769)</w:t>
            </w:r>
          </w:p>
        </w:tc>
      </w:tr>
      <w:tr w:rsidR="00090731" w:rsidRPr="005654C0" w14:paraId="16CB4106" w14:textId="77777777" w:rsidTr="00284E33">
        <w:trPr>
          <w:trHeight w:val="418"/>
        </w:trPr>
        <w:tc>
          <w:tcPr>
            <w:tcW w:w="3809" w:type="pct"/>
            <w:gridSpan w:val="2"/>
          </w:tcPr>
          <w:p w14:paraId="01A7C6C3" w14:textId="63D716BC" w:rsidR="00090731" w:rsidRPr="005654C0" w:rsidRDefault="00090731" w:rsidP="0061150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C80DDD7" w14:textId="6B60D5E9" w:rsidR="00090731" w:rsidRPr="005654C0" w:rsidRDefault="00090731" w:rsidP="00284E33">
            <w:pPr>
              <w:pStyle w:val="acctfourfigures"/>
              <w:tabs>
                <w:tab w:val="clear" w:pos="765"/>
              </w:tabs>
              <w:spacing w:line="240" w:lineRule="atLeast"/>
              <w:ind w:left="-79" w:right="3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073E7" w:rsidRPr="005654C0" w14:paraId="248937C3" w14:textId="77777777" w:rsidTr="00284E33">
        <w:trPr>
          <w:trHeight w:val="143"/>
        </w:trPr>
        <w:tc>
          <w:tcPr>
            <w:tcW w:w="2256" w:type="pct"/>
          </w:tcPr>
          <w:p w14:paraId="410AEE54" w14:textId="77777777" w:rsidR="002073E7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  <w:p w14:paraId="7EBF4006" w14:textId="77777777" w:rsidR="00090731" w:rsidRDefault="00090731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  <w:p w14:paraId="7411A23A" w14:textId="77777777" w:rsidR="00090731" w:rsidRDefault="00090731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  <w:p w14:paraId="5E3E4EBC" w14:textId="0A081B72" w:rsidR="00090731" w:rsidRPr="00844FF4" w:rsidRDefault="00090731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53" w:type="pct"/>
          </w:tcPr>
          <w:p w14:paraId="175F7B62" w14:textId="77777777" w:rsidR="002073E7" w:rsidRPr="005654C0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450D2675" w14:textId="77777777" w:rsidR="002073E7" w:rsidRPr="0056514B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073E7" w:rsidRPr="005654C0" w14:paraId="2DFB7813" w14:textId="77777777" w:rsidTr="00284E33">
        <w:trPr>
          <w:trHeight w:val="418"/>
        </w:trPr>
        <w:tc>
          <w:tcPr>
            <w:tcW w:w="2256" w:type="pct"/>
          </w:tcPr>
          <w:p w14:paraId="3F2D04D6" w14:textId="77777777" w:rsidR="002073E7" w:rsidRPr="00E42114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553" w:type="pct"/>
          </w:tcPr>
          <w:p w14:paraId="3D1F6D25" w14:textId="77777777" w:rsidR="002073E7" w:rsidRPr="005654C0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pct"/>
          </w:tcPr>
          <w:p w14:paraId="79AAF164" w14:textId="77777777" w:rsidR="002073E7" w:rsidRPr="0056514B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073E7" w:rsidRPr="005654C0" w14:paraId="472135E8" w14:textId="77777777" w:rsidTr="00284E33">
        <w:trPr>
          <w:trHeight w:val="214"/>
        </w:trPr>
        <w:tc>
          <w:tcPr>
            <w:tcW w:w="2256" w:type="pct"/>
            <w:vAlign w:val="bottom"/>
          </w:tcPr>
          <w:p w14:paraId="52D8F173" w14:textId="2BA5F575" w:rsidR="002073E7" w:rsidRDefault="002073E7" w:rsidP="002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3" w:type="pct"/>
          </w:tcPr>
          <w:p w14:paraId="67B39859" w14:textId="77777777" w:rsidR="002073E7" w:rsidRPr="005654C0" w:rsidRDefault="002073E7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pct"/>
            <w:tcBorders>
              <w:bottom w:val="double" w:sz="4" w:space="0" w:color="auto"/>
            </w:tcBorders>
            <w:vAlign w:val="bottom"/>
          </w:tcPr>
          <w:p w14:paraId="6FE88AC9" w14:textId="77777777" w:rsidR="002073E7" w:rsidRPr="00423222" w:rsidRDefault="002073E7" w:rsidP="00284E33">
            <w:pPr>
              <w:pStyle w:val="acctfourfigures"/>
              <w:tabs>
                <w:tab w:val="clear" w:pos="765"/>
              </w:tabs>
              <w:spacing w:line="240" w:lineRule="atLeast"/>
              <w:ind w:left="-79" w:right="3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2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01DECE8" w14:textId="77777777" w:rsidR="002073E7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6797497" w14:textId="78B0D76C" w:rsidR="002073E7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664090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40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6409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640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64090">
        <w:rPr>
          <w:rFonts w:ascii="Angsana New" w:hAnsi="Angsana New"/>
          <w:sz w:val="30"/>
          <w:szCs w:val="30"/>
          <w:cs/>
        </w:rPr>
        <w:t xml:space="preserve"> </w:t>
      </w:r>
      <w:r w:rsidRPr="0066409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664090">
        <w:rPr>
          <w:rFonts w:ascii="Angsana New" w:hAnsi="Angsana New"/>
          <w:sz w:val="30"/>
          <w:szCs w:val="30"/>
        </w:rPr>
        <w:t xml:space="preserve"> </w:t>
      </w:r>
      <w:r w:rsidRPr="00664090">
        <w:rPr>
          <w:rFonts w:ascii="Angsana New" w:hAnsi="Angsana New"/>
          <w:sz w:val="30"/>
          <w:szCs w:val="30"/>
          <w:cs/>
        </w:rPr>
        <w:t>บริษัทโอนที่ดิน</w:t>
      </w:r>
      <w:r>
        <w:rPr>
          <w:rFonts w:ascii="Angsana New" w:hAnsi="Angsana New" w:hint="cs"/>
          <w:sz w:val="30"/>
          <w:szCs w:val="30"/>
          <w:cs/>
        </w:rPr>
        <w:t>ทั้งหมด</w:t>
      </w:r>
      <w:r w:rsidRPr="00664090">
        <w:rPr>
          <w:rFonts w:ascii="Angsana New" w:hAnsi="Angsana New"/>
          <w:sz w:val="30"/>
          <w:szCs w:val="30"/>
          <w:cs/>
        </w:rPr>
        <w:t>จากอสังหาริมทรัพย์เพื่อการลงทุน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108</w:t>
      </w:r>
      <w:r>
        <w:rPr>
          <w:rFonts w:ascii="Angsana New" w:hAnsi="Angsana New"/>
          <w:sz w:val="30"/>
          <w:szCs w:val="30"/>
          <w:lang w:val="en-GB"/>
        </w:rPr>
        <w:t xml:space="preserve">.8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664090">
        <w:rPr>
          <w:rFonts w:ascii="Angsana New" w:hAnsi="Angsana New"/>
          <w:sz w:val="30"/>
          <w:szCs w:val="30"/>
          <w:cs/>
        </w:rPr>
        <w:t>เป็นที่ดิน อาคาร และอุปกรณ์ เนื่องจากบริษัทนำที่ดินแปลงดังกล่าวมาใช้เพื่อการพัฒนาผลิตภัณฑ์ในอนาคต</w:t>
      </w:r>
    </w:p>
    <w:p w14:paraId="3C7A9BC6" w14:textId="4D14838B" w:rsidR="002073E7" w:rsidRDefault="002073E7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5FC6D8F2" w14:textId="77777777" w:rsidR="003A749A" w:rsidRPr="0045417F" w:rsidRDefault="003A749A" w:rsidP="0061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9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4425D12" w14:textId="77777777" w:rsidR="003A749A" w:rsidRDefault="003A749A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89EFC26" w14:textId="77777777" w:rsidR="003A749A" w:rsidRPr="008B3A3B" w:rsidRDefault="003A749A" w:rsidP="003A749A">
      <w:pPr>
        <w:pStyle w:val="FSContent"/>
        <w:spacing w:after="240"/>
        <w:jc w:val="left"/>
        <w:rPr>
          <w:lang w:val="en-US"/>
        </w:rPr>
      </w:pPr>
      <w:r>
        <w:rPr>
          <w:rFonts w:hint="cs"/>
          <w:cs/>
          <w:lang w:val="en-US"/>
        </w:rPr>
        <w:t xml:space="preserve">รายการเคลื่อนไหวในระหว่างปีสิ้นสุดวันที่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 xml:space="preserve">และ </w:t>
      </w:r>
      <w:r>
        <w:rPr>
          <w:lang w:val="en-US"/>
        </w:rPr>
        <w:t xml:space="preserve">2564 </w:t>
      </w:r>
      <w:r>
        <w:rPr>
          <w:rFonts w:hint="cs"/>
          <w:cs/>
          <w:lang w:val="en-US"/>
        </w:rPr>
        <w:t>มีดังนี้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3A749A" w:rsidRPr="0016249F" w14:paraId="7C15F0ED" w14:textId="77777777" w:rsidTr="00AB2503">
        <w:trPr>
          <w:trHeight w:val="263"/>
        </w:trPr>
        <w:tc>
          <w:tcPr>
            <w:tcW w:w="4795" w:type="dxa"/>
          </w:tcPr>
          <w:p w14:paraId="563BE1D8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2540378" w14:textId="77777777" w:rsidR="003A749A" w:rsidRPr="00CE163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749A" w:rsidRPr="0016249F" w14:paraId="26921473" w14:textId="77777777" w:rsidTr="00762896">
        <w:trPr>
          <w:trHeight w:val="344"/>
        </w:trPr>
        <w:tc>
          <w:tcPr>
            <w:tcW w:w="4795" w:type="dxa"/>
          </w:tcPr>
          <w:p w14:paraId="70C8A83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5CEAF49D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3CB71DC0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57FD2C1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A749A" w:rsidRPr="0016249F" w14:paraId="0F3EBD52" w14:textId="77777777" w:rsidTr="00762896">
        <w:trPr>
          <w:trHeight w:val="344"/>
        </w:trPr>
        <w:tc>
          <w:tcPr>
            <w:tcW w:w="4795" w:type="dxa"/>
          </w:tcPr>
          <w:p w14:paraId="4D27574B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794CB814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49A" w:rsidRPr="0016249F" w14:paraId="42BDBB24" w14:textId="77777777" w:rsidTr="00762896">
        <w:trPr>
          <w:trHeight w:val="344"/>
        </w:trPr>
        <w:tc>
          <w:tcPr>
            <w:tcW w:w="4795" w:type="dxa"/>
            <w:hideMark/>
          </w:tcPr>
          <w:p w14:paraId="74F1B58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77CEB5FD" w14:textId="77777777" w:rsidR="003A749A" w:rsidRPr="00CE163F" w:rsidRDefault="003A749A" w:rsidP="0061150D">
            <w:pPr>
              <w:pStyle w:val="acctfourfigures"/>
              <w:tabs>
                <w:tab w:val="clear" w:pos="765"/>
                <w:tab w:val="decimal" w:pos="158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284" w:type="dxa"/>
          </w:tcPr>
          <w:p w14:paraId="5028AE1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3AC441C" w14:textId="77777777" w:rsidR="003A749A" w:rsidRPr="003F7F67" w:rsidRDefault="003A749A" w:rsidP="00423222">
            <w:pPr>
              <w:pStyle w:val="acctfourfigures"/>
              <w:tabs>
                <w:tab w:val="clear" w:pos="765"/>
              </w:tabs>
              <w:spacing w:line="240" w:lineRule="atLeast"/>
              <w:ind w:left="-79" w:right="3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749A" w:rsidRPr="0016249F" w14:paraId="631BEF03" w14:textId="77777777" w:rsidTr="00762896">
        <w:trPr>
          <w:trHeight w:val="344"/>
        </w:trPr>
        <w:tc>
          <w:tcPr>
            <w:tcW w:w="4795" w:type="dxa"/>
          </w:tcPr>
          <w:p w14:paraId="03C12D2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24EEA357" w14:textId="77777777" w:rsidR="003A749A" w:rsidRPr="003F7F67" w:rsidRDefault="003A749A" w:rsidP="00762896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14:paraId="71FCF67A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1088972A" w14:textId="77777777" w:rsidR="003A749A" w:rsidRDefault="003A749A" w:rsidP="0076289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749A" w:rsidRPr="0016249F" w14:paraId="1D44D18F" w14:textId="77777777" w:rsidTr="00762896">
        <w:trPr>
          <w:trHeight w:val="355"/>
        </w:trPr>
        <w:tc>
          <w:tcPr>
            <w:tcW w:w="4795" w:type="dxa"/>
            <w:hideMark/>
          </w:tcPr>
          <w:p w14:paraId="41AD2E3E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3C66F" w14:textId="77777777" w:rsidR="003A749A" w:rsidRPr="003F7F67" w:rsidRDefault="003A749A" w:rsidP="0042322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14:paraId="767055DB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AA1FA" w14:textId="77777777" w:rsidR="003A749A" w:rsidRPr="000207EE" w:rsidRDefault="003A749A" w:rsidP="0076289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4281757" w14:textId="77777777" w:rsidR="003A749A" w:rsidRDefault="003A749A" w:rsidP="003A749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1144DE1" w14:textId="77777777" w:rsidR="003A749A" w:rsidRPr="008B3A3B" w:rsidRDefault="003A749A" w:rsidP="003A749A">
      <w:pPr>
        <w:pStyle w:val="FSContent"/>
        <w:rPr>
          <w:cs/>
          <w:lang w:val="en-US"/>
        </w:rPr>
      </w:pPr>
      <w:r>
        <w:rPr>
          <w:rFonts w:hint="cs"/>
          <w:cs/>
          <w:lang w:val="en-US"/>
        </w:rPr>
        <w:t xml:space="preserve">รายละเอียดการเพิ่มขึ้นของเงินลงทุนในบริษัทย่อยในระหว่างปีสิ้นสุดวันที่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 xml:space="preserve">และ </w:t>
      </w:r>
      <w:r>
        <w:rPr>
          <w:lang w:val="en-US"/>
        </w:rPr>
        <w:t xml:space="preserve">2564 </w:t>
      </w:r>
      <w:r>
        <w:rPr>
          <w:rFonts w:hint="cs"/>
          <w:cs/>
          <w:lang w:val="en-US"/>
        </w:rPr>
        <w:t>มีดังนี้</w:t>
      </w:r>
    </w:p>
    <w:p w14:paraId="42FC9285" w14:textId="77777777" w:rsidR="003A749A" w:rsidRPr="008B3A3B" w:rsidRDefault="003A749A" w:rsidP="003A749A">
      <w:pPr>
        <w:pStyle w:val="FSContent"/>
        <w:rPr>
          <w:lang w:val="en-US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3A749A" w:rsidRPr="0016249F" w14:paraId="76F4C60E" w14:textId="77777777" w:rsidTr="00AB2503">
        <w:trPr>
          <w:trHeight w:val="290"/>
        </w:trPr>
        <w:tc>
          <w:tcPr>
            <w:tcW w:w="4795" w:type="dxa"/>
          </w:tcPr>
          <w:p w14:paraId="6E8DD3BA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200777D" w14:textId="77777777" w:rsidR="003A749A" w:rsidRPr="00CE163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749A" w:rsidRPr="0016249F" w14:paraId="22B4D563" w14:textId="77777777" w:rsidTr="00762896">
        <w:trPr>
          <w:trHeight w:val="344"/>
        </w:trPr>
        <w:tc>
          <w:tcPr>
            <w:tcW w:w="4795" w:type="dxa"/>
          </w:tcPr>
          <w:p w14:paraId="275F0A83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04230E26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4FE27104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3D167C8C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A749A" w:rsidRPr="0016249F" w14:paraId="78C7287A" w14:textId="77777777" w:rsidTr="00762896">
        <w:trPr>
          <w:trHeight w:val="344"/>
        </w:trPr>
        <w:tc>
          <w:tcPr>
            <w:tcW w:w="4795" w:type="dxa"/>
          </w:tcPr>
          <w:p w14:paraId="0E6AF83B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38C1AAED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49A" w:rsidRPr="0016249F" w14:paraId="4BD29187" w14:textId="77777777" w:rsidTr="00762896">
        <w:trPr>
          <w:trHeight w:val="344"/>
        </w:trPr>
        <w:tc>
          <w:tcPr>
            <w:tcW w:w="4795" w:type="dxa"/>
            <w:hideMark/>
          </w:tcPr>
          <w:p w14:paraId="0B68BD1F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แคร์ซูติก จำกัด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4C2BF7D9" w14:textId="77777777" w:rsidR="003A749A" w:rsidRPr="00CE163F" w:rsidRDefault="003A749A" w:rsidP="00762896">
            <w:pPr>
              <w:pStyle w:val="acctfourfigures"/>
              <w:tabs>
                <w:tab w:val="clear" w:pos="765"/>
                <w:tab w:val="decimal" w:pos="185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14:paraId="4DD01267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25ED9B3" w14:textId="77777777" w:rsidR="003A749A" w:rsidRPr="003F7F67" w:rsidRDefault="003A749A" w:rsidP="004232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749A" w:rsidRPr="0016249F" w14:paraId="64FDD6F9" w14:textId="77777777" w:rsidTr="00762896">
        <w:trPr>
          <w:trHeight w:val="355"/>
        </w:trPr>
        <w:tc>
          <w:tcPr>
            <w:tcW w:w="4795" w:type="dxa"/>
            <w:hideMark/>
          </w:tcPr>
          <w:p w14:paraId="6825B84A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BDD55" w14:textId="77777777" w:rsidR="003A749A" w:rsidRPr="003F7F67" w:rsidRDefault="003A749A" w:rsidP="00762896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14:paraId="6A06AF50" w14:textId="77777777" w:rsidR="003A749A" w:rsidRPr="0016249F" w:rsidRDefault="003A749A" w:rsidP="007628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07B10" w14:textId="77777777" w:rsidR="003A749A" w:rsidRPr="000207EE" w:rsidRDefault="003A749A" w:rsidP="0076289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21E01A" w14:textId="77777777" w:rsidR="003A749A" w:rsidRPr="00A9210A" w:rsidRDefault="003A749A" w:rsidP="0020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477C12E" w14:textId="77777777" w:rsidR="0045417F" w:rsidRDefault="0045417F" w:rsidP="003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jc w:val="thaiDistribute"/>
        <w:rPr>
          <w:rFonts w:ascii="Angsana New" w:hAnsi="Angsana New"/>
          <w:sz w:val="30"/>
          <w:szCs w:val="30"/>
        </w:rPr>
        <w:sectPr w:rsidR="0045417F" w:rsidSect="004566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99" w:bottom="576" w:left="1152" w:header="720" w:footer="720" w:gutter="0"/>
          <w:pgNumType w:start="17"/>
          <w:cols w:space="720"/>
        </w:sectPr>
      </w:pPr>
    </w:p>
    <w:tbl>
      <w:tblPr>
        <w:tblpPr w:leftFromText="180" w:rightFromText="180" w:vertAnchor="text" w:horzAnchor="margin" w:tblpXSpec="center" w:tblpY="721"/>
        <w:tblOverlap w:val="never"/>
        <w:tblW w:w="4623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9"/>
        <w:gridCol w:w="2105"/>
        <w:gridCol w:w="1227"/>
        <w:gridCol w:w="1049"/>
        <w:gridCol w:w="178"/>
        <w:gridCol w:w="984"/>
        <w:gridCol w:w="181"/>
        <w:gridCol w:w="1030"/>
        <w:gridCol w:w="178"/>
        <w:gridCol w:w="964"/>
        <w:gridCol w:w="178"/>
        <w:gridCol w:w="1053"/>
        <w:gridCol w:w="178"/>
        <w:gridCol w:w="964"/>
        <w:gridCol w:w="178"/>
        <w:gridCol w:w="964"/>
        <w:gridCol w:w="178"/>
        <w:gridCol w:w="872"/>
      </w:tblGrid>
      <w:tr w:rsidR="00AB2503" w:rsidRPr="00831016" w14:paraId="3F61E12A" w14:textId="77777777" w:rsidTr="00C67664">
        <w:trPr>
          <w:cantSplit/>
          <w:trHeight w:val="241"/>
          <w:tblHeader/>
        </w:trPr>
        <w:tc>
          <w:tcPr>
            <w:tcW w:w="670" w:type="pct"/>
            <w:shd w:val="clear" w:color="auto" w:fill="auto"/>
          </w:tcPr>
          <w:p w14:paraId="6ADA6C1E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30" w:type="pct"/>
            <w:gridSpan w:val="17"/>
          </w:tcPr>
          <w:p w14:paraId="587298EF" w14:textId="77777777" w:rsidR="00AB2503" w:rsidRDefault="00AB2503" w:rsidP="00AB2503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2503" w:rsidRPr="00831016" w14:paraId="025E51F4" w14:textId="77777777" w:rsidTr="00C67664">
        <w:trPr>
          <w:cantSplit/>
          <w:trHeight w:val="241"/>
          <w:tblHeader/>
        </w:trPr>
        <w:tc>
          <w:tcPr>
            <w:tcW w:w="670" w:type="pct"/>
            <w:shd w:val="clear" w:color="auto" w:fill="auto"/>
          </w:tcPr>
          <w:p w14:paraId="2907E805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1" w:type="pct"/>
          </w:tcPr>
          <w:p w14:paraId="2F5CC08A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5334DE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426" w:type="pct"/>
          </w:tcPr>
          <w:p w14:paraId="571FEE1B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768" w:type="pct"/>
            <w:gridSpan w:val="3"/>
            <w:shd w:val="clear" w:color="auto" w:fill="auto"/>
          </w:tcPr>
          <w:p w14:paraId="7EFE6A41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013F47C3" w14:textId="77777777" w:rsidR="00AB2503" w:rsidRPr="00831016" w:rsidDel="00685444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3" w:type="pct"/>
            <w:vAlign w:val="center"/>
          </w:tcPr>
          <w:p w14:paraId="73B0B8F6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55" w:type="pct"/>
            <w:gridSpan w:val="3"/>
            <w:vAlign w:val="center"/>
          </w:tcPr>
          <w:p w14:paraId="5DB4AD41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left" w:pos="377"/>
              </w:tabs>
              <w:spacing w:line="240" w:lineRule="atLeast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ทุนชำระแล้ว</w:t>
            </w:r>
          </w:p>
        </w:tc>
        <w:tc>
          <w:tcPr>
            <w:tcW w:w="62" w:type="pct"/>
          </w:tcPr>
          <w:p w14:paraId="77676D9A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63" w:type="pct"/>
            <w:gridSpan w:val="3"/>
            <w:shd w:val="clear" w:color="auto" w:fill="auto"/>
          </w:tcPr>
          <w:p w14:paraId="55E4A8BA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29C41B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62" w:type="pct"/>
          </w:tcPr>
          <w:p w14:paraId="1D55262A" w14:textId="77777777" w:rsidR="00AB2503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1" w:type="pct"/>
            <w:gridSpan w:val="3"/>
            <w:vAlign w:val="center"/>
          </w:tcPr>
          <w:p w14:paraId="66A5D161" w14:textId="77777777" w:rsidR="00AB2503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</w:tr>
      <w:tr w:rsidR="00AB2503" w:rsidRPr="00831016" w14:paraId="4F34DC2C" w14:textId="77777777" w:rsidTr="00C67664">
        <w:trPr>
          <w:cantSplit/>
          <w:trHeight w:val="353"/>
          <w:tblHeader/>
        </w:trPr>
        <w:tc>
          <w:tcPr>
            <w:tcW w:w="670" w:type="pct"/>
            <w:shd w:val="clear" w:color="auto" w:fill="auto"/>
          </w:tcPr>
          <w:p w14:paraId="777ABDB4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1" w:type="pct"/>
          </w:tcPr>
          <w:p w14:paraId="3ACC87D9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6" w:type="pct"/>
          </w:tcPr>
          <w:p w14:paraId="53845823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14:paraId="17361B6C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2" w:type="pct"/>
            <w:shd w:val="clear" w:color="auto" w:fill="auto"/>
          </w:tcPr>
          <w:p w14:paraId="11C6B682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42" w:type="pct"/>
            <w:shd w:val="clear" w:color="auto" w:fill="auto"/>
          </w:tcPr>
          <w:p w14:paraId="0F545C84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3" w:type="pct"/>
          </w:tcPr>
          <w:p w14:paraId="326DEBC7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3DFAF122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2" w:type="pct"/>
          </w:tcPr>
          <w:p w14:paraId="5F0175E6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5" w:type="pct"/>
          </w:tcPr>
          <w:p w14:paraId="5614DC82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" w:type="pct"/>
          </w:tcPr>
          <w:p w14:paraId="795C4CE7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  <w:shd w:val="clear" w:color="auto" w:fill="auto"/>
          </w:tcPr>
          <w:p w14:paraId="64FF266A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2" w:type="pct"/>
            <w:shd w:val="clear" w:color="auto" w:fill="auto"/>
          </w:tcPr>
          <w:p w14:paraId="2B718AF3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35" w:type="pct"/>
            <w:shd w:val="clear" w:color="auto" w:fill="auto"/>
          </w:tcPr>
          <w:p w14:paraId="3DEC48F8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" w:type="pct"/>
          </w:tcPr>
          <w:p w14:paraId="2CB830E1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3137F8F6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2" w:type="pct"/>
          </w:tcPr>
          <w:p w14:paraId="4B56CB4F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pct"/>
          </w:tcPr>
          <w:p w14:paraId="5BC27CA6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B2503" w:rsidRPr="00831016" w14:paraId="4433BA98" w14:textId="77777777" w:rsidTr="00C67664">
        <w:trPr>
          <w:cantSplit/>
          <w:trHeight w:val="362"/>
          <w:tblHeader/>
        </w:trPr>
        <w:tc>
          <w:tcPr>
            <w:tcW w:w="670" w:type="pct"/>
            <w:shd w:val="clear" w:color="auto" w:fill="auto"/>
          </w:tcPr>
          <w:p w14:paraId="39EF6518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1" w:type="pct"/>
          </w:tcPr>
          <w:p w14:paraId="30060CC8" w14:textId="77777777" w:rsidR="00AB2503" w:rsidRPr="00831016" w:rsidRDefault="00AB2503" w:rsidP="00AB25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6" w:type="pct"/>
          </w:tcPr>
          <w:p w14:paraId="73251DEF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8" w:type="pct"/>
            <w:gridSpan w:val="3"/>
            <w:shd w:val="clear" w:color="auto" w:fill="auto"/>
          </w:tcPr>
          <w:p w14:paraId="71FA4C63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0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10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63" w:type="pct"/>
          </w:tcPr>
          <w:p w14:paraId="2A5167D4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2" w:type="pct"/>
            <w:gridSpan w:val="11"/>
          </w:tcPr>
          <w:p w14:paraId="1008FF38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0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10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2503" w:rsidRPr="00831016" w14:paraId="181C6FC4" w14:textId="77777777" w:rsidTr="00C67664">
        <w:trPr>
          <w:cantSplit/>
          <w:trHeight w:val="316"/>
        </w:trPr>
        <w:tc>
          <w:tcPr>
            <w:tcW w:w="670" w:type="pct"/>
            <w:shd w:val="clear" w:color="auto" w:fill="auto"/>
          </w:tcPr>
          <w:p w14:paraId="0F8A3C5A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310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731" w:type="pct"/>
          </w:tcPr>
          <w:p w14:paraId="453A0816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E550118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pct"/>
            <w:shd w:val="clear" w:color="auto" w:fill="auto"/>
          </w:tcPr>
          <w:p w14:paraId="7E17CC08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  <w:shd w:val="clear" w:color="auto" w:fill="auto"/>
          </w:tcPr>
          <w:p w14:paraId="71FB58B2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5286A65D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</w:tcPr>
          <w:p w14:paraId="12A927D0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</w:tcPr>
          <w:p w14:paraId="7E690ADC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1ED291E2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0F335D9A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409A8FE6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shd w:val="clear" w:color="auto" w:fill="auto"/>
          </w:tcPr>
          <w:p w14:paraId="048F31D1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  <w:shd w:val="clear" w:color="auto" w:fill="auto"/>
          </w:tcPr>
          <w:p w14:paraId="0476C871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shd w:val="clear" w:color="auto" w:fill="auto"/>
          </w:tcPr>
          <w:p w14:paraId="5BF43C4A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43B9C749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491F24A5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</w:tcPr>
          <w:p w14:paraId="4ACDA1B6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pct"/>
          </w:tcPr>
          <w:p w14:paraId="4DC19FCE" w14:textId="77777777" w:rsidR="00AB2503" w:rsidRPr="0083101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03" w:rsidRPr="00831016" w14:paraId="17E61E87" w14:textId="77777777" w:rsidTr="00C67664">
        <w:trPr>
          <w:cantSplit/>
          <w:trHeight w:val="316"/>
        </w:trPr>
        <w:tc>
          <w:tcPr>
            <w:tcW w:w="670" w:type="pct"/>
            <w:shd w:val="clear" w:color="auto" w:fill="auto"/>
          </w:tcPr>
          <w:p w14:paraId="15F86216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27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แคร์ซูติก</w:t>
            </w: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31" w:type="pct"/>
          </w:tcPr>
          <w:p w14:paraId="74D79C16" w14:textId="77777777" w:rsidR="00AB2503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วิจัยพัฒนาผลิตภัณฑ์</w:t>
            </w:r>
          </w:p>
          <w:p w14:paraId="0E8BFDBE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ผลิตและ</w:t>
            </w:r>
            <w:r w:rsidRPr="0083101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ผลิตภัณฑ์เสริมอาหารและเครื่องสำอาง</w:t>
            </w:r>
          </w:p>
        </w:tc>
        <w:tc>
          <w:tcPr>
            <w:tcW w:w="426" w:type="pct"/>
          </w:tcPr>
          <w:p w14:paraId="2B921E58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4" w:type="pct"/>
            <w:shd w:val="clear" w:color="auto" w:fill="auto"/>
          </w:tcPr>
          <w:p w14:paraId="1FA2D1EA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62" w:type="pct"/>
            <w:shd w:val="clear" w:color="auto" w:fill="auto"/>
          </w:tcPr>
          <w:p w14:paraId="445BBD79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0E809F08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3" w:type="pct"/>
          </w:tcPr>
          <w:p w14:paraId="7761A1BC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7786B376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28A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  <w:r w:rsidRPr="002228A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,000</w:t>
            </w:r>
          </w:p>
        </w:tc>
        <w:tc>
          <w:tcPr>
            <w:tcW w:w="62" w:type="pct"/>
          </w:tcPr>
          <w:p w14:paraId="059FB3FA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AC825E8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28A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" w:type="pct"/>
          </w:tcPr>
          <w:p w14:paraId="4B6315F0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shd w:val="clear" w:color="auto" w:fill="auto"/>
          </w:tcPr>
          <w:p w14:paraId="334D7E2A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8310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3EEDF344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shd w:val="clear" w:color="auto" w:fill="auto"/>
          </w:tcPr>
          <w:p w14:paraId="499A41A8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3DD5AE96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</w:tcPr>
          <w:p w14:paraId="49978131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23" w:right="-110" w:firstLine="4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54440054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pct"/>
          </w:tcPr>
          <w:p w14:paraId="4FCD73F3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-110" w:hanging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03" w:rsidRPr="00831016" w14:paraId="1947EA65" w14:textId="77777777" w:rsidTr="00C67664">
        <w:trPr>
          <w:cantSplit/>
          <w:trHeight w:val="362"/>
        </w:trPr>
        <w:tc>
          <w:tcPr>
            <w:tcW w:w="670" w:type="pct"/>
            <w:shd w:val="clear" w:color="auto" w:fill="auto"/>
          </w:tcPr>
          <w:p w14:paraId="722DCE12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31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1" w:type="pct"/>
          </w:tcPr>
          <w:p w14:paraId="62478F1C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6E4A07B3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pct"/>
            <w:shd w:val="clear" w:color="auto" w:fill="auto"/>
          </w:tcPr>
          <w:p w14:paraId="291658C3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" w:type="pct"/>
            <w:shd w:val="clear" w:color="auto" w:fill="auto"/>
          </w:tcPr>
          <w:p w14:paraId="5957F8B2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1EECA5EC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" w:type="pct"/>
          </w:tcPr>
          <w:p w14:paraId="77A61FBB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B1C3056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62" w:type="pct"/>
          </w:tcPr>
          <w:p w14:paraId="43772032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4C1AE68B" w14:textId="77777777" w:rsidR="00AB2503" w:rsidRPr="002228AD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3F0B4E2B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2A223" w14:textId="77777777" w:rsidR="00AB2503" w:rsidRPr="00831016" w:rsidRDefault="00AB2503" w:rsidP="00AB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62" w:type="pct"/>
            <w:shd w:val="clear" w:color="auto" w:fill="auto"/>
          </w:tcPr>
          <w:p w14:paraId="58D2DC60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D298A" w14:textId="77777777" w:rsidR="00AB2503" w:rsidRPr="00831016" w:rsidRDefault="00AB2503" w:rsidP="00AB250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0D0F64BC" w14:textId="77777777" w:rsidR="00AB250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22982C5B" w14:textId="77777777" w:rsidR="00AB2503" w:rsidRPr="007A162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42EA7168" w14:textId="77777777" w:rsidR="00AB2503" w:rsidRPr="00ED3F86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</w:tcPr>
          <w:p w14:paraId="370D6E29" w14:textId="77777777" w:rsidR="00AB2503" w:rsidRPr="007A1623" w:rsidRDefault="00AB2503" w:rsidP="00AB2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B345F0" w14:textId="4B88D84D" w:rsidR="006D0083" w:rsidRDefault="006D008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2565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2564 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และเงินปันผลสำหรับแต่ละปีสิ้นสุดวันเดียวกัน มีดังนี้</w:t>
      </w:r>
    </w:p>
    <w:p w14:paraId="5BDEDCB6" w14:textId="77777777" w:rsidR="006D0083" w:rsidRDefault="006D0083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4CACE2C2" w14:textId="02ECCC63" w:rsidR="0045417F" w:rsidRDefault="009D3AEB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</w:rPr>
        <w:br w:type="textWrapping" w:clear="all"/>
      </w:r>
    </w:p>
    <w:p w14:paraId="7BF6A3BD" w14:textId="77777777" w:rsidR="00D61F6E" w:rsidRDefault="00D61F6E" w:rsidP="006D0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89D87A" w14:textId="77777777" w:rsidR="005136C8" w:rsidRDefault="005136C8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  <w:sectPr w:rsidR="005136C8" w:rsidSect="00A15DB7">
          <w:pgSz w:w="16834" w:h="11909" w:orient="landscape" w:code="9"/>
          <w:pgMar w:top="1151" w:right="578" w:bottom="1151" w:left="692" w:header="720" w:footer="720" w:gutter="0"/>
          <w:cols w:space="720"/>
          <w:docGrid w:linePitch="245"/>
        </w:sectPr>
      </w:pPr>
    </w:p>
    <w:p w14:paraId="6AFAD182" w14:textId="1FB13BE0" w:rsidR="00D82716" w:rsidRPr="003A749A" w:rsidRDefault="00D82716" w:rsidP="0061150D">
      <w:pPr>
        <w:pStyle w:val="BodyText2"/>
        <w:tabs>
          <w:tab w:val="left" w:pos="540"/>
        </w:tabs>
        <w:spacing w:line="240" w:lineRule="atLeast"/>
        <w:ind w:left="518" w:right="67" w:firstLine="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GB"/>
        </w:rPr>
      </w:pPr>
      <w:r w:rsidRPr="003A749A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การเพิ่มเงินลงทุนในระหว่างปีในบริษัทย่อยทางตรง</w:t>
      </w:r>
      <w:r w:rsidR="00F60AA0" w:rsidRPr="003A749A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D52D438" w14:textId="77777777" w:rsidR="00F60AA0" w:rsidRPr="00F60AA0" w:rsidRDefault="00F60AA0" w:rsidP="00F60AA0">
      <w:pPr>
        <w:pStyle w:val="FSContent"/>
        <w:ind w:left="0"/>
        <w:rPr>
          <w:lang w:val="en-US"/>
        </w:rPr>
      </w:pPr>
    </w:p>
    <w:p w14:paraId="69958BC8" w14:textId="37BACEBA" w:rsidR="005136C8" w:rsidRDefault="005136C8" w:rsidP="00F9246A">
      <w:pPr>
        <w:pStyle w:val="BodyText2"/>
        <w:tabs>
          <w:tab w:val="left" w:pos="540"/>
        </w:tabs>
        <w:spacing w:line="240" w:lineRule="atLeast"/>
        <w:ind w:left="518" w:right="67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28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716C8A">
        <w:rPr>
          <w:rFonts w:asciiTheme="majorBidi" w:hAnsiTheme="majorBidi"/>
          <w:sz w:val="30"/>
          <w:szCs w:val="30"/>
          <w:cs/>
        </w:rPr>
        <w:t>คณะกรรมการของบริษัทมีมติอนุมัติให้</w:t>
      </w:r>
      <w:r w:rsidRPr="00716C8A">
        <w:rPr>
          <w:rFonts w:asciiTheme="majorBidi" w:hAnsiTheme="majorBidi" w:cstheme="majorBidi"/>
          <w:sz w:val="30"/>
          <w:szCs w:val="30"/>
          <w:cs/>
        </w:rPr>
        <w:t xml:space="preserve">จัดตั้งบริษัท แคร์ซูติก จำกัด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เพื่อประกอบกิจการวิจัยพัฒนาผลิตภัณฑ์ และผลิตผลิตภัณฑ์เสริมอาหาร และเครื่องสำอาง </w:t>
      </w:r>
      <w:r w:rsidRPr="00716C8A">
        <w:rPr>
          <w:rFonts w:asciiTheme="majorBidi" w:hAnsiTheme="majorBidi" w:cstheme="majorBidi"/>
          <w:sz w:val="30"/>
          <w:szCs w:val="30"/>
          <w:cs/>
        </w:rPr>
        <w:t>โดยมีทุนจดทะเบียนจำนวน</w:t>
      </w:r>
      <w:r w:rsidRPr="00716C8A">
        <w:rPr>
          <w:rFonts w:asciiTheme="majorBidi" w:hAnsiTheme="majorBidi" w:cstheme="majorBidi"/>
          <w:sz w:val="30"/>
          <w:szCs w:val="30"/>
        </w:rPr>
        <w:t xml:space="preserve"> 5</w:t>
      </w:r>
      <w:r>
        <w:rPr>
          <w:rFonts w:asciiTheme="majorBidi" w:hAnsiTheme="majorBidi" w:cstheme="majorBidi"/>
          <w:sz w:val="30"/>
          <w:szCs w:val="30"/>
        </w:rPr>
        <w:t>.0</w:t>
      </w:r>
      <w:r w:rsidRPr="00716C8A">
        <w:rPr>
          <w:rFonts w:asciiTheme="majorBidi" w:hAnsiTheme="majorBidi" w:cstheme="majorBidi"/>
          <w:sz w:val="30"/>
          <w:szCs w:val="30"/>
        </w:rPr>
        <w:t xml:space="preserve"> </w:t>
      </w:r>
      <w:r w:rsidRPr="00716C8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6C8A">
        <w:rPr>
          <w:rFonts w:asciiTheme="majorBidi" w:hAnsiTheme="majorBidi" w:cstheme="majorBidi"/>
          <w:sz w:val="30"/>
          <w:szCs w:val="30"/>
        </w:rPr>
        <w:t>(</w:t>
      </w:r>
      <w:r w:rsidRPr="00716C8A">
        <w:rPr>
          <w:rFonts w:asciiTheme="majorBidi" w:hAnsiTheme="majorBidi" w:cstheme="majorBidi"/>
          <w:sz w:val="30"/>
          <w:szCs w:val="30"/>
          <w:cs/>
        </w:rPr>
        <w:t>แบ่งออกเป็นหุ้นสามัญจำนวน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50,000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และให้เรียกชำระค่าหุ้นใน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Pr="00301638">
        <w:rPr>
          <w:rFonts w:asciiTheme="majorBidi" w:hAnsiTheme="majorBidi" w:cstheme="majorBidi"/>
          <w:sz w:val="30"/>
          <w:szCs w:val="30"/>
        </w:rPr>
        <w:t xml:space="preserve">100 </w:t>
      </w:r>
      <w:r w:rsidRPr="00301638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.0</w:t>
      </w:r>
      <w:r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  <w:cs/>
        </w:rPr>
        <w:t>ล้าน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บาท บริษัทมีสัดส่วนเงินลงทุนในบริษัทย่อยดังกล่าวคิดเป็นอัตราร้อยละ </w:t>
      </w:r>
      <w:r w:rsidRPr="00301638">
        <w:rPr>
          <w:rFonts w:asciiTheme="majorBidi" w:hAnsiTheme="majorBidi" w:cstheme="majorBidi"/>
          <w:sz w:val="30"/>
          <w:szCs w:val="30"/>
        </w:rPr>
        <w:t xml:space="preserve">99.99 </w:t>
      </w:r>
      <w:r w:rsidRPr="00301638">
        <w:rPr>
          <w:rFonts w:asciiTheme="majorBidi" w:hAnsiTheme="majorBidi" w:cstheme="majorBidi"/>
          <w:sz w:val="30"/>
          <w:szCs w:val="30"/>
          <w:cs/>
        </w:rPr>
        <w:t>ของทุนที่ชำระแล้ว การดำเนินการจดทะเบียนกับกระทรวงพาณิชย์และชำระค่าหุ้นได้แล้วเสร็จเมื่อวันที่</w:t>
      </w:r>
      <w:r w:rsidR="001A2A4D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301638">
        <w:rPr>
          <w:rFonts w:asciiTheme="majorBidi" w:hAnsiTheme="majorBidi" w:cstheme="majorBidi"/>
          <w:sz w:val="30"/>
          <w:szCs w:val="30"/>
        </w:rPr>
        <w:t>26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01638">
        <w:rPr>
          <w:rFonts w:asciiTheme="majorBidi" w:hAnsiTheme="majorBidi" w:cstheme="majorBidi"/>
          <w:sz w:val="30"/>
          <w:szCs w:val="30"/>
        </w:rPr>
        <w:t>2565</w:t>
      </w:r>
    </w:p>
    <w:p w14:paraId="292067D3" w14:textId="77777777" w:rsidR="005136C8" w:rsidRPr="00F60AA0" w:rsidRDefault="005136C8" w:rsidP="005136C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BE045" w14:textId="77777777" w:rsidR="005136C8" w:rsidRDefault="005136C8" w:rsidP="0061150D">
      <w:pPr>
        <w:pStyle w:val="BodyText2"/>
        <w:tabs>
          <w:tab w:val="left" w:pos="540"/>
        </w:tabs>
        <w:spacing w:line="240" w:lineRule="atLeast"/>
        <w:ind w:left="518" w:right="67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ผู้ถือหุ้นของบริษัทย่อยดังกล่าวได้อนุมัติให้เพิ่มทุนจดทะเบียนจาก </w:t>
      </w:r>
      <w:r>
        <w:rPr>
          <w:rFonts w:asciiTheme="majorBidi" w:hAnsiTheme="majorBidi" w:cstheme="majorBidi"/>
          <w:sz w:val="30"/>
          <w:szCs w:val="30"/>
        </w:rPr>
        <w:t xml:space="preserve">5.0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>
        <w:rPr>
          <w:rFonts w:asciiTheme="majorBidi" w:hAnsiTheme="majorBidi" w:cstheme="majorBidi"/>
          <w:sz w:val="30"/>
          <w:szCs w:val="30"/>
        </w:rPr>
        <w:t xml:space="preserve">30.0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Theme="majorBidi" w:hAnsiTheme="majorBidi" w:cstheme="majorBidi"/>
          <w:sz w:val="30"/>
          <w:szCs w:val="30"/>
        </w:rPr>
        <w:t xml:space="preserve">300,000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>บาท)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โดยออกหุ้นสามัญเพิ่มทุนใหม่จำนวน </w:t>
      </w:r>
      <w:r>
        <w:rPr>
          <w:rFonts w:asciiTheme="majorBidi" w:hAnsiTheme="majorBidi" w:cstheme="majorBidi"/>
          <w:sz w:val="30"/>
          <w:szCs w:val="30"/>
        </w:rPr>
        <w:t xml:space="preserve">250,000 </w:t>
      </w:r>
      <w:r>
        <w:rPr>
          <w:rFonts w:asciiTheme="majorBidi" w:hAnsiTheme="majorBidi" w:cstheme="majorBidi" w:hint="cs"/>
          <w:sz w:val="30"/>
          <w:szCs w:val="30"/>
          <w:cs/>
        </w:rPr>
        <w:t>หุ้น มูลค่าที่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ตราไว้หุ้นละ </w:t>
      </w:r>
      <w:r w:rsidRPr="00301638">
        <w:rPr>
          <w:rFonts w:asciiTheme="majorBidi" w:hAnsiTheme="majorBidi" w:cstheme="majorBidi"/>
          <w:sz w:val="30"/>
          <w:szCs w:val="30"/>
        </w:rPr>
        <w:t xml:space="preserve">100 </w:t>
      </w:r>
      <w:r w:rsidRPr="00301638">
        <w:rPr>
          <w:rFonts w:asciiTheme="majorBidi" w:hAnsiTheme="majorBidi" w:cstheme="majorBidi"/>
          <w:sz w:val="30"/>
          <w:szCs w:val="30"/>
          <w:cs/>
        </w:rPr>
        <w:t>บาท และให้เรียกชำระค่าหุ้นในอัตรา</w:t>
      </w:r>
      <w:r w:rsidRPr="003F7F6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301638">
        <w:rPr>
          <w:rFonts w:asciiTheme="majorBidi" w:hAnsiTheme="majorBidi" w:cstheme="majorBidi"/>
          <w:sz w:val="30"/>
          <w:szCs w:val="30"/>
        </w:rPr>
        <w:t xml:space="preserve">100 </w:t>
      </w:r>
      <w:r w:rsidRPr="00301638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Pr="00301638">
        <w:rPr>
          <w:rFonts w:asciiTheme="majorBidi" w:hAnsiTheme="majorBidi" w:cstheme="majorBidi"/>
          <w:sz w:val="30"/>
          <w:szCs w:val="30"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.0</w:t>
      </w:r>
      <w:r w:rsidRPr="003F7F67">
        <w:rPr>
          <w:rFonts w:asciiTheme="majorBidi" w:hAnsiTheme="majorBidi" w:cstheme="majorBidi"/>
          <w:sz w:val="30"/>
          <w:szCs w:val="30"/>
        </w:rPr>
        <w:t xml:space="preserve"> </w:t>
      </w:r>
      <w:r w:rsidRPr="003F7F6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 บริษัทมีสัดส่วนการลงทุนในบริษัทย่อยร้อยละ </w:t>
      </w:r>
      <w:r w:rsidRPr="00301638">
        <w:rPr>
          <w:rFonts w:asciiTheme="majorBidi" w:hAnsiTheme="majorBidi" w:cstheme="majorBidi"/>
          <w:sz w:val="30"/>
          <w:szCs w:val="30"/>
        </w:rPr>
        <w:t xml:space="preserve">99.99 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ของทุนที่ชำระแล้ว การดำเนินการจดทะเบียนเพิ่มทุนและชำระค่าหุ้นเพิ่มทุนดังกล่าวได้แล้วเสร็จกับกระทรวงพาณิชย์เมื่อวันที่ </w:t>
      </w:r>
      <w:r w:rsidRPr="00301638">
        <w:rPr>
          <w:rFonts w:asciiTheme="majorBidi" w:hAnsiTheme="majorBidi" w:cstheme="majorBidi"/>
          <w:sz w:val="30"/>
          <w:szCs w:val="30"/>
        </w:rPr>
        <w:t xml:space="preserve">28 </w:t>
      </w:r>
      <w:r w:rsidRPr="0030163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01638">
        <w:rPr>
          <w:rFonts w:asciiTheme="majorBidi" w:hAnsiTheme="majorBidi" w:cstheme="majorBidi"/>
          <w:sz w:val="30"/>
          <w:szCs w:val="30"/>
        </w:rPr>
        <w:t>2565</w:t>
      </w:r>
    </w:p>
    <w:p w14:paraId="1CD63861" w14:textId="1E970B12" w:rsidR="00236744" w:rsidRPr="00CD12B2" w:rsidRDefault="00236744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</w:rPr>
        <w:sectPr w:rsidR="00236744" w:rsidRPr="00CD12B2" w:rsidSect="00A15DB7">
          <w:pgSz w:w="11909" w:h="16834" w:code="9"/>
          <w:pgMar w:top="578" w:right="1151" w:bottom="692" w:left="1151" w:header="720" w:footer="720" w:gutter="0"/>
          <w:cols w:space="720"/>
          <w:docGrid w:linePitch="245"/>
        </w:sectPr>
      </w:pPr>
    </w:p>
    <w:p w14:paraId="613DB2E9" w14:textId="35EED334" w:rsidR="002C4FD1" w:rsidRPr="00C80725" w:rsidRDefault="002073E7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0725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2C4FD1" w:rsidRPr="00C80725">
        <w:rPr>
          <w:rFonts w:ascii="Angsana New" w:hAnsi="Angsana New"/>
          <w:b/>
          <w:bCs/>
          <w:sz w:val="30"/>
          <w:szCs w:val="30"/>
        </w:rPr>
        <w:tab/>
      </w:r>
      <w:r w:rsidR="002C4FD1" w:rsidRPr="00C80725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 w:rsidRPr="00C80725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C80725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  <w:r w:rsidR="002C4FD1" w:rsidRPr="00C8072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6293554" w14:textId="4ADA8820" w:rsidR="00C80725" w:rsidRDefault="00C80725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1278"/>
        <w:gridCol w:w="269"/>
        <w:gridCol w:w="1279"/>
        <w:gridCol w:w="236"/>
        <w:gridCol w:w="1279"/>
        <w:gridCol w:w="266"/>
        <w:gridCol w:w="1279"/>
        <w:gridCol w:w="266"/>
        <w:gridCol w:w="1279"/>
        <w:gridCol w:w="266"/>
        <w:gridCol w:w="1422"/>
        <w:gridCol w:w="266"/>
        <w:gridCol w:w="1279"/>
        <w:gridCol w:w="266"/>
        <w:gridCol w:w="1137"/>
        <w:gridCol w:w="10"/>
        <w:gridCol w:w="26"/>
      </w:tblGrid>
      <w:tr w:rsidR="00C80725" w:rsidRPr="00795D82" w14:paraId="6E6277C1" w14:textId="77777777" w:rsidTr="00592897">
        <w:trPr>
          <w:gridAfter w:val="1"/>
          <w:wAfter w:w="26" w:type="dxa"/>
          <w:trHeight w:val="281"/>
        </w:trPr>
        <w:tc>
          <w:tcPr>
            <w:tcW w:w="2387" w:type="dxa"/>
          </w:tcPr>
          <w:p w14:paraId="47F3DC98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7" w:type="dxa"/>
            <w:gridSpan w:val="16"/>
          </w:tcPr>
          <w:p w14:paraId="716297B2" w14:textId="5E8357B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725" w:rsidRPr="00795D82" w14:paraId="40A0D85F" w14:textId="77777777" w:rsidTr="00592897">
        <w:trPr>
          <w:gridAfter w:val="2"/>
          <w:wAfter w:w="36" w:type="dxa"/>
          <w:trHeight w:val="267"/>
        </w:trPr>
        <w:tc>
          <w:tcPr>
            <w:tcW w:w="2387" w:type="dxa"/>
          </w:tcPr>
          <w:p w14:paraId="52991D20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6FF31C3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24D73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B61167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56A8E4D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8602316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0B2EDD0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FE348A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D676EC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411E45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D72D1C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28E67AC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6" w:type="dxa"/>
          </w:tcPr>
          <w:p w14:paraId="2D01536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6E95CD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6" w:type="dxa"/>
          </w:tcPr>
          <w:p w14:paraId="619BE72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4FF4903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795D82" w14:paraId="66D419F1" w14:textId="77777777" w:rsidTr="00592897">
        <w:trPr>
          <w:gridAfter w:val="2"/>
          <w:wAfter w:w="36" w:type="dxa"/>
          <w:trHeight w:val="259"/>
        </w:trPr>
        <w:tc>
          <w:tcPr>
            <w:tcW w:w="2387" w:type="dxa"/>
          </w:tcPr>
          <w:p w14:paraId="75999E02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14FA95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2036C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6E1AD9B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ACDFA30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3B03C5F9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6" w:type="dxa"/>
          </w:tcPr>
          <w:p w14:paraId="1ACEC6B0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9A910A1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6" w:type="dxa"/>
          </w:tcPr>
          <w:p w14:paraId="35EF96ED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37DE2E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F76ABD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16AAE42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66" w:type="dxa"/>
          </w:tcPr>
          <w:p w14:paraId="34FF2A2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C00AAF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66" w:type="dxa"/>
          </w:tcPr>
          <w:p w14:paraId="00AB207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0A510C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795D82" w14:paraId="213BD741" w14:textId="77777777" w:rsidTr="00592897">
        <w:trPr>
          <w:gridAfter w:val="2"/>
          <w:wAfter w:w="36" w:type="dxa"/>
          <w:trHeight w:val="267"/>
        </w:trPr>
        <w:tc>
          <w:tcPr>
            <w:tcW w:w="2387" w:type="dxa"/>
          </w:tcPr>
          <w:p w14:paraId="71F41D05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D0A4D4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4F43EF1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C392690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37896C4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E0AE2E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6" w:type="dxa"/>
          </w:tcPr>
          <w:p w14:paraId="72AF002B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3EA66C6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6" w:type="dxa"/>
          </w:tcPr>
          <w:p w14:paraId="119A86B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02ECA4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4E132803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4FF2DEAB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66" w:type="dxa"/>
          </w:tcPr>
          <w:p w14:paraId="33552F5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6053786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6" w:type="dxa"/>
          </w:tcPr>
          <w:p w14:paraId="71300E9B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AD44F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80725" w:rsidRPr="00795D82" w14:paraId="54A28006" w14:textId="77777777" w:rsidTr="00592897">
        <w:trPr>
          <w:trHeight w:val="267"/>
        </w:trPr>
        <w:tc>
          <w:tcPr>
            <w:tcW w:w="2387" w:type="dxa"/>
          </w:tcPr>
          <w:p w14:paraId="0FBDA771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3" w:type="dxa"/>
            <w:gridSpan w:val="17"/>
          </w:tcPr>
          <w:p w14:paraId="79CD50D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879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80725" w:rsidRPr="00795D82" w14:paraId="7ECF3398" w14:textId="77777777" w:rsidTr="00592897">
        <w:trPr>
          <w:gridAfter w:val="2"/>
          <w:wAfter w:w="36" w:type="dxa"/>
          <w:trHeight w:val="267"/>
        </w:trPr>
        <w:tc>
          <w:tcPr>
            <w:tcW w:w="2387" w:type="dxa"/>
            <w:tcBorders>
              <w:bottom w:val="nil"/>
            </w:tcBorders>
          </w:tcPr>
          <w:p w14:paraId="79164A35" w14:textId="22A3935D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8" w:type="dxa"/>
            <w:tcBorders>
              <w:bottom w:val="nil"/>
            </w:tcBorders>
          </w:tcPr>
          <w:p w14:paraId="6729BFE6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7B3C31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64FBF0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5FD3B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34B1151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1E41C7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7255C2B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F4DD46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7D9899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F81605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6158EF2C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BDC4C7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D6E5722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D118E6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3590606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725" w:rsidRPr="00C80725" w14:paraId="446E8954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top w:val="nil"/>
              <w:bottom w:val="nil"/>
            </w:tcBorders>
          </w:tcPr>
          <w:p w14:paraId="210CC347" w14:textId="500DA5DA" w:rsidR="00C80725" w:rsidRPr="00C80725" w:rsidRDefault="00C80725" w:rsidP="00C8072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8072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07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8072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807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963119A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165,085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A72DE4" w14:textId="77777777" w:rsidR="00C80725" w:rsidRPr="00C80725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45BEC1B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177,779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7DA9AA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16184883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107,810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CA2998A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EABB6C9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102,687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C901043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5C6853B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9,667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BF1FC0E" w14:textId="77777777" w:rsidR="00C80725" w:rsidRPr="00C80725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61EBAEE8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9A1F624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E7FC692" w14:textId="77777777" w:rsidR="00C80725" w:rsidRPr="00C80725" w:rsidRDefault="00C80725" w:rsidP="001A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6F1D443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16680F8" w14:textId="77777777" w:rsidR="00C80725" w:rsidRP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80725">
              <w:rPr>
                <w:rFonts w:ascii="Angsana New" w:hAnsi="Angsana New"/>
                <w:sz w:val="28"/>
                <w:szCs w:val="28"/>
              </w:rPr>
              <w:t>578,091</w:t>
            </w:r>
          </w:p>
        </w:tc>
      </w:tr>
      <w:tr w:rsidR="00C80725" w:rsidRPr="00795D82" w14:paraId="1FBEE37E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top w:val="nil"/>
            </w:tcBorders>
          </w:tcPr>
          <w:p w14:paraId="5F97302F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  <w:tcBorders>
              <w:top w:val="nil"/>
            </w:tcBorders>
          </w:tcPr>
          <w:p w14:paraId="46205EA7" w14:textId="2EAE3882" w:rsidR="00C80725" w:rsidRPr="00795D82" w:rsidRDefault="00C80725" w:rsidP="00C8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</w:t>
            </w:r>
            <w:r w:rsidRPr="00C80725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69" w:type="dxa"/>
            <w:tcBorders>
              <w:top w:val="nil"/>
            </w:tcBorders>
          </w:tcPr>
          <w:p w14:paraId="62DC15D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303FC063" w14:textId="6017BB1F" w:rsidR="00C80725" w:rsidRPr="00795D82" w:rsidRDefault="00CE65B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9,398</w:t>
            </w:r>
          </w:p>
        </w:tc>
        <w:tc>
          <w:tcPr>
            <w:tcW w:w="236" w:type="dxa"/>
            <w:tcBorders>
              <w:top w:val="nil"/>
            </w:tcBorders>
          </w:tcPr>
          <w:p w14:paraId="18C46E8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14:paraId="42D125B5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17,118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CA06379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6015072D" w14:textId="69262B8B" w:rsidR="00C80725" w:rsidRPr="00795D82" w:rsidRDefault="00C80725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</w:t>
            </w:r>
            <w:r w:rsidR="00CE65B9">
              <w:rPr>
                <w:rFonts w:ascii="Angsana New" w:hAnsi="Angsana New"/>
                <w:sz w:val="28"/>
                <w:szCs w:val="28"/>
              </w:rPr>
              <w:t>8</w:t>
            </w:r>
            <w:r w:rsidR="00B20C39">
              <w:rPr>
                <w:rFonts w:ascii="Angsana New" w:hAnsi="Angsana New"/>
                <w:sz w:val="28"/>
                <w:szCs w:val="28"/>
              </w:rPr>
              <w:t>9</w:t>
            </w:r>
            <w:r w:rsidR="00CE65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</w:tcBorders>
          </w:tcPr>
          <w:p w14:paraId="21C12AA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A8F2D2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266" w:type="dxa"/>
            <w:tcBorders>
              <w:top w:val="nil"/>
            </w:tcBorders>
          </w:tcPr>
          <w:p w14:paraId="31C4FAA1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14:paraId="6CCFBFD0" w14:textId="34A7F6A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B20C39">
              <w:rPr>
                <w:rFonts w:ascii="Angsana New" w:hAnsi="Angsana New"/>
                <w:sz w:val="28"/>
                <w:szCs w:val="28"/>
              </w:rPr>
              <w:t>59</w:t>
            </w:r>
            <w:r w:rsidR="00CE65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6" w:type="dxa"/>
            <w:tcBorders>
              <w:top w:val="nil"/>
            </w:tcBorders>
          </w:tcPr>
          <w:p w14:paraId="78FE79C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5592EB29" w14:textId="11532909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CE65B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E65B9">
              <w:rPr>
                <w:rFonts w:ascii="Angsana New" w:hAnsi="Angsana New"/>
                <w:sz w:val="28"/>
                <w:szCs w:val="28"/>
              </w:rPr>
              <w:t>28</w:t>
            </w:r>
            <w:r w:rsidR="004806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</w:tcBorders>
          </w:tcPr>
          <w:p w14:paraId="0054675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410CB66A" w14:textId="0B9AB3B0" w:rsidR="00C80725" w:rsidRPr="00795D82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301,81</w:t>
            </w:r>
            <w:r w:rsidR="0048063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80725" w:rsidRPr="00795D82" w14:paraId="7D1012FE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</w:tcPr>
          <w:p w14:paraId="792A189C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78" w:type="dxa"/>
            <w:tcBorders>
              <w:top w:val="nil"/>
            </w:tcBorders>
          </w:tcPr>
          <w:p w14:paraId="5EFF0F95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</w:tcBorders>
          </w:tcPr>
          <w:p w14:paraId="7A05AB2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46840A2D" w14:textId="77777777" w:rsidR="00C80725" w:rsidRPr="002379B9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528748D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14:paraId="2B037BC3" w14:textId="30DEC573" w:rsidR="00C80725" w:rsidRDefault="00C80725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</w:t>
            </w:r>
            <w:r w:rsidR="0048063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FAFBF22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54444647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66" w:type="dxa"/>
            <w:tcBorders>
              <w:top w:val="nil"/>
            </w:tcBorders>
          </w:tcPr>
          <w:p w14:paraId="5A49043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3E334D1B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</w:tcPr>
          <w:p w14:paraId="5121D535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14:paraId="19FD2846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</w:tcPr>
          <w:p w14:paraId="1FFECCFD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D0ACB4C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</w:tcPr>
          <w:p w14:paraId="7225DDB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31B80E79" w14:textId="2808604A" w:rsidR="00C80725" w:rsidRDefault="00C80725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</w:t>
            </w:r>
            <w:r w:rsidR="0048063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0725" w:rsidRPr="00795D82" w14:paraId="6B38D71E" w14:textId="77777777" w:rsidTr="00592897">
        <w:trPr>
          <w:gridAfter w:val="2"/>
          <w:wAfter w:w="36" w:type="dxa"/>
          <w:trHeight w:val="259"/>
        </w:trPr>
        <w:tc>
          <w:tcPr>
            <w:tcW w:w="2387" w:type="dxa"/>
          </w:tcPr>
          <w:p w14:paraId="6CB58EB6" w14:textId="77777777" w:rsidR="00C80725" w:rsidRPr="00795D82" w:rsidRDefault="00C80725" w:rsidP="00E202A8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78" w:type="dxa"/>
            <w:tcBorders>
              <w:top w:val="nil"/>
            </w:tcBorders>
            <w:vAlign w:val="bottom"/>
          </w:tcPr>
          <w:p w14:paraId="0C30C073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</w:tcBorders>
            <w:vAlign w:val="bottom"/>
          </w:tcPr>
          <w:p w14:paraId="4553B7A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37B913CD" w14:textId="3BBCEEEB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</w:t>
            </w:r>
            <w:r w:rsidR="00CE65B9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23977A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14:paraId="01B08695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C27C317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C7435B4" w14:textId="4A89EF43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</w:t>
            </w:r>
            <w:r w:rsidR="00B20C39">
              <w:rPr>
                <w:rFonts w:ascii="Angsana New" w:hAnsi="Angsana New"/>
                <w:sz w:val="28"/>
                <w:szCs w:val="28"/>
              </w:rPr>
              <w:t>4</w:t>
            </w:r>
            <w:r w:rsidR="00CE65B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6" w:type="dxa"/>
            <w:tcBorders>
              <w:top w:val="nil"/>
            </w:tcBorders>
            <w:vAlign w:val="bottom"/>
          </w:tcPr>
          <w:p w14:paraId="213D1DF9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0B39C4B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  <w:vAlign w:val="bottom"/>
          </w:tcPr>
          <w:p w14:paraId="457FC3FC" w14:textId="77777777" w:rsidR="00C80725" w:rsidRPr="00795D82" w:rsidRDefault="00C80725" w:rsidP="00E202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</w:tcBorders>
            <w:vAlign w:val="bottom"/>
          </w:tcPr>
          <w:p w14:paraId="518E731D" w14:textId="77B26924" w:rsidR="00C80725" w:rsidRDefault="00CE65B9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20C3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</w:tcBorders>
            <w:vAlign w:val="bottom"/>
          </w:tcPr>
          <w:p w14:paraId="60E2EDD5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7CCAFD76" w14:textId="78DF7DE7" w:rsidR="00C80725" w:rsidRDefault="00C80725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</w:t>
            </w:r>
            <w:r w:rsidR="00CE65B9">
              <w:rPr>
                <w:rFonts w:ascii="Angsana New" w:hAnsi="Angsana New"/>
                <w:sz w:val="28"/>
                <w:szCs w:val="28"/>
              </w:rPr>
              <w:t>747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</w:tcBorders>
            <w:vAlign w:val="bottom"/>
          </w:tcPr>
          <w:p w14:paraId="126A861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</w:tcBorders>
            <w:vAlign w:val="bottom"/>
          </w:tcPr>
          <w:p w14:paraId="1BA6DB54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0725" w:rsidRPr="00795D82" w14:paraId="1DAD5755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bottom w:val="nil"/>
            </w:tcBorders>
          </w:tcPr>
          <w:p w14:paraId="7EA17D2D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  <w:tcBorders>
              <w:bottom w:val="nil"/>
            </w:tcBorders>
          </w:tcPr>
          <w:p w14:paraId="144C1B1D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bottom w:val="nil"/>
            </w:tcBorders>
          </w:tcPr>
          <w:p w14:paraId="46B8F370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05FE99A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A919196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8AFCC2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</w:tcPr>
          <w:p w14:paraId="580F9370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8981E5B" w14:textId="47D58603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</w:t>
            </w:r>
            <w:r w:rsidR="0048063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</w:tcPr>
          <w:p w14:paraId="2ED16DC3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36CB07A" w14:textId="77777777" w:rsidR="00C80725" w:rsidRPr="00795D82" w:rsidRDefault="00C80725" w:rsidP="00DD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66" w:type="dxa"/>
            <w:tcBorders>
              <w:bottom w:val="nil"/>
            </w:tcBorders>
          </w:tcPr>
          <w:p w14:paraId="6BBAFB9B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14:paraId="7F53477D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266" w:type="dxa"/>
            <w:tcBorders>
              <w:bottom w:val="nil"/>
            </w:tcBorders>
          </w:tcPr>
          <w:p w14:paraId="38EA930D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183151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266" w:type="dxa"/>
            <w:tcBorders>
              <w:bottom w:val="nil"/>
            </w:tcBorders>
          </w:tcPr>
          <w:p w14:paraId="2D28B0DE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0D15F038" w14:textId="3B225B15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</w:t>
            </w:r>
            <w:r w:rsidR="0048063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0725" w:rsidRPr="00ED4597" w14:paraId="38E2CBBC" w14:textId="77777777" w:rsidTr="00592897">
        <w:trPr>
          <w:gridAfter w:val="2"/>
          <w:wAfter w:w="36" w:type="dxa"/>
          <w:trHeight w:val="259"/>
        </w:trPr>
        <w:tc>
          <w:tcPr>
            <w:tcW w:w="2387" w:type="dxa"/>
          </w:tcPr>
          <w:p w14:paraId="1DFC1A31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B859A1F" w14:textId="16B06063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269" w:type="dxa"/>
          </w:tcPr>
          <w:p w14:paraId="7F768CAC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1FF949B" w14:textId="49BB0C70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9,801</w:t>
            </w:r>
          </w:p>
        </w:tc>
        <w:tc>
          <w:tcPr>
            <w:tcW w:w="236" w:type="dxa"/>
          </w:tcPr>
          <w:p w14:paraId="44F4A3F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844557D" w14:textId="3A848FDC" w:rsidR="00C80725" w:rsidRDefault="00C80725" w:rsidP="0035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120,78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709083CF" w14:textId="77777777" w:rsidR="00C80725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31D8F83" w14:textId="6E233FA5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162,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</w:tcPr>
          <w:p w14:paraId="50178368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1191F7F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11,355</w:t>
            </w:r>
          </w:p>
        </w:tc>
        <w:tc>
          <w:tcPr>
            <w:tcW w:w="266" w:type="dxa"/>
          </w:tcPr>
          <w:p w14:paraId="2BDA2880" w14:textId="77777777" w:rsidR="00C80725" w:rsidRPr="00795D82" w:rsidRDefault="00C80725" w:rsidP="00E202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6B507669" w14:textId="421279AD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2,415</w:t>
            </w:r>
          </w:p>
        </w:tc>
        <w:tc>
          <w:tcPr>
            <w:tcW w:w="266" w:type="dxa"/>
          </w:tcPr>
          <w:p w14:paraId="08DB9807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B63FE03" w14:textId="1EACBAC1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65B9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76149F24" w14:textId="77777777" w:rsidR="00C80725" w:rsidRPr="00795D82" w:rsidRDefault="00C80725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02A1135" w14:textId="4965F8B8" w:rsidR="00C80725" w:rsidRPr="00ED4597" w:rsidRDefault="00C80725" w:rsidP="0035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D081B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D08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</w:tr>
      <w:tr w:rsidR="00CD081B" w:rsidRPr="00ED4597" w14:paraId="40E33DF4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bottom w:val="nil"/>
            </w:tcBorders>
          </w:tcPr>
          <w:p w14:paraId="3731C3E8" w14:textId="77777777" w:rsidR="00CD081B" w:rsidRPr="00CD081B" w:rsidRDefault="00CD081B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0B356CBB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B99066C" w14:textId="77777777" w:rsidR="00CD081B" w:rsidRPr="00CD081B" w:rsidRDefault="00CD081B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58981175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CE2A67F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7E1A2CAD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D30E12F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673B971F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421724D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422ADF58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01C7180D" w14:textId="77777777" w:rsidR="00CD081B" w:rsidRPr="00CD081B" w:rsidRDefault="00CD081B" w:rsidP="00E202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4DF25F79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6457A00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12664910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90DB656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E19050B" w14:textId="77777777" w:rsidR="00CD081B" w:rsidRPr="00CD081B" w:rsidRDefault="00CD081B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081B" w:rsidRPr="00ED4597" w14:paraId="73CE5C06" w14:textId="77777777" w:rsidTr="00592897">
        <w:trPr>
          <w:gridAfter w:val="2"/>
          <w:wAfter w:w="36" w:type="dxa"/>
          <w:trHeight w:val="267"/>
        </w:trPr>
        <w:tc>
          <w:tcPr>
            <w:tcW w:w="2387" w:type="dxa"/>
            <w:tcBorders>
              <w:top w:val="nil"/>
              <w:bottom w:val="nil"/>
            </w:tcBorders>
          </w:tcPr>
          <w:p w14:paraId="4D0AEDC4" w14:textId="7F23472B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50557D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FEC7BB9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E531D7B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ED724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19B069A8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FD202E3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6C5826C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295FC5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84BF00B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4A9FD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693A4080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AC9566C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19056AF7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FE557C6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1C65432A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081B" w:rsidRPr="00ED4597" w14:paraId="31236960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top w:val="nil"/>
              <w:bottom w:val="nil"/>
            </w:tcBorders>
          </w:tcPr>
          <w:p w14:paraId="7408AA1D" w14:textId="338682D6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73132C" w14:textId="52455C09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8B3438B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70330D0D" w14:textId="33998D51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87,728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889897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052D636" w14:textId="08EDEDCD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10,907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4F0AB1D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FE134AD" w14:textId="5970315D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71,596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DAEB314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7218E51F" w14:textId="041FF2CA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7,187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01AD4D1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606327D2" w14:textId="75753DF8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4,133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6FB9195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0C0CE95C" w14:textId="1B4ECA2C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66114EF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56CFC9A" w14:textId="7255453D" w:rsidR="00CD081B" w:rsidRPr="00CD081B" w:rsidRDefault="00CD081B" w:rsidP="002E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CD081B">
              <w:rPr>
                <w:rFonts w:asciiTheme="majorBidi" w:hAnsiTheme="majorBidi" w:cstheme="majorBidi"/>
                <w:sz w:val="28"/>
                <w:szCs w:val="28"/>
              </w:rPr>
              <w:t>181,551</w:t>
            </w:r>
          </w:p>
        </w:tc>
      </w:tr>
      <w:tr w:rsidR="00CD081B" w:rsidRPr="00ED4597" w14:paraId="0014176B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top w:val="nil"/>
              <w:bottom w:val="nil"/>
            </w:tcBorders>
          </w:tcPr>
          <w:p w14:paraId="53D2C56C" w14:textId="2AE0FF3F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57EC9547" w14:textId="0D75B2DC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E3F01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27A4DA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DEC13CA" w14:textId="29DA9C7C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C008FE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0625E599" w14:textId="45AF3326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6E5D2A7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9CF5A16" w14:textId="6C420582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</w:t>
            </w:r>
            <w:r w:rsidR="004806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2BFDCED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58B4F42" w14:textId="7014CAA8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C6C64AD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14:paraId="155F288D" w14:textId="2FDE5C55" w:rsidR="00CD081B" w:rsidRPr="00CD081B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</w:t>
            </w:r>
            <w:r w:rsidR="004806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EA36BAE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E66F6D5" w14:textId="0B2DBD6C" w:rsidR="00CD081B" w:rsidRPr="00D828CA" w:rsidRDefault="00D828CA" w:rsidP="00D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D828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1836B3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EF74B64" w14:textId="21AA02D8" w:rsidR="00CD081B" w:rsidRPr="00CD081B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25,08</w:t>
            </w:r>
            <w:r w:rsidR="00890CB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D081B" w:rsidRPr="00ED4597" w14:paraId="72C42CED" w14:textId="77777777" w:rsidTr="00592897">
        <w:trPr>
          <w:gridAfter w:val="2"/>
          <w:wAfter w:w="36" w:type="dxa"/>
          <w:trHeight w:val="252"/>
        </w:trPr>
        <w:tc>
          <w:tcPr>
            <w:tcW w:w="2387" w:type="dxa"/>
            <w:tcBorders>
              <w:top w:val="nil"/>
              <w:bottom w:val="nil"/>
            </w:tcBorders>
          </w:tcPr>
          <w:p w14:paraId="6F572E9E" w14:textId="6AFC811F" w:rsidR="00CD081B" w:rsidRPr="00795D82" w:rsidRDefault="00CD081B" w:rsidP="00CD08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EA450B7" w14:textId="775B55FE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E3F01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B97D49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7081649" w14:textId="42B21A36" w:rsidR="00CD081B" w:rsidRPr="00CD081B" w:rsidRDefault="00CD081B" w:rsidP="00C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4BD446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41B59FF" w14:textId="6D4A16C3" w:rsidR="00CD081B" w:rsidRPr="00CD081B" w:rsidRDefault="00CD081B" w:rsidP="00C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85859EF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07F1EE9" w14:textId="620F07BF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(371)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7D19880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ED447C2" w14:textId="527D8CAC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0D1AE79" w14:textId="77777777" w:rsidR="00CD081B" w:rsidRPr="00CD081B" w:rsidRDefault="00CD081B" w:rsidP="00CD081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14:paraId="471F3F5C" w14:textId="23EE61E1" w:rsidR="00CD081B" w:rsidRPr="00CD081B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4CE7960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50132041" w14:textId="74C8930D" w:rsidR="00CD081B" w:rsidRPr="00D828CA" w:rsidRDefault="00D828CA" w:rsidP="00D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D828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8C9494A" w14:textId="77777777" w:rsidR="00CD081B" w:rsidRPr="00CD081B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D0D5009" w14:textId="719AB5FB" w:rsidR="00CD081B" w:rsidRPr="00CD081B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(1,936)</w:t>
            </w:r>
          </w:p>
        </w:tc>
      </w:tr>
      <w:tr w:rsidR="00CD081B" w:rsidRPr="00ED4597" w14:paraId="5B9C95BE" w14:textId="77777777" w:rsidTr="00592897">
        <w:trPr>
          <w:gridAfter w:val="2"/>
          <w:wAfter w:w="36" w:type="dxa"/>
          <w:trHeight w:val="259"/>
        </w:trPr>
        <w:tc>
          <w:tcPr>
            <w:tcW w:w="2387" w:type="dxa"/>
            <w:tcBorders>
              <w:top w:val="nil"/>
              <w:bottom w:val="nil"/>
            </w:tcBorders>
          </w:tcPr>
          <w:p w14:paraId="318DBD2D" w14:textId="4A562A9A" w:rsidR="00CD081B" w:rsidRPr="00795D82" w:rsidRDefault="00CD081B" w:rsidP="00CD08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59F320E" w14:textId="05FEFAB2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4FFA3B" w14:textId="77777777" w:rsidR="00CD081B" w:rsidRPr="00D828CA" w:rsidRDefault="00CD081B" w:rsidP="00CD081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023F9DA7" w14:textId="1D0CD0E7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93,646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8FB894" w14:textId="77777777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6DA8E659" w14:textId="5C13B9EC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17,824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399DA59" w14:textId="77777777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05A3F1B" w14:textId="237E5166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80,3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33C02E" w14:textId="77777777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9608898" w14:textId="3804A6D0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6,818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764E791" w14:textId="77777777" w:rsidR="00CD081B" w:rsidRPr="00D828CA" w:rsidRDefault="00CD081B" w:rsidP="00CD081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65146FEE" w14:textId="1F8B48F0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6,08</w:t>
            </w:r>
            <w:r w:rsidR="0048063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C16D786" w14:textId="77777777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3571641" w14:textId="4DBE4A1D" w:rsidR="00CD081B" w:rsidRPr="00D828CA" w:rsidRDefault="00D828CA" w:rsidP="00D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EFDAF00" w14:textId="77777777" w:rsidR="00CD081B" w:rsidRPr="00D828CA" w:rsidRDefault="00CD081B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52F88B7" w14:textId="561D1E78" w:rsidR="00CD081B" w:rsidRPr="00D828CA" w:rsidRDefault="00D828CA" w:rsidP="00CD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28CA">
              <w:rPr>
                <w:rFonts w:ascii="Angsana New" w:hAnsi="Angsana New"/>
                <w:b/>
                <w:bCs/>
                <w:sz w:val="28"/>
                <w:szCs w:val="28"/>
              </w:rPr>
              <w:t>204,</w:t>
            </w:r>
            <w:r w:rsidR="00890CB9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</w:p>
        </w:tc>
      </w:tr>
    </w:tbl>
    <w:p w14:paraId="3CA50C44" w14:textId="22D461F9" w:rsidR="00C80725" w:rsidRPr="00B41719" w:rsidRDefault="00C80725" w:rsidP="00B4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tbl>
      <w:tblPr>
        <w:tblW w:w="14384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1281"/>
        <w:gridCol w:w="286"/>
        <w:gridCol w:w="1282"/>
        <w:gridCol w:w="236"/>
        <w:gridCol w:w="1282"/>
        <w:gridCol w:w="267"/>
        <w:gridCol w:w="1282"/>
        <w:gridCol w:w="261"/>
        <w:gridCol w:w="1282"/>
        <w:gridCol w:w="267"/>
        <w:gridCol w:w="1425"/>
        <w:gridCol w:w="256"/>
        <w:gridCol w:w="1282"/>
        <w:gridCol w:w="236"/>
        <w:gridCol w:w="1140"/>
        <w:gridCol w:w="6"/>
      </w:tblGrid>
      <w:tr w:rsidR="00D828CA" w:rsidRPr="00795D82" w14:paraId="0C1A49A2" w14:textId="77777777" w:rsidTr="000051EA">
        <w:trPr>
          <w:trHeight w:val="378"/>
          <w:tblHeader/>
        </w:trPr>
        <w:tc>
          <w:tcPr>
            <w:tcW w:w="2315" w:type="dxa"/>
            <w:tcBorders>
              <w:top w:val="nil"/>
              <w:bottom w:val="nil"/>
            </w:tcBorders>
          </w:tcPr>
          <w:p w14:paraId="7A84904B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9" w:type="dxa"/>
            <w:gridSpan w:val="16"/>
            <w:tcBorders>
              <w:top w:val="nil"/>
              <w:bottom w:val="nil"/>
            </w:tcBorders>
          </w:tcPr>
          <w:p w14:paraId="4AA08BA6" w14:textId="12848C74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28CA" w:rsidRPr="00795D82" w14:paraId="73B8A82A" w14:textId="77777777" w:rsidTr="000051EA">
        <w:trPr>
          <w:gridAfter w:val="1"/>
          <w:wAfter w:w="6" w:type="dxa"/>
          <w:trHeight w:val="378"/>
          <w:tblHeader/>
        </w:trPr>
        <w:tc>
          <w:tcPr>
            <w:tcW w:w="2315" w:type="dxa"/>
            <w:tcBorders>
              <w:top w:val="nil"/>
              <w:bottom w:val="nil"/>
            </w:tcBorders>
          </w:tcPr>
          <w:p w14:paraId="678775A9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2B9BBDF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3A692DEF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013EE1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47A187A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1ADECEFE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0B7A34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FFF3BFF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DAD8CD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5FFE5F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526563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3AC5CD1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15936F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69F164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002736A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B6884B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8CA" w:rsidRPr="00795D82" w14:paraId="5F0B1086" w14:textId="77777777" w:rsidTr="000051EA">
        <w:trPr>
          <w:gridAfter w:val="1"/>
          <w:wAfter w:w="6" w:type="dxa"/>
          <w:trHeight w:val="378"/>
          <w:tblHeader/>
        </w:trPr>
        <w:tc>
          <w:tcPr>
            <w:tcW w:w="2315" w:type="dxa"/>
            <w:tcBorders>
              <w:top w:val="nil"/>
              <w:bottom w:val="nil"/>
            </w:tcBorders>
          </w:tcPr>
          <w:p w14:paraId="0E183E55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31C0C1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6086D3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3C531D9E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5BA3FE4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3D5DE4DF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622100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3CD0420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B2432F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6C3100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449E90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727CA1C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256538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34CE9FB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75D2AC4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E28672E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8CA" w:rsidRPr="00795D82" w14:paraId="4110AEC6" w14:textId="77777777" w:rsidTr="000051EA">
        <w:trPr>
          <w:gridAfter w:val="1"/>
          <w:wAfter w:w="6" w:type="dxa"/>
          <w:trHeight w:val="378"/>
          <w:tblHeader/>
        </w:trPr>
        <w:tc>
          <w:tcPr>
            <w:tcW w:w="2315" w:type="dxa"/>
            <w:tcBorders>
              <w:top w:val="nil"/>
              <w:bottom w:val="nil"/>
            </w:tcBorders>
          </w:tcPr>
          <w:p w14:paraId="4685C317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149A1E1A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7818FA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06FF89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229FADDE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2DDD34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2FFE68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E3C5DD4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CE8674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0ACE0F4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2C77B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2AF8D94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27B37A8A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B70D780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23081B66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90FDFF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28CA" w:rsidRPr="00795D82" w14:paraId="67A2DC76" w14:textId="77777777" w:rsidTr="000051EA">
        <w:trPr>
          <w:trHeight w:val="378"/>
          <w:tblHeader/>
        </w:trPr>
        <w:tc>
          <w:tcPr>
            <w:tcW w:w="2315" w:type="dxa"/>
            <w:tcBorders>
              <w:top w:val="nil"/>
              <w:bottom w:val="nil"/>
            </w:tcBorders>
          </w:tcPr>
          <w:p w14:paraId="380DAECF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9" w:type="dxa"/>
            <w:gridSpan w:val="16"/>
            <w:tcBorders>
              <w:top w:val="nil"/>
              <w:bottom w:val="nil"/>
            </w:tcBorders>
          </w:tcPr>
          <w:p w14:paraId="7FF7FC9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28CA" w:rsidRPr="00795D82" w14:paraId="4AEC2563" w14:textId="77777777" w:rsidTr="000051EA">
        <w:trPr>
          <w:gridAfter w:val="1"/>
          <w:wAfter w:w="6" w:type="dxa"/>
          <w:trHeight w:val="378"/>
        </w:trPr>
        <w:tc>
          <w:tcPr>
            <w:tcW w:w="2315" w:type="dxa"/>
            <w:tcBorders>
              <w:top w:val="nil"/>
              <w:bottom w:val="nil"/>
            </w:tcBorders>
          </w:tcPr>
          <w:p w14:paraId="6DF09B5E" w14:textId="77777777" w:rsidR="00D828CA" w:rsidRPr="00595A96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28552B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FC23FB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A13538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427757A7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76A68B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83F7C5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692AD76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415721F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5C7B21A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9087B0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7565288A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44D12447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669923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3B1BC47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34DCE32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8CA" w:rsidRPr="00795D82" w14:paraId="210364F0" w14:textId="77777777" w:rsidTr="000051EA">
        <w:trPr>
          <w:gridAfter w:val="1"/>
          <w:wAfter w:w="6" w:type="dxa"/>
          <w:trHeight w:val="378"/>
        </w:trPr>
        <w:tc>
          <w:tcPr>
            <w:tcW w:w="2315" w:type="dxa"/>
            <w:tcBorders>
              <w:top w:val="nil"/>
              <w:bottom w:val="nil"/>
            </w:tcBorders>
          </w:tcPr>
          <w:p w14:paraId="53CC80E3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7795AD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359F6DF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04A272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77CC99C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F34FB66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E9D859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C1AF6B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177331A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34F052E0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A81A7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060C1ED3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A07451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3F27C4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2896A73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698DA8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8CA" w:rsidRPr="00795D82" w14:paraId="6404FAB3" w14:textId="77777777" w:rsidTr="000051EA">
        <w:trPr>
          <w:gridAfter w:val="1"/>
          <w:wAfter w:w="6" w:type="dxa"/>
          <w:trHeight w:val="378"/>
        </w:trPr>
        <w:tc>
          <w:tcPr>
            <w:tcW w:w="2315" w:type="dxa"/>
            <w:tcBorders>
              <w:top w:val="nil"/>
              <w:bottom w:val="nil"/>
            </w:tcBorders>
          </w:tcPr>
          <w:p w14:paraId="1A4413B9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0B54D17" w14:textId="2E1663A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D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87</w:t>
            </w:r>
            <w:r w:rsidRPr="009A1D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515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65B3DA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5580DE5" w14:textId="54762C4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126,155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4E1A042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71F0119" w14:textId="1A7A5A88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B79F240" w14:textId="77777777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04F56BE" w14:textId="2CF25C9C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</w:t>
            </w:r>
            <w:r w:rsidR="00C165EC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EBF9A8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07980F47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F8ECF4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bottom w:val="nil"/>
            </w:tcBorders>
          </w:tcPr>
          <w:p w14:paraId="54B32213" w14:textId="48D5B7AE" w:rsidR="00D828CA" w:rsidRPr="00795D82" w:rsidRDefault="00D828C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</w:t>
            </w:r>
            <w:r w:rsidR="009A60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772F04C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1D7F467" w14:textId="42E64E43" w:rsidR="00D828CA" w:rsidRPr="00795D82" w:rsidRDefault="00D828C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159,16</w:t>
            </w:r>
            <w:r w:rsidR="009A60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34C7FBA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70DB5D1" w14:textId="60006F56" w:rsidR="00D828CA" w:rsidRPr="00795D82" w:rsidRDefault="00D828CA" w:rsidP="002E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</w:t>
            </w:r>
            <w:r w:rsidR="00C165EC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D828CA" w:rsidRPr="00795D82" w14:paraId="6A65ACC1" w14:textId="77777777" w:rsidTr="000051EA">
        <w:trPr>
          <w:gridAfter w:val="1"/>
          <w:wAfter w:w="6" w:type="dxa"/>
          <w:trHeight w:val="378"/>
        </w:trPr>
        <w:tc>
          <w:tcPr>
            <w:tcW w:w="2315" w:type="dxa"/>
            <w:tcBorders>
              <w:top w:val="nil"/>
              <w:bottom w:val="nil"/>
            </w:tcBorders>
          </w:tcPr>
          <w:p w14:paraId="2E1294E6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19E6F64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4C83AB0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7245418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-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65F08A6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57FB4718" w14:textId="77777777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102,960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DE35934" w14:textId="77777777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75E218E6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DE216C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6591C25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3DA486C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</w:tcPr>
          <w:p w14:paraId="08191A86" w14:textId="77777777" w:rsidR="00D828CA" w:rsidRPr="00795D82" w:rsidRDefault="00D828CA" w:rsidP="0035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461B3E80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</w:tcPr>
          <w:p w14:paraId="1E399AB4" w14:textId="77777777" w:rsidR="00D828CA" w:rsidRPr="00795D82" w:rsidRDefault="00D828CA" w:rsidP="0000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22F0BBF1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</w:tcBorders>
          </w:tcPr>
          <w:p w14:paraId="0866CA25" w14:textId="77777777" w:rsidR="00D828CA" w:rsidRPr="00795D82" w:rsidRDefault="00D828CA" w:rsidP="002E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112,528</w:t>
            </w:r>
          </w:p>
        </w:tc>
      </w:tr>
      <w:tr w:rsidR="00D828CA" w:rsidRPr="00795D82" w14:paraId="6D145A93" w14:textId="77777777" w:rsidTr="000051EA">
        <w:trPr>
          <w:gridAfter w:val="1"/>
          <w:wAfter w:w="6" w:type="dxa"/>
          <w:trHeight w:val="171"/>
        </w:trPr>
        <w:tc>
          <w:tcPr>
            <w:tcW w:w="2315" w:type="dxa"/>
            <w:tcBorders>
              <w:top w:val="nil"/>
              <w:bottom w:val="nil"/>
            </w:tcBorders>
          </w:tcPr>
          <w:p w14:paraId="59A1549C" w14:textId="77777777" w:rsidR="00D828CA" w:rsidRPr="00795D82" w:rsidRDefault="00D828CA" w:rsidP="00E202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D37BF1D" w14:textId="4629C4C9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187,515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EAB7839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33027DC" w14:textId="124DA83C" w:rsidR="00D828CA" w:rsidRPr="00CE7ECF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126,155</w:t>
            </w:r>
          </w:p>
        </w:tc>
        <w:tc>
          <w:tcPr>
            <w:tcW w:w="233" w:type="dxa"/>
            <w:tcBorders>
              <w:top w:val="nil"/>
              <w:bottom w:val="nil"/>
            </w:tcBorders>
          </w:tcPr>
          <w:p w14:paraId="3975CDDB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7672777" w14:textId="77777777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102,960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B62096C" w14:textId="77777777" w:rsidR="00D828CA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0B10648E" w14:textId="46EE7F7B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82,416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EEE59C8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8F6F7F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4,537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59496CD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06A13E9" w14:textId="18696B1A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6,33</w:t>
            </w:r>
            <w:r w:rsidR="009A60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08A9887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00A4670" w14:textId="3BF2BA3E" w:rsidR="00D828CA" w:rsidRPr="00795D82" w:rsidRDefault="00D828CA" w:rsidP="00F4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159,16</w:t>
            </w:r>
            <w:r w:rsidR="009A60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553D16E5" w14:textId="77777777" w:rsidR="00D828CA" w:rsidRPr="00795D82" w:rsidRDefault="00D828CA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23A431B9" w14:textId="27A7DD43" w:rsidR="00D828CA" w:rsidRPr="00795D82" w:rsidRDefault="00D828CA" w:rsidP="002E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C165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9,080</w:t>
            </w:r>
          </w:p>
        </w:tc>
      </w:tr>
    </w:tbl>
    <w:p w14:paraId="1C862B94" w14:textId="77777777" w:rsidR="00D828CA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D69E53" w14:textId="77777777" w:rsidR="00D828CA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BF5C0E" w14:textId="6242918C" w:rsidR="00D828CA" w:rsidRDefault="00D8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7056E09" w14:textId="77777777" w:rsidR="002C4FD1" w:rsidRPr="00B41719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4"/>
          <w:szCs w:val="4"/>
        </w:rPr>
      </w:pPr>
    </w:p>
    <w:tbl>
      <w:tblPr>
        <w:tblW w:w="1431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62"/>
        <w:gridCol w:w="7"/>
        <w:gridCol w:w="11"/>
      </w:tblGrid>
      <w:tr w:rsidR="00923FAF" w:rsidRPr="00795D82" w14:paraId="04CE2A46" w14:textId="77777777" w:rsidTr="002C7279">
        <w:trPr>
          <w:gridAfter w:val="1"/>
          <w:wAfter w:w="11" w:type="dxa"/>
          <w:trHeight w:val="424"/>
        </w:trPr>
        <w:tc>
          <w:tcPr>
            <w:tcW w:w="2880" w:type="dxa"/>
          </w:tcPr>
          <w:p w14:paraId="49C81ED2" w14:textId="77777777" w:rsidR="00923FAF" w:rsidRPr="00795D82" w:rsidRDefault="00923FAF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19" w:type="dxa"/>
            <w:gridSpan w:val="16"/>
          </w:tcPr>
          <w:p w14:paraId="74A8A4FB" w14:textId="795318FA" w:rsidR="00923FAF" w:rsidRPr="00795D82" w:rsidRDefault="00923FAF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8951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7279" w:rsidRPr="00795D82" w14:paraId="0B649312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65B1D7F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875CE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62C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259B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C68BC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A32295" w14:textId="36B26716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0F116E" w14:textId="16AE1BFC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C7D9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41C3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16F93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795D82" w14:paraId="50FAEC99" w14:textId="77777777" w:rsidTr="002C7279">
        <w:trPr>
          <w:gridAfter w:val="2"/>
          <w:wAfter w:w="18" w:type="dxa"/>
          <w:trHeight w:val="404"/>
        </w:trPr>
        <w:tc>
          <w:tcPr>
            <w:tcW w:w="2880" w:type="dxa"/>
          </w:tcPr>
          <w:p w14:paraId="2C6AE152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52E11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191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8343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2C647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DA692A" w14:textId="5275DD4A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C3855A" w14:textId="782220AD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8F48E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655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887134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795D82" w14:paraId="498BEB83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45537BB4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BD85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7ACDDE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CAE7D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C2C66D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04D96" w14:textId="5954FEAF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73049F" w14:textId="2205D1E8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0C962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0B88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8F17AB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46906136" w14:textId="77777777" w:rsidTr="002C7279">
        <w:trPr>
          <w:trHeight w:val="404"/>
        </w:trPr>
        <w:tc>
          <w:tcPr>
            <w:tcW w:w="2880" w:type="dxa"/>
          </w:tcPr>
          <w:p w14:paraId="0A693B54" w14:textId="77777777" w:rsidR="009879FC" w:rsidRPr="00795D82" w:rsidRDefault="009879FC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</w:tcPr>
          <w:p w14:paraId="690A2DEA" w14:textId="200443E1" w:rsidR="009879FC" w:rsidRPr="00795D82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879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C7279" w:rsidRPr="00795D82" w14:paraId="2CCD0F8C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</w:tcPr>
          <w:p w14:paraId="63095F9A" w14:textId="76BDBF08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79A56F9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6A2C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EE19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1340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4A4E67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59FAC" w14:textId="6F29A25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0108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993C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8C134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279" w:rsidRPr="00795D82" w14:paraId="4BC69DA3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51DA33EB" w14:textId="4F320971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sz w:val="28"/>
                <w:szCs w:val="28"/>
              </w:rPr>
              <w:t>1</w:t>
            </w: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B0691D8" w14:textId="3C1CB458" w:rsidR="003D53E1" w:rsidRP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59,816</w:t>
            </w:r>
          </w:p>
        </w:tc>
        <w:tc>
          <w:tcPr>
            <w:tcW w:w="270" w:type="dxa"/>
          </w:tcPr>
          <w:p w14:paraId="0615CC49" w14:textId="77777777" w:rsidR="003D53E1" w:rsidRPr="003D53E1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AC492" w14:textId="31E545EF" w:rsidR="003D53E1" w:rsidRP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163,984</w:t>
            </w:r>
          </w:p>
        </w:tc>
        <w:tc>
          <w:tcPr>
            <w:tcW w:w="270" w:type="dxa"/>
          </w:tcPr>
          <w:p w14:paraId="0863C36C" w14:textId="7777777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6C92AC" w14:textId="281CEF2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43,840</w:t>
            </w:r>
          </w:p>
        </w:tc>
        <w:tc>
          <w:tcPr>
            <w:tcW w:w="270" w:type="dxa"/>
          </w:tcPr>
          <w:p w14:paraId="6A0FAA9C" w14:textId="7777777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4CCA6B" w14:textId="09C8A8E5" w:rsidR="003D53E1" w:rsidRP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70" w:type="dxa"/>
          </w:tcPr>
          <w:p w14:paraId="7AFE4FF2" w14:textId="7777777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4DF878" w14:textId="482CB163" w:rsidR="003D53E1" w:rsidRP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7,356</w:t>
            </w:r>
          </w:p>
        </w:tc>
        <w:tc>
          <w:tcPr>
            <w:tcW w:w="270" w:type="dxa"/>
          </w:tcPr>
          <w:p w14:paraId="0F41C952" w14:textId="77777777" w:rsidR="003D53E1" w:rsidRPr="003D53E1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50B54" w14:textId="6E7B7353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270" w:type="dxa"/>
          </w:tcPr>
          <w:p w14:paraId="2D208CBA" w14:textId="7777777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39509" w14:textId="140DB20E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2,645</w:t>
            </w:r>
          </w:p>
        </w:tc>
        <w:tc>
          <w:tcPr>
            <w:tcW w:w="270" w:type="dxa"/>
          </w:tcPr>
          <w:p w14:paraId="6E394F76" w14:textId="77777777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AA4FDD" w14:textId="0CFE16D9" w:rsidR="003D53E1" w:rsidRP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D53E1">
              <w:rPr>
                <w:rFonts w:ascii="Angsana New" w:hAnsi="Angsana New"/>
                <w:sz w:val="28"/>
                <w:szCs w:val="28"/>
              </w:rPr>
              <w:t>376,062</w:t>
            </w:r>
          </w:p>
        </w:tc>
      </w:tr>
      <w:tr w:rsidR="002C7279" w:rsidRPr="00795D82" w14:paraId="0FDC5B05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D9A5394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48514AE" w14:textId="11B01107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270" w:type="dxa"/>
          </w:tcPr>
          <w:p w14:paraId="40772EBA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87568" w14:textId="0B271DDB" w:rsidR="003D53E1" w:rsidRPr="00795D82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270" w:type="dxa"/>
          </w:tcPr>
          <w:p w14:paraId="71CCD678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19A8C81" w14:textId="0303CEF8" w:rsidR="003D53E1" w:rsidRPr="00795D82" w:rsidRDefault="003D53E1" w:rsidP="000C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47FE5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4CA291" w14:textId="4276F5D5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270" w:type="dxa"/>
          </w:tcPr>
          <w:p w14:paraId="490580F2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0AFCF" w14:textId="6EF7ABD4" w:rsidR="003D53E1" w:rsidRPr="00795D82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2,311</w:t>
            </w:r>
          </w:p>
        </w:tc>
        <w:tc>
          <w:tcPr>
            <w:tcW w:w="270" w:type="dxa"/>
          </w:tcPr>
          <w:p w14:paraId="2DD5879E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2DB8709D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270" w:type="dxa"/>
          </w:tcPr>
          <w:p w14:paraId="3E4C791C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CEEA3C" w14:textId="7B147659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21,321</w:t>
            </w:r>
          </w:p>
        </w:tc>
        <w:tc>
          <w:tcPr>
            <w:tcW w:w="270" w:type="dxa"/>
          </w:tcPr>
          <w:p w14:paraId="1AFCC914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EBAD077" w14:textId="2674089F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33,805</w:t>
            </w:r>
          </w:p>
        </w:tc>
      </w:tr>
      <w:tr w:rsidR="002C7279" w:rsidRPr="00795D82" w14:paraId="5068704E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183B362" w14:textId="66AD850C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ปรับปรุงมูลค่าสินทรัพย์สิทธิการใช้</w:t>
            </w:r>
          </w:p>
        </w:tc>
        <w:tc>
          <w:tcPr>
            <w:tcW w:w="1170" w:type="dxa"/>
            <w:tcBorders>
              <w:bottom w:val="nil"/>
            </w:tcBorders>
          </w:tcPr>
          <w:p w14:paraId="04856669" w14:textId="400E916B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0CB67947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5755EF" w14:textId="3A63BAEC" w:rsidR="003D53E1" w:rsidRDefault="003D53E1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88940E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6A4BBF1" w14:textId="1F06C3F5" w:rsidR="003D53E1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63,970</w:t>
            </w:r>
          </w:p>
        </w:tc>
        <w:tc>
          <w:tcPr>
            <w:tcW w:w="270" w:type="dxa"/>
            <w:tcBorders>
              <w:bottom w:val="nil"/>
            </w:tcBorders>
          </w:tcPr>
          <w:p w14:paraId="58CB0B1A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75DCA2" w14:textId="77F562F7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49DF3D0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9F5EE8" w14:textId="2A06527E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08E89C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3D08C1B" w14:textId="4F978443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9B9CB6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6D7AEBB" w14:textId="02B9EC0A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573A1D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6C5D3FE0" w14:textId="31A0EC1D" w:rsid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63,970</w:t>
            </w:r>
          </w:p>
        </w:tc>
      </w:tr>
      <w:tr w:rsidR="002C7279" w:rsidRPr="00795D82" w14:paraId="30ABB62D" w14:textId="77777777" w:rsidTr="002C7279">
        <w:trPr>
          <w:gridAfter w:val="2"/>
          <w:wAfter w:w="18" w:type="dxa"/>
          <w:trHeight w:val="321"/>
        </w:trPr>
        <w:tc>
          <w:tcPr>
            <w:tcW w:w="2880" w:type="dxa"/>
          </w:tcPr>
          <w:p w14:paraId="139C96FA" w14:textId="5FB43989" w:rsidR="003D53E1" w:rsidRPr="00795D82" w:rsidRDefault="003D53E1" w:rsidP="00356D57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จากอสังหาริมทรัพย์เพื่อการลงทุน (ดูหมายเหตุข้อ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58A539" w14:textId="549B813C" w:rsidR="003D53E1" w:rsidRPr="00795D82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C76295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41DD71A" w14:textId="2BBB1E3C" w:rsidR="003D53E1" w:rsidRPr="00795D82" w:rsidRDefault="003D53E1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D1ECA5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029217A" w14:textId="080721D4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7DD30583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703483" w14:textId="48B4ED5F" w:rsidR="003D53E1" w:rsidRPr="00795D82" w:rsidRDefault="003D53E1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9B2C67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348B4" w14:textId="1F6B22D3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0900B3" w14:textId="77777777" w:rsidR="003D53E1" w:rsidRPr="00795D82" w:rsidRDefault="003D53E1" w:rsidP="003D53E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6CAEAA" w14:textId="31556B3A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758F37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C041A8E" w14:textId="45A5E048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7B90E1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3371D2AB" w14:textId="3B55D6C6" w:rsidR="003D53E1" w:rsidRPr="00795D82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108,769</w:t>
            </w:r>
          </w:p>
        </w:tc>
      </w:tr>
      <w:tr w:rsidR="002C7279" w:rsidRPr="00795D82" w14:paraId="689D1A26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24B1017E" w14:textId="50985A9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92F95E" w14:textId="0F891A21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566A2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EF4CBD" w14:textId="682834F6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FBA1E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A73C100" w14:textId="6984B13C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00E5E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F3FF2B" w14:textId="22902BE8" w:rsidR="003D53E1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90F85A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946578" w14:textId="0FF12658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057F17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96EAB" w14:textId="3158C740" w:rsidR="003D53E1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4783BD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95DFF9" w14:textId="35E0AE74" w:rsidR="003D53E1" w:rsidRDefault="003D53E1" w:rsidP="0023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(16,302)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BE2607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1CC5BAD4" w14:textId="07916792" w:rsidR="003D53E1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279" w:rsidRPr="00795D82" w14:paraId="4C55358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46789DD6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</w:tcBorders>
          </w:tcPr>
          <w:p w14:paraId="1C4BEB25" w14:textId="3936DB26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(3,500)</w:t>
            </w:r>
          </w:p>
        </w:tc>
        <w:tc>
          <w:tcPr>
            <w:tcW w:w="270" w:type="dxa"/>
            <w:tcBorders>
              <w:top w:val="nil"/>
            </w:tcBorders>
          </w:tcPr>
          <w:p w14:paraId="27889A19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E8C78A4" w14:textId="7E7F2910" w:rsidR="003D53E1" w:rsidRPr="00795D82" w:rsidRDefault="003D53E1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FCF0F7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9CB0FD" w14:textId="035E64C6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4BFE84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BB4EED9" w14:textId="329744F5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(912)</w:t>
            </w:r>
          </w:p>
        </w:tc>
        <w:tc>
          <w:tcPr>
            <w:tcW w:w="270" w:type="dxa"/>
            <w:tcBorders>
              <w:top w:val="nil"/>
            </w:tcBorders>
          </w:tcPr>
          <w:p w14:paraId="473BE0BC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F296755" w14:textId="77AF7959" w:rsidR="003D53E1" w:rsidRPr="00795D82" w:rsidRDefault="003D53E1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26E1C51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541339A" w14:textId="2652B262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(103)</w:t>
            </w:r>
          </w:p>
        </w:tc>
        <w:tc>
          <w:tcPr>
            <w:tcW w:w="270" w:type="dxa"/>
            <w:tcBorders>
              <w:top w:val="nil"/>
            </w:tcBorders>
          </w:tcPr>
          <w:p w14:paraId="11659588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1263C2E" w14:textId="7ACF7E9C" w:rsidR="003D53E1" w:rsidRPr="00795D82" w:rsidRDefault="003D53E1" w:rsidP="00754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2DF65E9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F557423" w14:textId="7C9810EA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(4,515)</w:t>
            </w:r>
          </w:p>
        </w:tc>
      </w:tr>
      <w:tr w:rsidR="002C7279" w:rsidRPr="00795D82" w14:paraId="4AD85A8D" w14:textId="77777777" w:rsidTr="002C7279">
        <w:trPr>
          <w:gridAfter w:val="2"/>
          <w:wAfter w:w="18" w:type="dxa"/>
          <w:trHeight w:val="778"/>
        </w:trPr>
        <w:tc>
          <w:tcPr>
            <w:tcW w:w="2880" w:type="dxa"/>
          </w:tcPr>
          <w:p w14:paraId="6C4CEB0A" w14:textId="39AC9253" w:rsidR="003D53E1" w:rsidRPr="00795D82" w:rsidRDefault="003D53E1" w:rsidP="003D53E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  <w:p w14:paraId="7BF4214F" w14:textId="512DD834" w:rsidR="003D53E1" w:rsidRPr="00795D82" w:rsidRDefault="003D53E1" w:rsidP="003D53E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4CB42E6" w14:textId="77777777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AED1A7" w14:textId="0536724A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bottom w:val="nil"/>
            </w:tcBorders>
          </w:tcPr>
          <w:p w14:paraId="50ADDA8B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D08D3E6" w14:textId="77777777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8A5EF65" w14:textId="54D22601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177,779</w:t>
            </w:r>
          </w:p>
        </w:tc>
        <w:tc>
          <w:tcPr>
            <w:tcW w:w="270" w:type="dxa"/>
            <w:tcBorders>
              <w:bottom w:val="nil"/>
            </w:tcBorders>
          </w:tcPr>
          <w:p w14:paraId="50DDDAEB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BAE4765" w14:textId="77777777" w:rsid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9FB427" w14:textId="76B5E8BB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107,810</w:t>
            </w:r>
          </w:p>
        </w:tc>
        <w:tc>
          <w:tcPr>
            <w:tcW w:w="270" w:type="dxa"/>
            <w:tcBorders>
              <w:bottom w:val="nil"/>
            </w:tcBorders>
          </w:tcPr>
          <w:p w14:paraId="1E08B75E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7BE6311" w14:textId="77777777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24526B" w14:textId="27F5B21A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102,687</w:t>
            </w:r>
          </w:p>
        </w:tc>
        <w:tc>
          <w:tcPr>
            <w:tcW w:w="270" w:type="dxa"/>
            <w:tcBorders>
              <w:bottom w:val="nil"/>
            </w:tcBorders>
          </w:tcPr>
          <w:p w14:paraId="0E7AC60A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7B2C744" w14:textId="77777777" w:rsidR="003D53E1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0C2814" w14:textId="7DEB51EC" w:rsidR="003D53E1" w:rsidRPr="00795D82" w:rsidRDefault="003D53E1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9,667</w:t>
            </w:r>
          </w:p>
        </w:tc>
        <w:tc>
          <w:tcPr>
            <w:tcW w:w="270" w:type="dxa"/>
            <w:tcBorders>
              <w:bottom w:val="nil"/>
            </w:tcBorders>
          </w:tcPr>
          <w:p w14:paraId="486A54D1" w14:textId="77777777" w:rsidR="003D53E1" w:rsidRPr="00795D82" w:rsidRDefault="003D53E1" w:rsidP="003D53E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EA48E6A" w14:textId="77777777" w:rsid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44AFB1" w14:textId="30935159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7,399</w:t>
            </w:r>
          </w:p>
        </w:tc>
        <w:tc>
          <w:tcPr>
            <w:tcW w:w="270" w:type="dxa"/>
            <w:tcBorders>
              <w:bottom w:val="nil"/>
            </w:tcBorders>
          </w:tcPr>
          <w:p w14:paraId="1014E402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0C1F3F6" w14:textId="77777777" w:rsid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7BD7E1" w14:textId="29F82C23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7,664</w:t>
            </w:r>
          </w:p>
        </w:tc>
        <w:tc>
          <w:tcPr>
            <w:tcW w:w="270" w:type="dxa"/>
            <w:tcBorders>
              <w:bottom w:val="nil"/>
            </w:tcBorders>
          </w:tcPr>
          <w:p w14:paraId="06157A3B" w14:textId="77777777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21AF97EE" w14:textId="77777777" w:rsidR="003D53E1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FED259" w14:textId="1BB8F584" w:rsidR="003D53E1" w:rsidRPr="00795D82" w:rsidRDefault="003D53E1" w:rsidP="003D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578,091</w:t>
            </w:r>
          </w:p>
        </w:tc>
      </w:tr>
      <w:tr w:rsidR="002C7279" w:rsidRPr="00795D82" w14:paraId="59226CF4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6916B23B" w14:textId="2F93D623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</w:tcBorders>
          </w:tcPr>
          <w:p w14:paraId="26C07307" w14:textId="458CAA82" w:rsidR="00A8215A" w:rsidRPr="00795D82" w:rsidRDefault="00A8215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4009951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AA042D" w14:textId="0B32E49E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9A60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76F043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8A1AF8" w14:textId="2D177CBE" w:rsidR="00A8215A" w:rsidRDefault="00923FAF" w:rsidP="0092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902ACD1" w14:textId="19B9474E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</w:t>
            </w:r>
            <w:r w:rsidR="009A60D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D4C31E" w14:textId="3852D1C2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0E7007A4" w:rsidR="00A8215A" w:rsidRPr="00795D82" w:rsidRDefault="00923FA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</w:t>
            </w:r>
            <w:r w:rsidR="00B652F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83E8B11" w14:textId="3D63AF3C" w:rsidR="00A8215A" w:rsidRPr="00795D82" w:rsidRDefault="00923FA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183,530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31C20C8" w14:textId="50CB6DAC" w:rsidR="00A8215A" w:rsidRPr="00795D82" w:rsidRDefault="00923FAF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265,84</w:t>
            </w:r>
            <w:r w:rsidR="005A533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C7279" w:rsidRPr="00795D82" w14:paraId="0F62BFBC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75DFFBCF" w14:textId="074B77B7" w:rsidR="00EA75AF" w:rsidRPr="00795D82" w:rsidRDefault="00923FAF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170" w:type="dxa"/>
            <w:tcBorders>
              <w:top w:val="nil"/>
            </w:tcBorders>
          </w:tcPr>
          <w:p w14:paraId="2CCC2438" w14:textId="5CFA77AF" w:rsidR="00EA75AF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E96411A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54C443B" w14:textId="1A30A736" w:rsidR="00EA75AF" w:rsidRPr="002379B9" w:rsidRDefault="002379B9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9E277B4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17204A" w14:textId="43DD1C8E" w:rsidR="00EA75AF" w:rsidRDefault="00923F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</w:t>
            </w:r>
            <w:r w:rsidR="009A60D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E7FF1" w14:textId="77777777" w:rsidR="00EA75AF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2BEF7D9" w14:textId="460B89B8" w:rsidR="00EA75AF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63371B9F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2B80CC" w14:textId="2DB550F7" w:rsidR="00EA75AF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F8EA60" w14:textId="77777777" w:rsidR="00EA75AF" w:rsidRPr="00795D82" w:rsidRDefault="00EA75AF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443DAB" w14:textId="2B9AE205" w:rsidR="00EA75AF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FE85F7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A661B17" w14:textId="116D6050" w:rsidR="00EA75AF" w:rsidRDefault="002379B9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A2A0A56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19DB5BF0" w14:textId="5A1602B4" w:rsidR="00EA75AF" w:rsidRDefault="00923FAF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</w:t>
            </w:r>
            <w:r w:rsidR="009A60D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279" w:rsidRPr="00795D82" w14:paraId="1016C9C3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</w:tcPr>
          <w:p w14:paraId="3AF540E7" w14:textId="1F758477" w:rsidR="00E86CBF" w:rsidRPr="00795D82" w:rsidRDefault="00E86CBF" w:rsidP="00A8215A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DC7B6DB" w14:textId="7BCDA5B5" w:rsidR="00E86CBF" w:rsidRPr="00EB66AF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BEE0B4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2BF17A8" w14:textId="483B0BA1" w:rsidR="00E86CBF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32,404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FB5FB2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1931D6F" w14:textId="62718E7D" w:rsidR="00E86CBF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0922" w14:textId="77777777" w:rsidR="00E86CBF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1B44714" w14:textId="3D716B00" w:rsidR="00E86CBF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</w:t>
            </w:r>
            <w:r w:rsidR="00B652F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178921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DF4A00B" w14:textId="4A7CE89A" w:rsidR="00E86CBF" w:rsidRDefault="005651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AC8384" w14:textId="77777777" w:rsidR="00E86CBF" w:rsidRPr="00795D82" w:rsidRDefault="00E86CBF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213E174D" w14:textId="3B61980E" w:rsidR="00E86CBF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652F9">
              <w:rPr>
                <w:rFonts w:ascii="Angsana New" w:hAnsi="Angsana New"/>
                <w:sz w:val="28"/>
                <w:szCs w:val="28"/>
              </w:rPr>
              <w:t>4</w:t>
            </w:r>
            <w:r w:rsidR="006224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610AF39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91F1E23" w14:textId="0231C030" w:rsidR="00E86CBF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3FAF">
              <w:rPr>
                <w:rFonts w:ascii="Angsana New" w:hAnsi="Angsana New"/>
                <w:sz w:val="28"/>
                <w:szCs w:val="28"/>
              </w:rPr>
              <w:t>35,387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D3E4EE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</w:tcBorders>
            <w:vAlign w:val="bottom"/>
          </w:tcPr>
          <w:p w14:paraId="41024B7D" w14:textId="3E4006D8" w:rsidR="00E86CBF" w:rsidRDefault="00A72542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7279" w:rsidRPr="00795D82" w14:paraId="46B06877" w14:textId="77777777" w:rsidTr="002C7279">
        <w:trPr>
          <w:gridAfter w:val="2"/>
          <w:wAfter w:w="18" w:type="dxa"/>
          <w:trHeight w:val="383"/>
        </w:trPr>
        <w:tc>
          <w:tcPr>
            <w:tcW w:w="2880" w:type="dxa"/>
            <w:tcBorders>
              <w:bottom w:val="nil"/>
            </w:tcBorders>
          </w:tcPr>
          <w:p w14:paraId="12A07610" w14:textId="4659B209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30DDECCD" w14:textId="0DE5ECEE" w:rsidR="00A8215A" w:rsidRPr="00EB66AF" w:rsidRDefault="00923FAF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CD235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616F49" w14:textId="1417A0CA" w:rsidR="00A8215A" w:rsidRPr="00795D82" w:rsidRDefault="00A8215A" w:rsidP="00A7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F703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1FC128" w14:textId="6B860B57" w:rsidR="00A8215A" w:rsidRDefault="00A8215A" w:rsidP="00EB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543074" w14:textId="11C59FCE" w:rsidR="00A8215A" w:rsidRPr="00795D82" w:rsidRDefault="00A8215A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3FAF">
              <w:rPr>
                <w:rFonts w:ascii="Angsana New" w:hAnsi="Angsana New"/>
                <w:sz w:val="28"/>
                <w:szCs w:val="28"/>
              </w:rPr>
              <w:t>37</w:t>
            </w:r>
            <w:r w:rsidR="009A60D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C8538D9" w14:textId="0707C529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(1,399)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37430B36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5142">
              <w:rPr>
                <w:rFonts w:ascii="Angsana New" w:hAnsi="Angsana New"/>
                <w:sz w:val="28"/>
                <w:szCs w:val="28"/>
              </w:rPr>
              <w:t>1</w:t>
            </w:r>
            <w:r w:rsidR="00923FAF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444954" w14:textId="6846408B" w:rsidR="00A8215A" w:rsidRPr="00795D82" w:rsidRDefault="00923FAF" w:rsidP="0092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BAB5389" w14:textId="5F3E4CF3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3FAF">
              <w:rPr>
                <w:rFonts w:ascii="Angsana New" w:hAnsi="Angsana New"/>
                <w:sz w:val="28"/>
                <w:szCs w:val="28"/>
              </w:rPr>
              <w:t>1,97</w:t>
            </w:r>
            <w:r w:rsidR="009A60D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279" w:rsidRPr="00ED4597" w14:paraId="5D73D91D" w14:textId="77777777" w:rsidTr="002C7279">
        <w:trPr>
          <w:gridAfter w:val="2"/>
          <w:wAfter w:w="18" w:type="dxa"/>
          <w:trHeight w:val="394"/>
        </w:trPr>
        <w:tc>
          <w:tcPr>
            <w:tcW w:w="2880" w:type="dxa"/>
            <w:tcBorders>
              <w:bottom w:val="nil"/>
            </w:tcBorders>
          </w:tcPr>
          <w:p w14:paraId="78A471D2" w14:textId="7B567E45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9515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AF8843" w14:textId="0333DF29" w:rsidR="00A8215A" w:rsidRPr="00795D82" w:rsidRDefault="00CC69C2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bottom w:val="nil"/>
            </w:tcBorders>
          </w:tcPr>
          <w:p w14:paraId="040B5FAA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61B0C2" w14:textId="17B7D85B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210,56</w:t>
            </w:r>
            <w:r w:rsidR="009447A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5C6DE9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43C59E" w14:textId="09D98DFE" w:rsidR="00A8215A" w:rsidRDefault="00ED459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23FAF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72393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23FAF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9A60D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551D39" w14:textId="6D0EB0C4" w:rsidR="00A8215A" w:rsidRPr="00795D82" w:rsidRDefault="00723937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23FAF">
              <w:rPr>
                <w:rFonts w:ascii="Angsana New" w:hAnsi="Angsana New"/>
                <w:b/>
                <w:bCs/>
                <w:sz w:val="28"/>
                <w:szCs w:val="28"/>
              </w:rPr>
              <w:t>62,42</w:t>
            </w:r>
            <w:r w:rsidR="009A60D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E33743" w14:textId="62C0779B" w:rsidR="00A8215A" w:rsidRPr="00795D82" w:rsidRDefault="00923FAF" w:rsidP="0085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11,355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B3F2F" w14:textId="0B4E790A" w:rsidR="00A8215A" w:rsidRPr="00795D82" w:rsidRDefault="00923FA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11,8</w:t>
            </w:r>
            <w:r w:rsidR="004845E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34CE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9382BE" w14:textId="79166A01" w:rsidR="00A8215A" w:rsidRPr="00795D82" w:rsidRDefault="00923FAF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</w:t>
            </w:r>
            <w:r w:rsidR="0056514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404F690" w14:textId="4AE5D917" w:rsidR="00A8215A" w:rsidRPr="00ED4597" w:rsidRDefault="00923FAF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837,81</w:t>
            </w:r>
            <w:r w:rsidR="009A60D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405D0F77" w14:textId="77777777" w:rsidR="002C4FD1" w:rsidRPr="00BC2171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BC2171" w:rsidSect="005136C8">
          <w:footerReference w:type="default" r:id="rId17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B41719" w:rsidRDefault="002C4FD1" w:rsidP="002C4FD1">
      <w:pPr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14332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  <w:gridCol w:w="22"/>
      </w:tblGrid>
      <w:tr w:rsidR="00923FAF" w:rsidRPr="00795D82" w14:paraId="593C2D0C" w14:textId="77777777" w:rsidTr="00D41DE5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B3C120B" w14:textId="77777777" w:rsidR="00923FAF" w:rsidRPr="00795D82" w:rsidRDefault="00923FAF" w:rsidP="00530F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1AFF8FCB" w14:textId="4127FADA" w:rsidR="00923FAF" w:rsidRPr="00795D82" w:rsidRDefault="00923FAF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DE5" w:rsidRPr="00795D82" w14:paraId="20D68307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73A5E370" w14:textId="77777777" w:rsidR="001C68C8" w:rsidRPr="00795D82" w:rsidRDefault="001C68C8" w:rsidP="00530F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133660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4A82C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70B5AEA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7572FB" w14:textId="321B294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72E5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F732F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B6B0D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795D82" w14:paraId="44CC1472" w14:textId="77777777" w:rsidTr="005B4ED0">
        <w:trPr>
          <w:gridAfter w:val="1"/>
          <w:wAfter w:w="22" w:type="dxa"/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06D6AF3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ACCA1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B62CA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4673E0" w14:textId="07FE754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4B5C0" w14:textId="781FFD54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8C895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17C6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0C0F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795D82" w14:paraId="0AD59EC3" w14:textId="77777777" w:rsidTr="005B4ED0">
        <w:trPr>
          <w:gridAfter w:val="1"/>
          <w:wAfter w:w="22" w:type="dxa"/>
          <w:trHeight w:val="36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439445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F78C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E0721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43FF" w14:textId="47E652D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35BAD8" w14:textId="5A4F3190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EE330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9FD83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B86A5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08C823B8" w14:textId="77777777" w:rsidTr="00D41DE5">
        <w:trPr>
          <w:trHeight w:val="375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4F6A0416" w14:textId="77777777" w:rsidR="009879FC" w:rsidRPr="00795D82" w:rsidRDefault="009879FC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5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795D82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9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1DE5" w:rsidRPr="00795D82" w14:paraId="2B680EBD" w14:textId="77777777" w:rsidTr="005B4ED0">
        <w:trPr>
          <w:gridAfter w:val="1"/>
          <w:wAfter w:w="22" w:type="dxa"/>
          <w:trHeight w:val="375"/>
        </w:trPr>
        <w:tc>
          <w:tcPr>
            <w:tcW w:w="2880" w:type="dxa"/>
            <w:tcBorders>
              <w:top w:val="nil"/>
              <w:bottom w:val="nil"/>
            </w:tcBorders>
          </w:tcPr>
          <w:p w14:paraId="47FB4429" w14:textId="2B9F459B" w:rsidR="001C68C8" w:rsidRPr="00795D82" w:rsidRDefault="001C68C8" w:rsidP="00356D57">
            <w:pPr>
              <w:tabs>
                <w:tab w:val="clear" w:pos="227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</w:t>
            </w:r>
            <w:r w:rsidR="00D41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  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72A5C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61F6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920DB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B06A5A" w14:textId="0BC3AB5F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65E5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26574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70D35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1DE5" w:rsidRPr="00795D82" w14:paraId="60EC10EF" w14:textId="77777777" w:rsidTr="005B4ED0">
        <w:trPr>
          <w:gridAfter w:val="1"/>
          <w:wAfter w:w="22" w:type="dxa"/>
          <w:trHeight w:val="347"/>
        </w:trPr>
        <w:tc>
          <w:tcPr>
            <w:tcW w:w="2880" w:type="dxa"/>
            <w:tcBorders>
              <w:top w:val="nil"/>
              <w:bottom w:val="nil"/>
            </w:tcBorders>
          </w:tcPr>
          <w:p w14:paraId="520A3E9A" w14:textId="260025FE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1080E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DC11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543DA2" w14:textId="7051B9FF" w:rsidR="001C68C8" w:rsidRPr="00EF461B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E242B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,782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D39E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35BAF8" w14:textId="7723FA8E" w:rsidR="001C68C8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272D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325843" w14:textId="66B182B1" w:rsidR="001C68C8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0CEF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6C1B925" w14:textId="305F5DCD" w:rsidR="001C68C8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8963D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854D0" w14:textId="1BA3CFBE" w:rsidR="001C68C8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A815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7F940F" w14:textId="77777777" w:rsidR="001C68C8" w:rsidRPr="00D41DE5" w:rsidRDefault="001C68C8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D41D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FCD8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5D8CB7" w14:textId="2328391C" w:rsidR="001C68C8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161,108</w:t>
            </w:r>
          </w:p>
        </w:tc>
      </w:tr>
      <w:tr w:rsidR="00D41DE5" w:rsidRPr="00795D82" w14:paraId="7DA0F14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5B529377" w14:textId="77777777" w:rsidR="00B82177" w:rsidRPr="00795D82" w:rsidRDefault="00B82177" w:rsidP="00B8217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F012A0" w14:textId="4F7BB083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82409" w14:textId="530DB78D" w:rsidR="00B82177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1F523B2" w14:textId="634955CC" w:rsidR="00B82177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90DE6C" w14:textId="7307CB96" w:rsidR="00B82177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D348E5" w14:textId="42F609E5" w:rsidR="00B82177" w:rsidRPr="00795D82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B82177" w:rsidRPr="00795D82" w:rsidRDefault="00B82177" w:rsidP="00B8217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6B3C4AE0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D1C024" w14:textId="4F2A0AE9" w:rsidR="00B82177" w:rsidRPr="00D41DE5" w:rsidRDefault="00B82177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D41D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ED60A2" w14:textId="38EFF77E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21,435</w:t>
            </w:r>
          </w:p>
        </w:tc>
      </w:tr>
      <w:tr w:rsidR="00D41DE5" w:rsidRPr="00795D82" w14:paraId="6B5DA1D9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254329E" w14:textId="77777777" w:rsidR="00B82177" w:rsidRPr="00795D82" w:rsidRDefault="00B82177" w:rsidP="00B8217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268F5F" w14:textId="4F799601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3FC831" w14:textId="70EB6398" w:rsidR="00B82177" w:rsidRPr="00795D82" w:rsidRDefault="00B82177" w:rsidP="0001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B6BF70E" w14:textId="13ADD112" w:rsidR="00B82177" w:rsidRPr="00795D82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E49B7" w14:textId="71B74DC8" w:rsidR="00B82177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A9A163" w14:textId="693C03CE" w:rsidR="00B82177" w:rsidRPr="00795D82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B82177" w:rsidRPr="00795D82" w:rsidRDefault="00B82177" w:rsidP="00B8217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23D60433" w:rsidR="00B82177" w:rsidRPr="00795D82" w:rsidRDefault="00B82177" w:rsidP="0035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1BCDB6DE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DBD15" w14:textId="4C7C2F87" w:rsidR="00B82177" w:rsidRPr="00D41DE5" w:rsidRDefault="00B82177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D41D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66D748" w14:textId="2D982CAE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(992)</w:t>
            </w:r>
          </w:p>
        </w:tc>
      </w:tr>
      <w:tr w:rsidR="00D41DE5" w:rsidRPr="00795D82" w14:paraId="27FC5A71" w14:textId="77777777" w:rsidTr="005B4ED0">
        <w:trPr>
          <w:gridAfter w:val="1"/>
          <w:wAfter w:w="22" w:type="dxa"/>
          <w:trHeight w:val="724"/>
        </w:trPr>
        <w:tc>
          <w:tcPr>
            <w:tcW w:w="2880" w:type="dxa"/>
            <w:tcBorders>
              <w:top w:val="nil"/>
              <w:bottom w:val="nil"/>
            </w:tcBorders>
          </w:tcPr>
          <w:p w14:paraId="75CC4A8B" w14:textId="13C386DD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  <w:p w14:paraId="0216E09F" w14:textId="1FC2F3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9134931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B3DEB2" w14:textId="371DB0C5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32F95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1A5E9BB" w14:textId="77777777" w:rsidR="00EB7215" w:rsidRDefault="00EB7215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F5143D" w14:textId="79DE0EE2" w:rsidR="00EB7215" w:rsidRPr="00795D82" w:rsidRDefault="00EB7215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1628F9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A242912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BF9E59" w14:textId="1E336FE9" w:rsidR="00EB7215" w:rsidRPr="005B4ED0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2AA3E3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7DD30D9" w14:textId="77777777" w:rsidR="00EB7215" w:rsidRDefault="00EB7215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2EB6DF" w14:textId="06DFD9E7" w:rsidR="00EB7215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A3765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2FD8835" w14:textId="77777777" w:rsidR="00EB7215" w:rsidRDefault="00EB7215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9BE1E1" w14:textId="724DDAC7" w:rsidR="00EB7215" w:rsidRPr="00795D82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541D7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99C0A68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2BAB6C" w14:textId="14446F51" w:rsidR="00EB7215" w:rsidRPr="00795D82" w:rsidRDefault="00B82177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C31AA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6090232" w14:textId="77777777" w:rsidR="00EB7215" w:rsidRPr="00D41DE5" w:rsidRDefault="00EB7215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</w:p>
          <w:p w14:paraId="1FEA2206" w14:textId="72482D91" w:rsidR="00EB7215" w:rsidRPr="00016888" w:rsidRDefault="00EB7215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88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27FCCB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79A8736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19F5ED" w14:textId="17CF9DBC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</w:t>
            </w:r>
          </w:p>
        </w:tc>
      </w:tr>
      <w:tr w:rsidR="00D41DE5" w:rsidRPr="00795D82" w14:paraId="37E23C4E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1726769F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A175DF" w14:textId="464B8A3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DDE680" w14:textId="3A8FC106" w:rsidR="001C68C8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4CA36A" w14:textId="5C78BF37" w:rsidR="001C68C8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6E5B6B" w14:textId="492B7816" w:rsidR="001C68C8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F819EE" w14:textId="2D4B6E03" w:rsidR="001C68C8" w:rsidRPr="00795D82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3A213D1E" w:rsidR="001C68C8" w:rsidRPr="00795D82" w:rsidRDefault="00B8217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9056A5" w14:textId="1E87F30E" w:rsidR="001C68C8" w:rsidRPr="00D41DE5" w:rsidRDefault="001C68C8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D41D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E410C" w14:textId="7B1A9664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D41DE5" w:rsidRPr="00795D82" w14:paraId="6A7EDE63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7D305918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D6E8FA" w14:textId="2121EED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C2A42" w14:textId="2DD46973" w:rsidR="001C68C8" w:rsidRPr="00795D82" w:rsidRDefault="001C68C8" w:rsidP="0001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8304FD" w14:textId="034AED6D" w:rsidR="001C68C8" w:rsidRDefault="002379B9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DB4A38" w14:textId="75AB199B" w:rsidR="001C68C8" w:rsidRPr="00795D82" w:rsidRDefault="001C68C8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8BD02" w14:textId="56897B33" w:rsidR="001C68C8" w:rsidRPr="00795D82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48DC7F55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45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60BEB4" w14:textId="4BD3F561" w:rsidR="001C68C8" w:rsidRPr="00D41DE5" w:rsidRDefault="001C68C8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 w:rsidRPr="00D41D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98F86A" w14:textId="3AF1F92F" w:rsidR="001C68C8" w:rsidRPr="00795D82" w:rsidRDefault="001C68C8" w:rsidP="0035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2177">
              <w:rPr>
                <w:rFonts w:asciiTheme="majorBidi" w:hAnsiTheme="majorBidi" w:cstheme="majorBidi"/>
                <w:sz w:val="28"/>
                <w:szCs w:val="28"/>
              </w:rPr>
              <w:t>1,936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1DE5" w:rsidRPr="00ED4597" w14:paraId="3D8ACD00" w14:textId="77777777" w:rsidTr="005B4ED0">
        <w:trPr>
          <w:gridAfter w:val="1"/>
          <w:wAfter w:w="22" w:type="dxa"/>
          <w:trHeight w:val="366"/>
        </w:trPr>
        <w:tc>
          <w:tcPr>
            <w:tcW w:w="2880" w:type="dxa"/>
            <w:tcBorders>
              <w:top w:val="nil"/>
              <w:bottom w:val="nil"/>
            </w:tcBorders>
          </w:tcPr>
          <w:p w14:paraId="20265AAD" w14:textId="277FA915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16919" w14:textId="26D3F56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9E482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2035F5" w14:textId="0DE705C5" w:rsidR="001C68C8" w:rsidRPr="00795D82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93,477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2ACA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CBEF6B" w14:textId="7C437727" w:rsidR="001C68C8" w:rsidRPr="00ED4597" w:rsidRDefault="00B82177" w:rsidP="005B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B58F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5D4A" w14:textId="15CDDC7A" w:rsidR="001C68C8" w:rsidRPr="00ED4597" w:rsidRDefault="00B82177" w:rsidP="002C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29DD9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E6FFD" w14:textId="4BB6A328" w:rsidR="001C68C8" w:rsidRPr="00ED4597" w:rsidRDefault="00B82177" w:rsidP="00BE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B14CD" w14:textId="77777777" w:rsidR="001C68C8" w:rsidRPr="00ED4597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9D8C8" w14:textId="279579FD" w:rsidR="001C68C8" w:rsidRPr="00ED4597" w:rsidRDefault="00B8217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E6878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1A8826" w14:textId="21596AEA" w:rsidR="001C68C8" w:rsidRPr="00D41DE5" w:rsidRDefault="001C68C8" w:rsidP="00D4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DE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621B9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8A33B" w14:textId="37523C8F" w:rsidR="001C68C8" w:rsidRPr="00ED4597" w:rsidRDefault="00B82177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204,49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DB0A738" w14:textId="77777777" w:rsidR="002C4FD1" w:rsidRPr="00E04BFC" w:rsidRDefault="002C4FD1" w:rsidP="002C4FD1">
      <w:r>
        <w:br w:type="page"/>
      </w:r>
    </w:p>
    <w:tbl>
      <w:tblPr>
        <w:tblW w:w="1431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080"/>
        <w:gridCol w:w="270"/>
        <w:gridCol w:w="1350"/>
        <w:gridCol w:w="270"/>
        <w:gridCol w:w="1170"/>
        <w:gridCol w:w="270"/>
        <w:gridCol w:w="990"/>
        <w:gridCol w:w="270"/>
        <w:gridCol w:w="1440"/>
        <w:gridCol w:w="270"/>
        <w:gridCol w:w="1260"/>
        <w:gridCol w:w="270"/>
        <w:gridCol w:w="1080"/>
      </w:tblGrid>
      <w:tr w:rsidR="00D828CA" w:rsidRPr="00795D82" w14:paraId="5D401BC7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B04C11D" w14:textId="77777777" w:rsidR="00D828CA" w:rsidRPr="00795D82" w:rsidRDefault="00D828CA" w:rsidP="005C7D6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76C7777E" w14:textId="6DE62BD9" w:rsidR="00D828CA" w:rsidRPr="00795D82" w:rsidRDefault="00D828CA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378" w:rsidRPr="00795D82" w14:paraId="06F10135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D0BCEBB" w14:textId="77777777" w:rsidR="009879FC" w:rsidRPr="00795D82" w:rsidRDefault="009879FC" w:rsidP="005C7D6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06CF6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F527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1AC9E4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FE79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8C57F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23D1A4" w14:textId="2212A515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2E2EE2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C977AE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ACD8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9CB59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8A5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F76BD8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795D82" w14:paraId="4792E874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6C80985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22272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FC5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90F15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8773B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26F386" w14:textId="0715FAB4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701164" w14:textId="6CAD9AC0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58339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BF46D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0FA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915049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5ED807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F92389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795D82" w14:paraId="1B5478F9" w14:textId="77777777" w:rsidTr="00DC7960">
        <w:trPr>
          <w:trHeight w:val="356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69EC88EC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4DBD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4C8B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594E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DD921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56444B" w14:textId="713F7ED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3B77F1" w14:textId="0E9F3FCB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539E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3A6B1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CCF3D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C72E3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543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39B7F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795D82" w14:paraId="0E9364E4" w14:textId="77777777" w:rsidTr="00DC7960">
        <w:trPr>
          <w:trHeight w:val="367"/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14:paraId="12FC4F7E" w14:textId="77777777" w:rsidR="00DA0219" w:rsidRPr="00795D82" w:rsidRDefault="00DA0219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795D82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4378" w:rsidRPr="00795D82" w14:paraId="043CE4E1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B887729" w14:textId="77777777" w:rsidR="00F97746" w:rsidRPr="00595A96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01F10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4610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CA6C6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DB42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8D3A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E575B0" w14:textId="28B2C44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0D73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AE84D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01C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823DD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B993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8144E6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795D82" w14:paraId="1F21E539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F253D7E" w14:textId="7A0DD27B" w:rsidR="00B82177" w:rsidRPr="00795D82" w:rsidRDefault="00B82177" w:rsidP="00B8217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B4D5A1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744693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C43B03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8B21D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8E344F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75DC13" w14:textId="3CE976D0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88A111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97CCAF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66E54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F36CF3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7775A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9A7FB5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4378" w:rsidRPr="00795D82" w14:paraId="1FF8A6E7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72638476" w14:textId="5616D6B1" w:rsidR="00B82177" w:rsidRPr="00795D82" w:rsidRDefault="00B82177" w:rsidP="00B8217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DD9684" w14:textId="707A8681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1D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E440E9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9B0754" w14:textId="7EBED540" w:rsidR="00B82177" w:rsidRPr="00795D82" w:rsidRDefault="00B82177" w:rsidP="00BB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90,05</w:t>
            </w:r>
            <w:r w:rsidRPr="00356D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515CE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3F8617" w14:textId="1EF8AA22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D25614" w14:textId="54EEA85F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D19BA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10D3F4" w14:textId="3487DE62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387565D4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D7ABB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3A32AC" w14:textId="74BC946B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6C90D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BC606" w14:textId="0E4F45CB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291,265</w:t>
            </w:r>
          </w:p>
        </w:tc>
      </w:tr>
      <w:tr w:rsidR="00C34378" w:rsidRPr="00795D82" w14:paraId="67D0AAC0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2127B3C7" w14:textId="2092D4D6" w:rsidR="00B82177" w:rsidRPr="00795D82" w:rsidRDefault="00B82177" w:rsidP="00B8217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289431" w14:textId="46E019E1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9C670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CE77BB" w14:textId="4215A37E" w:rsidR="00B82177" w:rsidRPr="00795D82" w:rsidRDefault="00B82177" w:rsidP="00BB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3E786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A6FC05B" w14:textId="03DE270F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96,903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65C810" w14:textId="4A8018C4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8D31F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8826C6" w14:textId="33BEE058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7D127D6B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9FBCF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CFDDC22" w14:textId="62574248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2FD6F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F1798B" w14:textId="5A7C34A7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105,275</w:t>
            </w:r>
          </w:p>
        </w:tc>
      </w:tr>
      <w:tr w:rsidR="00C34378" w:rsidRPr="00795D82" w14:paraId="0CCEEFAC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4B337F1C" w14:textId="77777777" w:rsidR="00B82177" w:rsidRPr="00795D82" w:rsidRDefault="00B82177" w:rsidP="00B8217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248978AE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0A05A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727E1132" w:rsidR="00B82177" w:rsidRPr="00795D82" w:rsidRDefault="00B82177" w:rsidP="00C3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90,051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6335D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2344A169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2BE850F0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31,091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FCD9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65948EBE" w:rsidR="00B82177" w:rsidRPr="00795D82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7D09CA1E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7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7A331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232EF59D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7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C6635" w14:textId="77777777" w:rsidR="00B82177" w:rsidRPr="00795D82" w:rsidRDefault="00B82177" w:rsidP="00B8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7250AC76" w:rsidR="00B82177" w:rsidRPr="00795D82" w:rsidRDefault="00B82177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396,540</w:t>
            </w:r>
          </w:p>
        </w:tc>
      </w:tr>
      <w:tr w:rsidR="00C34378" w:rsidRPr="00795D82" w14:paraId="33F1A066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03C106E4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3218B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C140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9841B" w14:textId="77777777" w:rsidR="00DA0219" w:rsidRPr="00795D82" w:rsidRDefault="00DA0219" w:rsidP="00C3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F87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10A9A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90F1F9" w14:textId="711A6B63" w:rsidR="00DA0219" w:rsidRPr="00795D82" w:rsidRDefault="00DA0219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FBF0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6FC2F6" w14:textId="77777777" w:rsidR="00DA0219" w:rsidRPr="00795D82" w:rsidRDefault="00DA0219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F2EC0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A161B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EFE9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E93DB8" w14:textId="77777777" w:rsidR="00DA0219" w:rsidRPr="00795D82" w:rsidRDefault="00DA0219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378" w:rsidRPr="00795D82" w14:paraId="1E6E946B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79CD5A5E" w14:textId="237D1196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82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10D3E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DA28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70E092" w14:textId="77777777" w:rsidR="00DA0219" w:rsidRPr="00795D82" w:rsidRDefault="00DA0219" w:rsidP="00C3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41E7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C714D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1F534" w14:textId="3A1E3F74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89F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E393BA" w14:textId="77777777" w:rsidR="00DA0219" w:rsidRPr="00795D82" w:rsidRDefault="00DA0219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97FA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E23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19A3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96635C" w14:textId="77777777" w:rsidR="00DA0219" w:rsidRPr="00795D82" w:rsidRDefault="00DA0219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378" w:rsidRPr="00795D82" w14:paraId="2AD9DA8B" w14:textId="77777777" w:rsidTr="00DC7960">
        <w:trPr>
          <w:trHeight w:val="367"/>
        </w:trPr>
        <w:tc>
          <w:tcPr>
            <w:tcW w:w="2880" w:type="dxa"/>
            <w:tcBorders>
              <w:top w:val="nil"/>
              <w:bottom w:val="nil"/>
            </w:tcBorders>
          </w:tcPr>
          <w:p w14:paraId="1340981A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17DF02" w14:textId="01354B89" w:rsidR="00DA0219" w:rsidRPr="00795D82" w:rsidRDefault="009A1D0F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D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D3271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8F959E" w14:textId="74068095" w:rsidR="00DA0219" w:rsidRPr="00795D82" w:rsidRDefault="00B82177" w:rsidP="00C3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117,09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B9655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CAC8E6" w14:textId="4A30B731" w:rsidR="00DA0219" w:rsidRDefault="00386AEF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72FCBF" w14:textId="7BC9AAC5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76,21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D1E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BF4C55" w14:textId="3427773F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1F4342B0" w:rsidR="00DA0219" w:rsidRPr="00795D82" w:rsidRDefault="00745D96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00B2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D9ACFE" w14:textId="47ACE36F" w:rsidR="00DA0219" w:rsidRPr="00DC7960" w:rsidRDefault="00745D96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DC7960">
              <w:rPr>
                <w:rFonts w:asciiTheme="majorBidi" w:hAnsiTheme="majorBidi" w:cstheme="majorBidi"/>
                <w:sz w:val="28"/>
                <w:szCs w:val="28"/>
              </w:rPr>
              <w:t>155,769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E587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A250FBE" w14:textId="3A1345DE" w:rsidR="00DA0219" w:rsidRPr="00795D82" w:rsidRDefault="00745D96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520,78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34378" w:rsidRPr="00795D82" w14:paraId="44CDA6DE" w14:textId="77777777" w:rsidTr="00DC7960">
        <w:trPr>
          <w:trHeight w:val="356"/>
        </w:trPr>
        <w:tc>
          <w:tcPr>
            <w:tcW w:w="2880" w:type="dxa"/>
            <w:tcBorders>
              <w:top w:val="nil"/>
              <w:bottom w:val="nil"/>
            </w:tcBorders>
          </w:tcPr>
          <w:p w14:paraId="02A1DD44" w14:textId="068E3112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6B23A38" w14:textId="3928B36E" w:rsidR="00DA0219" w:rsidRPr="00795D82" w:rsidRDefault="00DA0219" w:rsidP="00BB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038E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430BF8" w14:textId="6E5C95B2" w:rsidR="00DA0219" w:rsidRPr="00795D82" w:rsidRDefault="00CF5916" w:rsidP="00BB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DA02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F091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0E4A667" w14:textId="1D954C0E" w:rsidR="00DA0219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102,96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7C11E5" w14:textId="75C908F4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7388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3D1B2E5" w14:textId="7224EBE4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D0E4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E388FC7" w14:textId="54D75B96" w:rsidR="00DA0219" w:rsidRPr="00795D82" w:rsidRDefault="00DA0219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0C00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03AB41" w14:textId="6088DB89" w:rsidR="00DA0219" w:rsidRPr="00795D82" w:rsidRDefault="00745D96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112,52</w:t>
            </w:r>
            <w:r w:rsidR="0014209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34378" w:rsidRPr="00795D82" w14:paraId="50E42CB6" w14:textId="77777777" w:rsidTr="00DC7960">
        <w:trPr>
          <w:trHeight w:val="162"/>
        </w:trPr>
        <w:tc>
          <w:tcPr>
            <w:tcW w:w="2880" w:type="dxa"/>
            <w:tcBorders>
              <w:top w:val="nil"/>
              <w:bottom w:val="nil"/>
            </w:tcBorders>
          </w:tcPr>
          <w:p w14:paraId="20876CB7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02CD2410" w:rsidR="00DA0219" w:rsidRPr="00795D82" w:rsidRDefault="009A1D0F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741B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191BC88F" w:rsidR="00DA0219" w:rsidRPr="00CE7ECF" w:rsidRDefault="00B82177" w:rsidP="00C34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117,09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CB1D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4C104C1A" w:rsidR="00DA0219" w:rsidRDefault="00B82177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102,96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5CE55949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82,</w:t>
            </w:r>
            <w:r w:rsidRPr="00872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142091" w:rsidRPr="00872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170E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2051278C" w:rsidR="00DA0219" w:rsidRPr="00795D82" w:rsidRDefault="00745D96" w:rsidP="0087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2825FBCE" w:rsidR="00DA0219" w:rsidRPr="00795D82" w:rsidRDefault="00745D96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</w:t>
            </w:r>
            <w:r w:rsidR="001420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13BD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3FDA37B3" w:rsidR="00DA0219" w:rsidRPr="00795D82" w:rsidRDefault="00745D96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B1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65B5CDF2" w:rsidR="00DA0219" w:rsidRPr="00795D82" w:rsidRDefault="00745D96" w:rsidP="00DC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633,316</w:t>
            </w:r>
          </w:p>
        </w:tc>
      </w:tr>
    </w:tbl>
    <w:p w14:paraId="137E7A46" w14:textId="76259DF4" w:rsidR="008F61A5" w:rsidRDefault="008F61A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5B4C2BC" w14:textId="423DAEBD" w:rsidR="0010549E" w:rsidRDefault="008F61A5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9558F5">
        <w:rPr>
          <w:rFonts w:ascii="Angsana New" w:hAnsi="Angsana New"/>
          <w:sz w:val="30"/>
          <w:szCs w:val="30"/>
          <w:cs/>
        </w:rPr>
        <w:t>ใน</w:t>
      </w:r>
      <w:r w:rsidR="00845AD4" w:rsidRPr="009558F5">
        <w:rPr>
          <w:rFonts w:ascii="Angsana New" w:hAnsi="Angsana New"/>
          <w:sz w:val="30"/>
          <w:szCs w:val="30"/>
          <w:cs/>
        </w:rPr>
        <w:t>ปี</w:t>
      </w:r>
      <w:r w:rsidRPr="009558F5">
        <w:rPr>
          <w:rFonts w:ascii="Angsana New" w:hAnsi="Angsana New"/>
          <w:sz w:val="30"/>
          <w:szCs w:val="30"/>
          <w:cs/>
        </w:rPr>
        <w:t xml:space="preserve"> </w:t>
      </w:r>
      <w:r w:rsidR="00845AD4" w:rsidRPr="009558F5">
        <w:rPr>
          <w:rFonts w:ascii="Angsana New" w:hAnsi="Angsana New"/>
          <w:sz w:val="30"/>
          <w:szCs w:val="30"/>
        </w:rPr>
        <w:t>2564</w:t>
      </w:r>
      <w:r w:rsidRPr="009558F5">
        <w:rPr>
          <w:rFonts w:ascii="Angsana New" w:hAnsi="Angsana New"/>
          <w:sz w:val="30"/>
          <w:szCs w:val="30"/>
          <w:cs/>
        </w:rPr>
        <w:t xml:space="preserve"> </w:t>
      </w:r>
      <w:r w:rsidR="004C30D0" w:rsidRPr="00CD6199">
        <w:rPr>
          <w:rFonts w:ascii="Angsana New" w:hAnsi="Angsana New" w:hint="cs"/>
          <w:sz w:val="30"/>
          <w:szCs w:val="30"/>
          <w:cs/>
        </w:rPr>
        <w:t>บริษัท</w:t>
      </w:r>
      <w:r w:rsidRPr="008F61A5">
        <w:rPr>
          <w:rFonts w:ascii="Angsana New" w:hAnsi="Angsana New"/>
          <w:sz w:val="30"/>
          <w:szCs w:val="30"/>
          <w:cs/>
        </w:rPr>
        <w:t xml:space="preserve">ปรับปรุงมูลค่าสิทธิการเช่าที่ดินและอาคารกับบริษัทใหญ่ในลำดับสูงสุดและผู้บริหารสำคัญเพิ่มขึ้นรวม </w:t>
      </w:r>
      <w:r w:rsidR="00845AD4">
        <w:rPr>
          <w:rFonts w:ascii="Angsana New" w:hAnsi="Angsana New"/>
          <w:sz w:val="30"/>
          <w:szCs w:val="30"/>
        </w:rPr>
        <w:t>64.0</w:t>
      </w:r>
      <w:r w:rsidRPr="008F61A5">
        <w:rPr>
          <w:rFonts w:ascii="Angsana New" w:hAnsi="Angsana New"/>
          <w:sz w:val="30"/>
          <w:szCs w:val="30"/>
          <w:cs/>
        </w:rPr>
        <w:t xml:space="preserve"> ล้านบาท เนื่องจากการทำสัญญาเช่าฉบับใหม่และการแก้ไขเงื่อนไขในสัญญาเช่าตามลำดับ (</w:t>
      </w:r>
      <w:r w:rsidR="008A0AD7">
        <w:rPr>
          <w:rFonts w:ascii="Angsana New" w:hAnsi="Angsana New" w:hint="cs"/>
          <w:sz w:val="30"/>
          <w:szCs w:val="30"/>
          <w:cs/>
        </w:rPr>
        <w:t>ดู</w:t>
      </w:r>
      <w:r w:rsidRPr="008F61A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45AD4">
        <w:rPr>
          <w:rFonts w:ascii="Angsana New" w:hAnsi="Angsana New"/>
          <w:sz w:val="30"/>
          <w:szCs w:val="30"/>
        </w:rPr>
        <w:t>4</w:t>
      </w:r>
      <w:r w:rsidRPr="008F61A5">
        <w:rPr>
          <w:rFonts w:ascii="Angsana New" w:hAnsi="Angsana New"/>
          <w:sz w:val="30"/>
          <w:szCs w:val="30"/>
          <w:cs/>
        </w:rPr>
        <w:t>)</w:t>
      </w:r>
    </w:p>
    <w:p w14:paraId="7B976FD1" w14:textId="6FEBF562" w:rsidR="00C165EC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61F7583" w14:textId="68569CED" w:rsidR="00C165EC" w:rsidRDefault="00C165EC" w:rsidP="00A0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165EC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165EC">
        <w:rPr>
          <w:rFonts w:ascii="Angsana New" w:hAnsi="Angsana New"/>
          <w:sz w:val="30"/>
          <w:szCs w:val="30"/>
          <w:cs/>
        </w:rPr>
        <w:t xml:space="preserve"> </w:t>
      </w:r>
      <w:r w:rsidRPr="00C165EC">
        <w:rPr>
          <w:rFonts w:ascii="Angsana New" w:hAnsi="Angsana New"/>
          <w:sz w:val="30"/>
          <w:szCs w:val="30"/>
        </w:rPr>
        <w:t xml:space="preserve">2565 </w:t>
      </w:r>
      <w:r w:rsidR="004C30D0" w:rsidRPr="00CD6199">
        <w:rPr>
          <w:rFonts w:ascii="Angsana New" w:hAnsi="Angsana New" w:hint="cs"/>
          <w:sz w:val="30"/>
          <w:szCs w:val="30"/>
          <w:cs/>
        </w:rPr>
        <w:t>บริษัท</w:t>
      </w:r>
      <w:r w:rsidRPr="00CD6199">
        <w:rPr>
          <w:rFonts w:ascii="Angsana New" w:hAnsi="Angsana New"/>
          <w:sz w:val="30"/>
          <w:szCs w:val="30"/>
          <w:cs/>
        </w:rPr>
        <w:t>ได้ทำ</w:t>
      </w:r>
      <w:r w:rsidRPr="00C165EC">
        <w:rPr>
          <w:rFonts w:ascii="Angsana New" w:hAnsi="Angsana New"/>
          <w:sz w:val="30"/>
          <w:szCs w:val="30"/>
          <w:cs/>
        </w:rPr>
        <w:t xml:space="preserve">สัญญาเช่าที่ดินและอาคารเป็นระยะเวลา </w:t>
      </w:r>
      <w:r w:rsidRPr="00C165EC">
        <w:rPr>
          <w:rFonts w:ascii="Angsana New" w:hAnsi="Angsana New"/>
          <w:sz w:val="30"/>
          <w:szCs w:val="30"/>
        </w:rPr>
        <w:t xml:space="preserve">3 </w:t>
      </w:r>
      <w:r w:rsidRPr="00C165EC">
        <w:rPr>
          <w:rFonts w:ascii="Angsana New" w:hAnsi="Angsana New"/>
          <w:sz w:val="30"/>
          <w:szCs w:val="30"/>
          <w:cs/>
        </w:rPr>
        <w:t xml:space="preserve">ปี สิ้นสุดในปี </w:t>
      </w:r>
      <w:r w:rsidRPr="00C165EC">
        <w:rPr>
          <w:rFonts w:ascii="Angsana New" w:hAnsi="Angsana New"/>
          <w:sz w:val="30"/>
          <w:szCs w:val="30"/>
        </w:rPr>
        <w:t xml:space="preserve">2568 </w:t>
      </w:r>
      <w:r w:rsidRPr="00C165EC">
        <w:rPr>
          <w:rFonts w:ascii="Angsana New" w:hAnsi="Angsana New"/>
          <w:sz w:val="30"/>
          <w:szCs w:val="30"/>
          <w:cs/>
        </w:rPr>
        <w:t xml:space="preserve">โดยมีค่าเช่าคงที่ตลอดอายุสัญญา ต่อมาบริษัทได้คืนพื้นที่เช่าบางส่วนจึงทำให้สินทรัพย์สิทธิการใช้ลดลงจำนวน </w:t>
      </w:r>
      <w:r w:rsidRPr="00C165EC">
        <w:rPr>
          <w:rFonts w:ascii="Angsana New" w:hAnsi="Angsana New"/>
          <w:sz w:val="30"/>
          <w:szCs w:val="30"/>
        </w:rPr>
        <w:t xml:space="preserve">4.1 </w:t>
      </w:r>
      <w:r w:rsidRPr="00C165EC">
        <w:rPr>
          <w:rFonts w:ascii="Angsana New" w:hAnsi="Angsana New"/>
          <w:sz w:val="30"/>
          <w:szCs w:val="30"/>
          <w:cs/>
        </w:rPr>
        <w:t>ล้านบาท</w:t>
      </w:r>
    </w:p>
    <w:p w14:paraId="1A4BD881" w14:textId="488EB4A4" w:rsidR="0010549E" w:rsidRPr="001E58EF" w:rsidRDefault="0010549E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810"/>
        <w:jc w:val="thaiDistribute"/>
        <w:rPr>
          <w:rFonts w:ascii="Angsana New" w:hAnsi="Angsana New"/>
          <w:sz w:val="30"/>
          <w:szCs w:val="30"/>
          <w:cs/>
        </w:rPr>
        <w:sectPr w:rsidR="0010549E" w:rsidRPr="001E58EF" w:rsidSect="00BD4005"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ABD7E50" w14:textId="2078B709" w:rsidR="002C6E45" w:rsidRPr="001E6A24" w:rsidRDefault="001E6A24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ผล</w:t>
      </w:r>
      <w:r w:rsidR="002C6E45"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ขาดทุนจากการด้อยค่า</w:t>
      </w:r>
    </w:p>
    <w:p w14:paraId="02A3BEC6" w14:textId="77777777" w:rsidR="002C6E45" w:rsidRDefault="002C6E45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DA6122" w14:textId="77777777" w:rsidR="000B09DA" w:rsidRDefault="002C6E45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8D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5B48D8">
        <w:rPr>
          <w:rFonts w:asciiTheme="majorBidi" w:hAnsiTheme="majorBidi" w:cstheme="majorBidi"/>
          <w:sz w:val="30"/>
          <w:szCs w:val="30"/>
        </w:rPr>
        <w:t xml:space="preserve">2558 </w:t>
      </w:r>
      <w:r w:rsidRPr="005B48D8">
        <w:rPr>
          <w:rFonts w:asciiTheme="majorBidi" w:hAnsiTheme="majorBidi" w:cstheme="majorBidi" w:hint="cs"/>
          <w:sz w:val="30"/>
          <w:szCs w:val="30"/>
          <w:cs/>
        </w:rPr>
        <w:t>บริษัทหยุดการผลิตของโรงงานที่สาขาลำพูน ผู้บริหารของบริษัทได้ประเมินมูลค่าที่คาดว่าจะได้รับคืน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สำหรับที่ดิน อาคารและอุปกรณ์ที่เกี่ยวข้องกับโรงงานที่สาขาลำพูน โดยการแต่งตั้งผู้ประเมินราคาอิสระในการกำหนดมูลค่ายุติธรรมด้วยวิธีวิเคราะห์มูลค่าจากต้นทุน </w:t>
      </w:r>
      <w:r>
        <w:rPr>
          <w:rFonts w:asciiTheme="majorBidi" w:hAnsiTheme="majorBidi" w:cstheme="majorBidi"/>
          <w:sz w:val="30"/>
          <w:szCs w:val="30"/>
        </w:rPr>
        <w:t xml:space="preserve">(Cost Approach) </w:t>
      </w:r>
      <w:r>
        <w:rPr>
          <w:rFonts w:asciiTheme="majorBidi" w:hAnsiTheme="majorBidi" w:cstheme="majorBidi" w:hint="cs"/>
          <w:sz w:val="30"/>
          <w:szCs w:val="30"/>
          <w:cs/>
        </w:rPr>
        <w:t>โดยมูลค่าของอาคารและส่วนปร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ับ</w:t>
      </w:r>
      <w:r>
        <w:rPr>
          <w:rFonts w:asciiTheme="majorBidi" w:hAnsiTheme="majorBidi" w:cstheme="majorBidi" w:hint="cs"/>
          <w:sz w:val="30"/>
          <w:szCs w:val="30"/>
          <w:cs/>
        </w:rPr>
        <w:t>ปรุงอาคารของผ</w:t>
      </w:r>
      <w:r w:rsidR="00B213B0">
        <w:rPr>
          <w:rFonts w:asciiTheme="majorBidi" w:hAnsiTheme="majorBidi" w:cstheme="majorBidi" w:hint="cs"/>
          <w:sz w:val="30"/>
          <w:szCs w:val="30"/>
          <w:cs/>
        </w:rPr>
        <w:t>ู้ประเมินราคาอิสระต่ำกว่ามูลค่าสุทธิทาง</w:t>
      </w:r>
      <w:r>
        <w:rPr>
          <w:rFonts w:asciiTheme="majorBidi" w:hAnsiTheme="majorBidi" w:cstheme="majorBidi" w:hint="cs"/>
          <w:sz w:val="30"/>
          <w:szCs w:val="30"/>
          <w:cs/>
        </w:rPr>
        <w:t>บัญชี ดังนั้นบริษัทจึงบันทึก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ขาดทุนจากการด้อยค่าเป็นจำนวนเงิน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45.0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ในงบการเงินปี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</w:p>
    <w:p w14:paraId="7ACD3FD3" w14:textId="77777777" w:rsidR="000B09DA" w:rsidRDefault="000B09DA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CEB3E" w14:textId="0FF64A37" w:rsidR="00917575" w:rsidRPr="005B48D8" w:rsidRDefault="005B48D8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</w:t>
      </w:r>
      <w:r w:rsidR="00661112" w:rsidRPr="006131AD">
        <w:rPr>
          <w:rFonts w:asciiTheme="majorBidi" w:hAnsiTheme="majorBidi" w:cstheme="majorBidi" w:hint="cs"/>
          <w:sz w:val="30"/>
          <w:szCs w:val="30"/>
          <w:cs/>
        </w:rPr>
        <w:t>จากการพิจารณาดังกล่าว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ผู้บริหารบันทึกผลขาดทุนจากการด้อยค่าเพิ่มเติมอีกจำนวน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 ในงบการเงินสำหรับปี</w:t>
      </w:r>
      <w:r w:rsidR="00F933AB"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สิ้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นสุดวันที่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621D21BB" w14:textId="1681F7EF" w:rsidR="00063F2B" w:rsidRDefault="00063F2B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11546F" w14:textId="4F8AC28B" w:rsidR="008A0AD7" w:rsidRPr="008A0AD7" w:rsidRDefault="008A0AD7" w:rsidP="0059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C165EC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ผู้บริหารได้พิจารณามูลค่าที่คาดว่าจะได้รับคืนสำหรับโรงงานที่สาขาลำพูนด้วยวิธีมูลค่าจากการใช้ และสรุปว่าค่าเผื่อผลขาดทุนจากการด้อยค่าไม่มีการเปลี่ยนแปลงอย่างเป็นสาระสำคัญนับจากวันที่มีการประเมินล่าสุด</w:t>
      </w:r>
    </w:p>
    <w:p w14:paraId="3F1EBE80" w14:textId="77777777" w:rsidR="008A0AD7" w:rsidRPr="008A0AD7" w:rsidRDefault="008A0AD7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82A4AA8" w14:textId="7FDA3111" w:rsidR="0029056C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มูลค่าที่คาดว่าจะได้รับคืนของโรงงานที่สาขาลำพูนมาจากมูลค่าจากการใช้ 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70995E63" w14:textId="77777777" w:rsidR="0029056C" w:rsidRPr="0029056C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26F13" w14:textId="0E047881" w:rsidR="00E511FA" w:rsidRDefault="00FD2242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สมมติฐานที่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ในการประมาณมูลค่าจากการ</w:t>
      </w:r>
      <w:r w:rsidR="00944615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แสดงในตาราง</w:t>
      </w:r>
      <w:r w:rsidR="00E511FA">
        <w:rPr>
          <w:rFonts w:asciiTheme="majorBidi" w:hAnsiTheme="majorBidi" w:cstheme="majorBidi" w:hint="cs"/>
          <w:sz w:val="30"/>
          <w:szCs w:val="30"/>
          <w:cs/>
        </w:rPr>
        <w:t>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C8F971F" w14:textId="77777777" w:rsidR="00D62169" w:rsidRPr="00441EBF" w:rsidRDefault="00D62169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93"/>
        <w:gridCol w:w="1606"/>
        <w:gridCol w:w="1608"/>
      </w:tblGrid>
      <w:tr w:rsidR="008662A6" w:rsidRPr="001C2CB4" w14:paraId="2575C440" w14:textId="77777777" w:rsidTr="00B41719">
        <w:trPr>
          <w:trHeight w:val="330"/>
          <w:tblHeader/>
        </w:trPr>
        <w:tc>
          <w:tcPr>
            <w:tcW w:w="5893" w:type="dxa"/>
          </w:tcPr>
          <w:p w14:paraId="29B5D2C1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3F6310C7" w14:textId="10D8CCD8" w:rsidR="008662A6" w:rsidRPr="006E4BD6" w:rsidRDefault="00081ADA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165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7" w:type="dxa"/>
          </w:tcPr>
          <w:p w14:paraId="568773E4" w14:textId="3EA14395" w:rsidR="008662A6" w:rsidRDefault="008A0AD7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165E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662A6" w:rsidRPr="001C2CB4" w14:paraId="3405C9DE" w14:textId="77777777" w:rsidTr="00B41719">
        <w:trPr>
          <w:trHeight w:val="330"/>
        </w:trPr>
        <w:tc>
          <w:tcPr>
            <w:tcW w:w="5893" w:type="dxa"/>
            <w:shd w:val="clear" w:color="auto" w:fill="auto"/>
          </w:tcPr>
          <w:p w14:paraId="31F69D99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4" w:type="dxa"/>
            <w:gridSpan w:val="2"/>
            <w:vAlign w:val="bottom"/>
          </w:tcPr>
          <w:p w14:paraId="5D08C1F5" w14:textId="77777777" w:rsidR="008662A6" w:rsidRPr="00EA1142" w:rsidRDefault="008662A6" w:rsidP="00704B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A114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C165EC" w:rsidRPr="001C2CB4" w14:paraId="77E3C80B" w14:textId="77777777" w:rsidTr="00B41719">
        <w:trPr>
          <w:trHeight w:val="330"/>
        </w:trPr>
        <w:tc>
          <w:tcPr>
            <w:tcW w:w="5893" w:type="dxa"/>
            <w:shd w:val="clear" w:color="auto" w:fill="auto"/>
          </w:tcPr>
          <w:p w14:paraId="5D1E18C5" w14:textId="77777777" w:rsidR="00C165EC" w:rsidRPr="006E4BD6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6" w:type="dxa"/>
            <w:vAlign w:val="bottom"/>
          </w:tcPr>
          <w:p w14:paraId="66A93693" w14:textId="3ACBCED7" w:rsidR="00C165EC" w:rsidRPr="001D22B1" w:rsidRDefault="0014140A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114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811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607" w:type="dxa"/>
            <w:vAlign w:val="bottom"/>
          </w:tcPr>
          <w:p w14:paraId="049F8CA8" w14:textId="07C5CB3D" w:rsidR="00C165EC" w:rsidRPr="0010549E" w:rsidRDefault="00C165EC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14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8114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8114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165EC" w:rsidRPr="001C2CB4" w14:paraId="4F939BB7" w14:textId="77777777" w:rsidTr="00B41719">
        <w:trPr>
          <w:trHeight w:val="330"/>
        </w:trPr>
        <w:tc>
          <w:tcPr>
            <w:tcW w:w="5893" w:type="dxa"/>
            <w:shd w:val="clear" w:color="auto" w:fill="auto"/>
          </w:tcPr>
          <w:p w14:paraId="1299A816" w14:textId="4CE5952F" w:rsidR="00C165EC" w:rsidRPr="006E4BD6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06" w:type="dxa"/>
            <w:vAlign w:val="bottom"/>
          </w:tcPr>
          <w:p w14:paraId="2BD200E0" w14:textId="61244A89" w:rsidR="00C165EC" w:rsidRPr="00664200" w:rsidRDefault="0014140A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  <w:tc>
          <w:tcPr>
            <w:tcW w:w="1607" w:type="dxa"/>
            <w:vAlign w:val="bottom"/>
          </w:tcPr>
          <w:p w14:paraId="327863A6" w14:textId="43F3765D" w:rsidR="00C165EC" w:rsidRPr="0010549E" w:rsidRDefault="00C165EC" w:rsidP="0094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</w:p>
        </w:tc>
      </w:tr>
    </w:tbl>
    <w:p w14:paraId="06FCA392" w14:textId="77777777" w:rsidR="00FD2242" w:rsidRDefault="00FD2242" w:rsidP="00664200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F8BF8ED" w14:textId="77B76419" w:rsidR="002D1FC3" w:rsidRDefault="002D1FC3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9056C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6E4BD6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="005840D1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6E4BD6">
        <w:rPr>
          <w:rFonts w:asciiTheme="majorBidi" w:hAnsiTheme="majorBidi" w:cstheme="majorBidi"/>
          <w:sz w:val="30"/>
          <w:szCs w:val="30"/>
          <w:cs/>
        </w:rPr>
        <w:t>ธุรกิจ และความสามารถในการก่อหนี้สิ</w:t>
      </w:r>
      <w:r w:rsidRPr="00F61E18">
        <w:rPr>
          <w:rFonts w:asciiTheme="majorBidi" w:hAnsiTheme="majorBidi" w:cstheme="majorBidi"/>
          <w:sz w:val="30"/>
          <w:szCs w:val="30"/>
          <w:cs/>
        </w:rPr>
        <w:t>นที่ร้อย</w:t>
      </w:r>
      <w:r w:rsidRPr="00142091">
        <w:rPr>
          <w:rFonts w:asciiTheme="majorBidi" w:hAnsiTheme="majorBidi" w:cstheme="majorBidi"/>
          <w:sz w:val="30"/>
          <w:szCs w:val="30"/>
          <w:cs/>
        </w:rPr>
        <w:t>ละ</w:t>
      </w:r>
      <w:r w:rsidR="00EA237B">
        <w:rPr>
          <w:rFonts w:asciiTheme="majorBidi" w:hAnsiTheme="majorBidi" w:cstheme="majorBidi"/>
          <w:sz w:val="30"/>
          <w:szCs w:val="30"/>
        </w:rPr>
        <w:t xml:space="preserve"> 5.1</w:t>
      </w:r>
      <w:r w:rsidR="009E6DB8" w:rsidRPr="00142091">
        <w:rPr>
          <w:rFonts w:asciiTheme="majorBidi" w:hAnsiTheme="majorBidi" w:cstheme="majorBidi"/>
          <w:sz w:val="30"/>
          <w:szCs w:val="30"/>
        </w:rPr>
        <w:t xml:space="preserve"> </w:t>
      </w:r>
      <w:r w:rsidR="009E6DB8" w:rsidRPr="0014209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C165EC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C165EC">
        <w:rPr>
          <w:rFonts w:asciiTheme="majorBidi" w:hAnsiTheme="majorBidi" w:cstheme="majorBidi"/>
          <w:i/>
          <w:iCs/>
          <w:sz w:val="30"/>
          <w:szCs w:val="30"/>
        </w:rPr>
        <w:t>27.5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61E1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14140A">
        <w:rPr>
          <w:rFonts w:asciiTheme="majorBidi" w:hAnsiTheme="majorBidi" w:cstheme="majorBidi"/>
          <w:sz w:val="30"/>
          <w:szCs w:val="30"/>
        </w:rPr>
        <w:t xml:space="preserve">5.8 </w:t>
      </w:r>
      <w:r w:rsidR="00EA7ABE" w:rsidRPr="00595A9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C165EC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E36B8B" w:rsidRPr="00595A96">
        <w:rPr>
          <w:rFonts w:asciiTheme="majorBidi" w:hAnsiTheme="majorBidi" w:cstheme="majorBidi"/>
          <w:i/>
          <w:iCs/>
          <w:sz w:val="30"/>
          <w:szCs w:val="30"/>
        </w:rPr>
        <w:t>5.3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A7A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5522">
        <w:rPr>
          <w:rFonts w:asciiTheme="majorBidi" w:hAnsiTheme="majorBidi" w:cstheme="majorBidi"/>
          <w:sz w:val="30"/>
          <w:szCs w:val="30"/>
        </w:rPr>
        <w:t xml:space="preserve"> </w:t>
      </w:r>
    </w:p>
    <w:p w14:paraId="46EB7DF5" w14:textId="4D102B2E" w:rsidR="000F0B0D" w:rsidRPr="00781671" w:rsidRDefault="002D1FC3" w:rsidP="00C16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781671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>ประมาณการกระแสเงินสดเป็นการประมาณการสำหรับ</w:t>
      </w:r>
      <w:r w:rsidR="00881146" w:rsidRPr="00781671">
        <w:rPr>
          <w:rFonts w:asciiTheme="majorBidi" w:hAnsiTheme="majorBidi" w:cstheme="majorBidi"/>
          <w:spacing w:val="-3"/>
          <w:sz w:val="30"/>
          <w:szCs w:val="30"/>
        </w:rPr>
        <w:t xml:space="preserve"> 5 </w:t>
      </w:r>
      <w:r w:rsidR="00881146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ปี</w:t>
      </w:r>
      <w:r w:rsidRPr="00781671">
        <w:rPr>
          <w:rFonts w:asciiTheme="majorBidi" w:hAnsiTheme="majorBidi" w:cstheme="majorBidi"/>
          <w:spacing w:val="-3"/>
          <w:sz w:val="30"/>
          <w:szCs w:val="30"/>
          <w:cs/>
        </w:rPr>
        <w:t>ข้างหน้า</w:t>
      </w:r>
      <w:r w:rsidR="00664200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และอัตร</w:t>
      </w:r>
      <w:r w:rsidR="00590FF6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664200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การเติบโตหลังจากนั้น</w:t>
      </w:r>
      <w:r w:rsidR="009973BC" w:rsidRPr="00781671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1B0E07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</w:t>
      </w:r>
      <w:r w:rsidR="00206344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ที่</w:t>
      </w:r>
      <w:r w:rsidR="00664200" w:rsidRPr="00781671">
        <w:rPr>
          <w:rFonts w:asciiTheme="majorBidi" w:hAnsiTheme="majorBidi" w:cstheme="majorBidi" w:hint="cs"/>
          <w:spacing w:val="-3"/>
          <w:sz w:val="30"/>
          <w:szCs w:val="30"/>
          <w:cs/>
        </w:rPr>
        <w:t>สอดคล้องกับข้อสมมติที่ว่าผู้ร่วมตลาดจะสามารถทำได้</w:t>
      </w:r>
    </w:p>
    <w:p w14:paraId="2B8D41A5" w14:textId="77777777" w:rsidR="000F0B0D" w:rsidRPr="00C165EC" w:rsidRDefault="000F0B0D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841B5" w14:textId="540A599B" w:rsidR="00C25E19" w:rsidRDefault="009A7553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จากการบันทึกขาดทุนจากการด้อยค่าจำนวน </w:t>
      </w:r>
      <w:r w:rsidR="00B213B0">
        <w:rPr>
          <w:rFonts w:asciiTheme="majorBidi" w:hAnsiTheme="majorBidi" w:cstheme="majorBidi"/>
          <w:sz w:val="30"/>
          <w:szCs w:val="30"/>
        </w:rPr>
        <w:t>45.0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 w:rsidR="002873E3" w:rsidRPr="00E401A5">
        <w:rPr>
          <w:rFonts w:asciiTheme="majorBidi" w:hAnsiTheme="majorBidi" w:cstheme="majorBidi"/>
          <w:sz w:val="30"/>
          <w:szCs w:val="30"/>
        </w:rPr>
        <w:t>25</w:t>
      </w:r>
      <w:r w:rsidR="002873E3">
        <w:rPr>
          <w:rFonts w:asciiTheme="majorBidi" w:hAnsiTheme="majorBidi" w:cstheme="majorBidi"/>
          <w:sz w:val="30"/>
          <w:szCs w:val="30"/>
        </w:rPr>
        <w:t>58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81146">
        <w:rPr>
          <w:rFonts w:asciiTheme="majorBidi" w:hAnsiTheme="majorBidi" w:cstheme="majorBidi" w:hint="cs"/>
          <w:sz w:val="30"/>
          <w:szCs w:val="30"/>
          <w:cs/>
        </w:rPr>
        <w:t xml:space="preserve">และผลขาดทุนเพิ่มเติมจำนวน </w:t>
      </w:r>
      <w:r w:rsidR="00881146" w:rsidRPr="00C165EC">
        <w:rPr>
          <w:rFonts w:asciiTheme="majorBidi" w:hAnsiTheme="majorBidi" w:cstheme="majorBidi"/>
          <w:sz w:val="30"/>
          <w:szCs w:val="30"/>
        </w:rPr>
        <w:t xml:space="preserve">2.0 </w:t>
      </w:r>
      <w:r w:rsidR="00881146" w:rsidRPr="00C165EC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 w:rsidR="00881146" w:rsidRPr="00C165EC"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ทำให้มูลค่าที่คาดว่าจะได้รับคืนใกล้เคียงกับมูลค่าตามบัญชี ทั้งนี้ หากสมมติฐานที่สำคัญมีการเปลี่ยนแปลงในทางตรงกันข้ามอาจทำให้มีการด้อยค่าเพิ่มข</w:t>
      </w:r>
      <w:r w:rsidR="0094308F">
        <w:rPr>
          <w:rFonts w:asciiTheme="majorBidi" w:hAnsiTheme="majorBidi" w:cstheme="majorBidi" w:hint="cs"/>
          <w:sz w:val="30"/>
          <w:szCs w:val="30"/>
          <w:cs/>
        </w:rPr>
        <w:t>ึ้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01C389F" w14:textId="77777777" w:rsidR="0041414E" w:rsidRPr="00C165EC" w:rsidRDefault="0041414E" w:rsidP="00C16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F610A" w14:textId="4B46F454" w:rsidR="00434C3F" w:rsidRDefault="0041414E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91330">
        <w:rPr>
          <w:rFonts w:ascii="Angsana New" w:hAnsi="Angsana New"/>
          <w:b/>
          <w:bCs/>
          <w:sz w:val="30"/>
          <w:szCs w:val="30"/>
        </w:rPr>
        <w:t>1</w:t>
      </w:r>
      <w:r w:rsidR="00C165EC">
        <w:rPr>
          <w:rFonts w:ascii="Angsana New" w:hAnsi="Angsana New"/>
          <w:b/>
          <w:bCs/>
          <w:sz w:val="30"/>
          <w:szCs w:val="30"/>
        </w:rPr>
        <w:t>1</w:t>
      </w:r>
      <w:r w:rsidRPr="00791330">
        <w:rPr>
          <w:rFonts w:ascii="Angsana New" w:hAnsi="Angsana New"/>
          <w:b/>
          <w:bCs/>
          <w:sz w:val="30"/>
          <w:szCs w:val="30"/>
        </w:rPr>
        <w:tab/>
      </w:r>
      <w:r w:rsidRPr="0041414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4E6DDC5A" w14:textId="0ED4FACF" w:rsidR="00155CBA" w:rsidRPr="009E121F" w:rsidRDefault="00155CBA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0"/>
        <w:gridCol w:w="1312"/>
        <w:gridCol w:w="292"/>
        <w:gridCol w:w="1396"/>
        <w:gridCol w:w="270"/>
        <w:gridCol w:w="1436"/>
        <w:gridCol w:w="292"/>
        <w:gridCol w:w="1331"/>
      </w:tblGrid>
      <w:tr w:rsidR="00A369E1" w:rsidRPr="009D046D" w14:paraId="0DFDA81E" w14:textId="77777777" w:rsidTr="00E242BB">
        <w:trPr>
          <w:trHeight w:val="401"/>
          <w:tblHeader/>
        </w:trPr>
        <w:tc>
          <w:tcPr>
            <w:tcW w:w="2940" w:type="dxa"/>
          </w:tcPr>
          <w:p w14:paraId="5F9E90B8" w14:textId="77777777" w:rsid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6122C573" w14:textId="4AAE76C1" w:rsidR="00A369E1" w:rsidRPr="00C165EC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69E1" w:rsidRPr="009D046D" w14:paraId="62AA6E70" w14:textId="77777777" w:rsidTr="00E242BB">
        <w:trPr>
          <w:trHeight w:val="790"/>
          <w:tblHeader/>
        </w:trPr>
        <w:tc>
          <w:tcPr>
            <w:tcW w:w="2940" w:type="dxa"/>
          </w:tcPr>
          <w:p w14:paraId="57274A7C" w14:textId="77777777" w:rsid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9614ABF" w14:textId="77777777" w:rsid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ค่าทะเบียน</w:t>
            </w:r>
          </w:p>
          <w:p w14:paraId="447D30BE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11C3BB13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1CEC7769" w14:textId="77777777" w:rsid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89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2CB4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36ADB0C4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40631CD4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3555D1C0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92" w:type="dxa"/>
            <w:vAlign w:val="bottom"/>
          </w:tcPr>
          <w:p w14:paraId="385C7955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EA78FC3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431C89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9E1" w:rsidRPr="009D046D" w14:paraId="2DB58B4C" w14:textId="77777777" w:rsidTr="00E242BB">
        <w:trPr>
          <w:trHeight w:val="316"/>
          <w:tblHeader/>
        </w:trPr>
        <w:tc>
          <w:tcPr>
            <w:tcW w:w="2940" w:type="dxa"/>
          </w:tcPr>
          <w:p w14:paraId="3F5BA125" w14:textId="77777777" w:rsid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9" w:type="dxa"/>
            <w:gridSpan w:val="7"/>
            <w:vAlign w:val="bottom"/>
          </w:tcPr>
          <w:p w14:paraId="3941D5D8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0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9E1" w:rsidRPr="009D046D" w14:paraId="26748F22" w14:textId="77777777" w:rsidTr="00E242BB">
        <w:trPr>
          <w:trHeight w:val="376"/>
        </w:trPr>
        <w:tc>
          <w:tcPr>
            <w:tcW w:w="2940" w:type="dxa"/>
          </w:tcPr>
          <w:p w14:paraId="28ADB58F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2" w:type="dxa"/>
          </w:tcPr>
          <w:p w14:paraId="2B1AE559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41DD5C3A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427EF31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007A2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101D413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1E31D16B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</w:tcPr>
          <w:p w14:paraId="783BBAA7" w14:textId="77777777" w:rsidR="00A369E1" w:rsidRPr="00081ADA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9E1" w:rsidRPr="00A369E1" w14:paraId="76A33768" w14:textId="77777777" w:rsidTr="00E242BB">
        <w:trPr>
          <w:trHeight w:val="389"/>
        </w:trPr>
        <w:tc>
          <w:tcPr>
            <w:tcW w:w="2940" w:type="dxa"/>
            <w:shd w:val="clear" w:color="auto" w:fill="auto"/>
          </w:tcPr>
          <w:p w14:paraId="17866F44" w14:textId="6111113D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369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9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369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369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2" w:type="dxa"/>
            <w:vAlign w:val="bottom"/>
          </w:tcPr>
          <w:p w14:paraId="1B6739E1" w14:textId="77777777" w:rsidR="00A369E1" w:rsidRPr="00A369E1" w:rsidRDefault="00A369E1" w:rsidP="0086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9E1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92" w:type="dxa"/>
          </w:tcPr>
          <w:p w14:paraId="62242CBA" w14:textId="77777777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20D4BA0F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9E1">
              <w:rPr>
                <w:rFonts w:ascii="Angsana New" w:hAnsi="Angsana New" w:cs="Angsana New"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1BF286CD" w14:textId="77777777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22A2689" w14:textId="77777777" w:rsidR="00A369E1" w:rsidRPr="00A369E1" w:rsidRDefault="00A369E1" w:rsidP="0086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-24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69E1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92" w:type="dxa"/>
          </w:tcPr>
          <w:p w14:paraId="66153B38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78DD14C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9E1">
              <w:rPr>
                <w:rFonts w:ascii="Angsana New" w:hAnsi="Angsana New" w:cs="Angsana New"/>
                <w:sz w:val="30"/>
                <w:szCs w:val="30"/>
              </w:rPr>
              <w:t>6,425</w:t>
            </w:r>
          </w:p>
        </w:tc>
      </w:tr>
      <w:tr w:rsidR="00A369E1" w:rsidRPr="009D046D" w14:paraId="42DCF227" w14:textId="77777777" w:rsidTr="00E242BB">
        <w:trPr>
          <w:trHeight w:val="401"/>
        </w:trPr>
        <w:tc>
          <w:tcPr>
            <w:tcW w:w="2940" w:type="dxa"/>
          </w:tcPr>
          <w:p w14:paraId="6E919913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2" w:type="dxa"/>
            <w:vAlign w:val="bottom"/>
          </w:tcPr>
          <w:p w14:paraId="62AA5753" w14:textId="77777777" w:rsidR="00A369E1" w:rsidRPr="009D046D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92" w:type="dxa"/>
          </w:tcPr>
          <w:p w14:paraId="3BE4FADF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5A79102E" w14:textId="5BE40B20" w:rsidR="00A369E1" w:rsidRPr="00661112" w:rsidRDefault="009E121F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70" w:type="dxa"/>
          </w:tcPr>
          <w:p w14:paraId="716EA660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3CF19FC5" w14:textId="77777777" w:rsidR="00A369E1" w:rsidRPr="00A369E1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69E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1C8B1BD0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vAlign w:val="bottom"/>
          </w:tcPr>
          <w:p w14:paraId="1FB6CCD6" w14:textId="5E8803D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9E121F">
              <w:rPr>
                <w:rFonts w:ascii="Angsana New" w:hAnsi="Angsana New" w:cs="Angsana New"/>
                <w:sz w:val="30"/>
                <w:szCs w:val="30"/>
                <w:lang w:bidi="th-TH"/>
              </w:rPr>
              <w:t>825</w:t>
            </w:r>
          </w:p>
        </w:tc>
      </w:tr>
      <w:tr w:rsidR="00A369E1" w:rsidRPr="009D046D" w14:paraId="3129D034" w14:textId="77777777" w:rsidTr="00E242BB">
        <w:trPr>
          <w:trHeight w:val="389"/>
        </w:trPr>
        <w:tc>
          <w:tcPr>
            <w:tcW w:w="2940" w:type="dxa"/>
          </w:tcPr>
          <w:p w14:paraId="314295CA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2" w:type="dxa"/>
            <w:vAlign w:val="bottom"/>
          </w:tcPr>
          <w:p w14:paraId="62793521" w14:textId="77777777" w:rsidR="00A369E1" w:rsidRPr="00A113BB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5EF82F84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7243D6CF" w14:textId="77777777" w:rsid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</w:tcPr>
          <w:p w14:paraId="2F94A6B5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4CC299E" w14:textId="77777777" w:rsidR="00A369E1" w:rsidRPr="009D046D" w:rsidRDefault="00A369E1" w:rsidP="0086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-24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(295)</w:t>
            </w:r>
          </w:p>
        </w:tc>
        <w:tc>
          <w:tcPr>
            <w:tcW w:w="292" w:type="dxa"/>
          </w:tcPr>
          <w:p w14:paraId="5765979F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vAlign w:val="bottom"/>
          </w:tcPr>
          <w:p w14:paraId="6F768719" w14:textId="77777777" w:rsidR="00A369E1" w:rsidRPr="009D046D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9E1" w:rsidRPr="009D046D" w14:paraId="5BA51191" w14:textId="77777777" w:rsidTr="00E242BB">
        <w:trPr>
          <w:trHeight w:val="389"/>
        </w:trPr>
        <w:tc>
          <w:tcPr>
            <w:tcW w:w="2940" w:type="dxa"/>
          </w:tcPr>
          <w:p w14:paraId="2C253A20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2" w:type="dxa"/>
            <w:vAlign w:val="bottom"/>
          </w:tcPr>
          <w:p w14:paraId="2B33B24C" w14:textId="77777777" w:rsidR="00A369E1" w:rsidRPr="00A50759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794BCAD3" w14:textId="77777777" w:rsidR="00A369E1" w:rsidRPr="00A50759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6BB0E9D9" w14:textId="77777777" w:rsidR="00A369E1" w:rsidRPr="00A50759" w:rsidRDefault="00A369E1" w:rsidP="00EA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D082AEE" w14:textId="77777777" w:rsidR="00A369E1" w:rsidRPr="00A50759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vAlign w:val="bottom"/>
          </w:tcPr>
          <w:p w14:paraId="3D63EB77" w14:textId="77777777" w:rsidR="00A369E1" w:rsidRPr="00A50759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3D4D0993" w14:textId="77777777" w:rsidR="00A369E1" w:rsidRPr="00A50759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1" w:type="dxa"/>
            <w:vAlign w:val="bottom"/>
          </w:tcPr>
          <w:p w14:paraId="4F7521F8" w14:textId="77777777" w:rsidR="00A369E1" w:rsidRPr="00A50759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369E1" w:rsidRPr="009D046D" w14:paraId="61A46CCE" w14:textId="77777777" w:rsidTr="00E242BB">
        <w:trPr>
          <w:trHeight w:val="401"/>
        </w:trPr>
        <w:tc>
          <w:tcPr>
            <w:tcW w:w="2940" w:type="dxa"/>
            <w:shd w:val="clear" w:color="auto" w:fill="auto"/>
          </w:tcPr>
          <w:p w14:paraId="669FC5C9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38F42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3,570</w:t>
            </w:r>
          </w:p>
        </w:tc>
        <w:tc>
          <w:tcPr>
            <w:tcW w:w="292" w:type="dxa"/>
          </w:tcPr>
          <w:p w14:paraId="5E4B8548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FEBD" w14:textId="4B081704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</w:t>
            </w:r>
            <w:r w:rsidR="009E12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BED5B7E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F1E0" w14:textId="77777777" w:rsidR="00A369E1" w:rsidRPr="009D046D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FDAF704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329B9" w14:textId="7ED3C6EB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9E12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</w:p>
        </w:tc>
      </w:tr>
      <w:tr w:rsidR="00A369E1" w:rsidRPr="009E121F" w14:paraId="58830360" w14:textId="77777777" w:rsidTr="00E242BB">
        <w:trPr>
          <w:trHeight w:val="328"/>
        </w:trPr>
        <w:tc>
          <w:tcPr>
            <w:tcW w:w="2940" w:type="dxa"/>
            <w:shd w:val="clear" w:color="auto" w:fill="auto"/>
          </w:tcPr>
          <w:p w14:paraId="7BEF096D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C499EB3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4F59F57E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92BD304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B1E0A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29CC3A74" w14:textId="77777777" w:rsidR="00A369E1" w:rsidRPr="009E121F" w:rsidRDefault="00A369E1" w:rsidP="004B6EE3">
            <w:pPr>
              <w:pStyle w:val="acctfourfigures"/>
              <w:tabs>
                <w:tab w:val="clear" w:pos="765"/>
                <w:tab w:val="decimal" w:pos="428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1AEB3F4C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DE80134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69E1" w:rsidRPr="009D046D" w14:paraId="57164D41" w14:textId="77777777" w:rsidTr="00E242BB">
        <w:trPr>
          <w:trHeight w:val="364"/>
        </w:trPr>
        <w:tc>
          <w:tcPr>
            <w:tcW w:w="2940" w:type="dxa"/>
            <w:shd w:val="clear" w:color="auto" w:fill="auto"/>
          </w:tcPr>
          <w:p w14:paraId="352571C3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2" w:type="dxa"/>
            <w:vAlign w:val="bottom"/>
          </w:tcPr>
          <w:p w14:paraId="788A114A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63C640B6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47AD77A2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362CF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C827AB0" w14:textId="77777777" w:rsidR="00A369E1" w:rsidRPr="009E121F" w:rsidRDefault="00A369E1" w:rsidP="004B6EE3">
            <w:pPr>
              <w:pStyle w:val="acctfourfigures"/>
              <w:tabs>
                <w:tab w:val="clear" w:pos="765"/>
                <w:tab w:val="decimal" w:pos="428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54A98375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06251153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69E1" w:rsidRPr="009D046D" w14:paraId="6427510C" w14:textId="77777777" w:rsidTr="00E242BB">
        <w:trPr>
          <w:trHeight w:val="401"/>
        </w:trPr>
        <w:tc>
          <w:tcPr>
            <w:tcW w:w="2940" w:type="dxa"/>
            <w:shd w:val="clear" w:color="auto" w:fill="auto"/>
          </w:tcPr>
          <w:p w14:paraId="6E798AD4" w14:textId="6614C289" w:rsidR="00A369E1" w:rsidRPr="009D046D" w:rsidRDefault="009E121F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9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9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369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369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2" w:type="dxa"/>
            <w:vAlign w:val="bottom"/>
          </w:tcPr>
          <w:p w14:paraId="47CFEB6A" w14:textId="77777777" w:rsidR="00A369E1" w:rsidRPr="009E121F" w:rsidRDefault="00A369E1" w:rsidP="00E2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121F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292" w:type="dxa"/>
          </w:tcPr>
          <w:p w14:paraId="0E8719DA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6FF77996" w14:textId="77777777" w:rsidR="00A369E1" w:rsidRPr="009E121F" w:rsidRDefault="00A369E1" w:rsidP="00E2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E121F">
              <w:rPr>
                <w:rFonts w:ascii="Angsana New" w:hAnsi="Angsana New"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040074F2" w14:textId="77777777" w:rsidR="00A369E1" w:rsidRPr="009E121F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093085C" w14:textId="77777777" w:rsidR="00A369E1" w:rsidRPr="009E121F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12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43B47DD9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E4CD228" w14:textId="77777777" w:rsidR="00A369E1" w:rsidRPr="009E121F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121F">
              <w:rPr>
                <w:rFonts w:ascii="Angsana New" w:hAnsi="Angsana New" w:cs="Angsana New"/>
                <w:sz w:val="30"/>
                <w:szCs w:val="30"/>
              </w:rPr>
              <w:t>1,911</w:t>
            </w:r>
          </w:p>
        </w:tc>
      </w:tr>
      <w:tr w:rsidR="00A369E1" w:rsidRPr="009D046D" w14:paraId="2E97ECD7" w14:textId="77777777" w:rsidTr="00E242BB">
        <w:trPr>
          <w:trHeight w:val="389"/>
        </w:trPr>
        <w:tc>
          <w:tcPr>
            <w:tcW w:w="2940" w:type="dxa"/>
          </w:tcPr>
          <w:p w14:paraId="535D37C3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2" w:type="dxa"/>
            <w:vAlign w:val="bottom"/>
          </w:tcPr>
          <w:p w14:paraId="3A311E17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292" w:type="dxa"/>
          </w:tcPr>
          <w:p w14:paraId="095C2190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2E80568C" w14:textId="47FB101E" w:rsidR="00A369E1" w:rsidRPr="00203081" w:rsidRDefault="00A369E1" w:rsidP="00E2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  <w:r w:rsidR="009E121F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0C850C68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739B98F" w14:textId="77777777" w:rsidR="00A369E1" w:rsidRPr="00AE49A5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C90A39A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3E12010" w14:textId="5175D7D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9E121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A369E1" w:rsidRPr="009D046D" w14:paraId="4A9B5BE5" w14:textId="77777777" w:rsidTr="00E242BB">
        <w:trPr>
          <w:trHeight w:val="340"/>
        </w:trPr>
        <w:tc>
          <w:tcPr>
            <w:tcW w:w="2940" w:type="dxa"/>
          </w:tcPr>
          <w:p w14:paraId="1565C495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C333EC0" w14:textId="77777777" w:rsidR="00A369E1" w:rsidRPr="00203081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54FB358C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444227FB" w14:textId="4A387F0C" w:rsidR="00A369E1" w:rsidRPr="00203081" w:rsidRDefault="00EA237B" w:rsidP="00EA2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  <w:tab w:val="decimal" w:pos="1016"/>
                <w:tab w:val="left" w:pos="1165"/>
              </w:tabs>
              <w:spacing w:after="0" w:line="18" w:lineRule="atLeast"/>
              <w:ind w:left="-159" w:firstLine="8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</w:t>
            </w:r>
            <w:r w:rsidR="00A369E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904A625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266AABE" w14:textId="77777777" w:rsidR="00A369E1" w:rsidRPr="00AE49A5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7B0F192" w14:textId="77777777" w:rsidR="00A369E1" w:rsidRPr="00C15157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3050E0" w14:textId="77777777" w:rsidR="00A369E1" w:rsidRPr="00C15157" w:rsidRDefault="00A369E1" w:rsidP="00E20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369E1" w:rsidRPr="009D046D" w14:paraId="4BBBC643" w14:textId="77777777" w:rsidTr="00E242BB">
        <w:trPr>
          <w:trHeight w:val="401"/>
        </w:trPr>
        <w:tc>
          <w:tcPr>
            <w:tcW w:w="2940" w:type="dxa"/>
          </w:tcPr>
          <w:p w14:paraId="452134B6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FFFC3" w14:textId="77777777" w:rsidR="00A369E1" w:rsidRPr="009D046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92" w:type="dxa"/>
          </w:tcPr>
          <w:p w14:paraId="0333A6EC" w14:textId="77777777" w:rsidR="00A369E1" w:rsidRPr="009D046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75F5B" w14:textId="0C7ECD40" w:rsidR="00A369E1" w:rsidRPr="00AE49A5" w:rsidRDefault="00A369E1" w:rsidP="00E2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1,29</w:t>
            </w:r>
            <w:r w:rsidR="009E121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1D322C09" w14:textId="77777777" w:rsidR="00A369E1" w:rsidRPr="00AE49A5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01722" w14:textId="77777777" w:rsidR="00A369E1" w:rsidRPr="00AE49A5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5214403A" w14:textId="77777777" w:rsidR="00A369E1" w:rsidRPr="00AE49A5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D8D8" w14:textId="3620C508" w:rsidR="00A369E1" w:rsidRPr="00AE49A5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</w:t>
            </w:r>
            <w:r w:rsidR="009E12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</w:tr>
      <w:tr w:rsidR="00A369E1" w:rsidRPr="00A369E1" w14:paraId="7FD1F1DB" w14:textId="77777777" w:rsidTr="00E242BB">
        <w:trPr>
          <w:trHeight w:val="328"/>
        </w:trPr>
        <w:tc>
          <w:tcPr>
            <w:tcW w:w="2940" w:type="dxa"/>
            <w:shd w:val="clear" w:color="auto" w:fill="auto"/>
          </w:tcPr>
          <w:p w14:paraId="7DB1D27A" w14:textId="77777777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bottom"/>
          </w:tcPr>
          <w:p w14:paraId="29E47FDE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3E0A30B4" w14:textId="77777777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6" w:type="dxa"/>
            <w:vAlign w:val="bottom"/>
          </w:tcPr>
          <w:p w14:paraId="27FB470E" w14:textId="77777777" w:rsidR="00A369E1" w:rsidRPr="00A369E1" w:rsidRDefault="00A369E1" w:rsidP="00E27F4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19982" w14:textId="77777777" w:rsidR="00A369E1" w:rsidRPr="00A369E1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6" w:type="dxa"/>
            <w:vAlign w:val="bottom"/>
          </w:tcPr>
          <w:p w14:paraId="02CAFDA0" w14:textId="77777777" w:rsidR="00A369E1" w:rsidRPr="00A369E1" w:rsidRDefault="00A369E1" w:rsidP="004B6EE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40709E18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3B6DD6B0" w14:textId="77777777" w:rsidR="00A369E1" w:rsidRPr="00A369E1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69E1" w:rsidRPr="00B34CFD" w14:paraId="59523E1B" w14:textId="77777777" w:rsidTr="00E242BB">
        <w:trPr>
          <w:trHeight w:val="413"/>
        </w:trPr>
        <w:tc>
          <w:tcPr>
            <w:tcW w:w="2940" w:type="dxa"/>
            <w:shd w:val="clear" w:color="auto" w:fill="auto"/>
          </w:tcPr>
          <w:p w14:paraId="3438492F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2" w:type="dxa"/>
            <w:vAlign w:val="bottom"/>
          </w:tcPr>
          <w:p w14:paraId="6E5C55D4" w14:textId="77777777" w:rsidR="00A369E1" w:rsidRPr="00B34CF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6755AA56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5C749D0D" w14:textId="77777777" w:rsidR="00A369E1" w:rsidRPr="00B34CFD" w:rsidRDefault="00A369E1" w:rsidP="00E27F4F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9E693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6CF49A0" w14:textId="77777777" w:rsidR="00A369E1" w:rsidRPr="00B34CFD" w:rsidRDefault="00A369E1" w:rsidP="004B6EE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0948701F" w14:textId="77777777" w:rsidR="00A369E1" w:rsidRPr="00B34CF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B0210FB" w14:textId="77777777" w:rsidR="00A369E1" w:rsidRPr="00B34CF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69E1" w:rsidRPr="00B34CFD" w14:paraId="0838263D" w14:textId="77777777" w:rsidTr="00E242BB">
        <w:trPr>
          <w:trHeight w:val="413"/>
        </w:trPr>
        <w:tc>
          <w:tcPr>
            <w:tcW w:w="2940" w:type="dxa"/>
            <w:shd w:val="clear" w:color="auto" w:fill="auto"/>
          </w:tcPr>
          <w:p w14:paraId="557EBE91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7A619C76" w14:textId="77777777" w:rsidR="00A369E1" w:rsidRPr="00B34CF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1,995</w:t>
            </w:r>
          </w:p>
        </w:tc>
        <w:tc>
          <w:tcPr>
            <w:tcW w:w="292" w:type="dxa"/>
          </w:tcPr>
          <w:p w14:paraId="0DBC4844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  <w:vAlign w:val="bottom"/>
          </w:tcPr>
          <w:p w14:paraId="0B2D13AD" w14:textId="0731AADB" w:rsidR="00A369E1" w:rsidRPr="00515767" w:rsidRDefault="00A369E1" w:rsidP="00E27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3,3</w:t>
            </w:r>
            <w:r w:rsidR="009E121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85</w:t>
            </w:r>
          </w:p>
        </w:tc>
        <w:tc>
          <w:tcPr>
            <w:tcW w:w="270" w:type="dxa"/>
          </w:tcPr>
          <w:p w14:paraId="5B588573" w14:textId="77777777" w:rsidR="00A369E1" w:rsidRPr="00B34CFD" w:rsidRDefault="00A369E1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6E04700E" w14:textId="77777777" w:rsidR="00A369E1" w:rsidRPr="00B34CFD" w:rsidRDefault="00A369E1" w:rsidP="004B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B4BBCC7" w14:textId="77777777" w:rsidR="00A369E1" w:rsidRPr="00B34CFD" w:rsidRDefault="00A369E1" w:rsidP="00E202A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6395E326" w14:textId="17D6E2FA" w:rsidR="00A369E1" w:rsidRPr="00B34CFD" w:rsidRDefault="00A369E1" w:rsidP="00D61E88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</w:t>
            </w:r>
            <w:r w:rsidR="009E12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1BA69F0F" w14:textId="6230BD57" w:rsidR="00A369E1" w:rsidRPr="009E121F" w:rsidRDefault="00A369E1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1BF54F" w14:textId="77777777" w:rsidR="00A369E1" w:rsidRPr="009E121F" w:rsidRDefault="00A369E1" w:rsidP="009E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39"/>
        <w:gridCol w:w="1311"/>
        <w:gridCol w:w="292"/>
        <w:gridCol w:w="1398"/>
        <w:gridCol w:w="270"/>
        <w:gridCol w:w="1432"/>
        <w:gridCol w:w="292"/>
        <w:gridCol w:w="1333"/>
      </w:tblGrid>
      <w:tr w:rsidR="00C165EC" w:rsidRPr="009D046D" w14:paraId="5497E112" w14:textId="77777777" w:rsidTr="00D61E88">
        <w:trPr>
          <w:trHeight w:val="396"/>
          <w:tblHeader/>
        </w:trPr>
        <w:tc>
          <w:tcPr>
            <w:tcW w:w="2939" w:type="dxa"/>
          </w:tcPr>
          <w:p w14:paraId="24A59387" w14:textId="77777777" w:rsidR="00C165EC" w:rsidRDefault="00C165EC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7"/>
            <w:vAlign w:val="bottom"/>
          </w:tcPr>
          <w:p w14:paraId="52279BFC" w14:textId="2CDCB0C1" w:rsidR="00C165EC" w:rsidRPr="00C165EC" w:rsidRDefault="00C165EC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3BB" w:rsidRPr="009D046D" w14:paraId="35564BD5" w14:textId="23E0BCE4" w:rsidTr="00D61E88">
        <w:trPr>
          <w:trHeight w:val="781"/>
          <w:tblHeader/>
        </w:trPr>
        <w:tc>
          <w:tcPr>
            <w:tcW w:w="2939" w:type="dxa"/>
          </w:tcPr>
          <w:p w14:paraId="006348F0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67DF85F" w14:textId="7873C3B5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152F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  <w:p w14:paraId="09285E8B" w14:textId="0F108E2B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92" w:type="dxa"/>
            <w:vAlign w:val="bottom"/>
          </w:tcPr>
          <w:p w14:paraId="6CBFBB7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209453A9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89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2CB4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128763DA" w14:textId="755A2CD1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F0E6E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114C856" w14:textId="1A07697F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92" w:type="dxa"/>
            <w:vAlign w:val="bottom"/>
          </w:tcPr>
          <w:p w14:paraId="7FBB3829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DFCB39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668C15" w14:textId="128287C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113BB" w:rsidRPr="009D046D" w14:paraId="14597FC7" w14:textId="1518DFF7" w:rsidTr="00D61E88">
        <w:trPr>
          <w:trHeight w:val="313"/>
          <w:tblHeader/>
        </w:trPr>
        <w:tc>
          <w:tcPr>
            <w:tcW w:w="2939" w:type="dxa"/>
          </w:tcPr>
          <w:p w14:paraId="2599176E" w14:textId="77777777" w:rsidR="00A113BB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7"/>
            <w:vAlign w:val="bottom"/>
          </w:tcPr>
          <w:p w14:paraId="2F694789" w14:textId="2C3B07B2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0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3BB" w:rsidRPr="009D046D" w14:paraId="2BEB4433" w14:textId="74EA112F" w:rsidTr="00D61E88">
        <w:trPr>
          <w:trHeight w:val="372"/>
        </w:trPr>
        <w:tc>
          <w:tcPr>
            <w:tcW w:w="2939" w:type="dxa"/>
          </w:tcPr>
          <w:p w14:paraId="59ECC47D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1" w:type="dxa"/>
          </w:tcPr>
          <w:p w14:paraId="6B3AE1F9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4CFC033E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7B15500A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C8CC2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5A0FBDE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52A21DAD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0595B60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5EC" w:rsidRPr="009D046D" w14:paraId="7FB0308F" w14:textId="6F13506F" w:rsidTr="00D61E88">
        <w:trPr>
          <w:trHeight w:val="384"/>
        </w:trPr>
        <w:tc>
          <w:tcPr>
            <w:tcW w:w="2939" w:type="dxa"/>
            <w:shd w:val="clear" w:color="auto" w:fill="auto"/>
          </w:tcPr>
          <w:p w14:paraId="7BA4161D" w14:textId="013D8A6A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1" w:type="dxa"/>
            <w:vAlign w:val="bottom"/>
          </w:tcPr>
          <w:p w14:paraId="60F16293" w14:textId="2C0BAE16" w:rsidR="00C165EC" w:rsidRPr="00C165EC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92" w:type="dxa"/>
          </w:tcPr>
          <w:p w14:paraId="275F8DFA" w14:textId="77777777" w:rsidR="00C165EC" w:rsidRPr="00C165EC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17D66ADE" w14:textId="5935CE10" w:rsidR="00C165EC" w:rsidRPr="00D61E88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5EC"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270" w:type="dxa"/>
          </w:tcPr>
          <w:p w14:paraId="17CE7F39" w14:textId="77777777" w:rsidR="00C165EC" w:rsidRPr="00C165EC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7F36680" w14:textId="2AC0096F" w:rsidR="00C165EC" w:rsidRPr="00C165EC" w:rsidRDefault="00C165EC" w:rsidP="00A3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53019501" w14:textId="77777777" w:rsidR="00C165EC" w:rsidRPr="00C165EC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7EBE29BE" w14:textId="6252B730" w:rsidR="00C165EC" w:rsidRPr="00C165EC" w:rsidRDefault="00C165EC" w:rsidP="00B91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</w:rPr>
              <w:t>5,890</w:t>
            </w:r>
          </w:p>
        </w:tc>
      </w:tr>
      <w:tr w:rsidR="00C165EC" w:rsidRPr="009D046D" w14:paraId="643546A0" w14:textId="60544AD1" w:rsidTr="00D61E88">
        <w:trPr>
          <w:trHeight w:val="396"/>
        </w:trPr>
        <w:tc>
          <w:tcPr>
            <w:tcW w:w="2939" w:type="dxa"/>
          </w:tcPr>
          <w:p w14:paraId="2543EC04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39C217EA" w14:textId="394D351C" w:rsidR="00C165EC" w:rsidRPr="00B6254B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2" w:type="dxa"/>
          </w:tcPr>
          <w:p w14:paraId="661C4A44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6659FFDF" w14:textId="01251980" w:rsidR="00C165EC" w:rsidRPr="009D046D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5BA00CE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BBD9CCD" w14:textId="1E8F6B5B" w:rsidR="00C165EC" w:rsidRPr="009D046D" w:rsidRDefault="00C165EC" w:rsidP="00400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92" w:type="dxa"/>
          </w:tcPr>
          <w:p w14:paraId="1CC72A3D" w14:textId="77777777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FAC38BC" w14:textId="118250D9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535</w:t>
            </w:r>
          </w:p>
        </w:tc>
      </w:tr>
      <w:tr w:rsidR="00C165EC" w:rsidRPr="009D046D" w14:paraId="07C0237C" w14:textId="2D093E38" w:rsidTr="00D61E88">
        <w:trPr>
          <w:trHeight w:val="384"/>
        </w:trPr>
        <w:tc>
          <w:tcPr>
            <w:tcW w:w="2939" w:type="dxa"/>
          </w:tcPr>
          <w:p w14:paraId="6AE36687" w14:textId="4CBC63E2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1" w:type="dxa"/>
            <w:vAlign w:val="bottom"/>
          </w:tcPr>
          <w:p w14:paraId="30E1334B" w14:textId="541D1D0B" w:rsidR="00C165EC" w:rsidRPr="00A50759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4A798D9A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343A201E" w14:textId="4586A946" w:rsidR="00C165EC" w:rsidRPr="00D61E88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34EEEA34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2" w:type="dxa"/>
            <w:vAlign w:val="bottom"/>
          </w:tcPr>
          <w:p w14:paraId="4C9B956C" w14:textId="7FDF0D0C" w:rsidR="00C165EC" w:rsidRPr="00A50759" w:rsidRDefault="00C165EC" w:rsidP="0040028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0283">
              <w:rPr>
                <w:rFonts w:ascii="Angsana New" w:hAnsi="Angsana New" w:cs="Angsana New"/>
                <w:sz w:val="30"/>
                <w:szCs w:val="30"/>
                <w:lang w:bidi="th-TH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2" w:type="dxa"/>
          </w:tcPr>
          <w:p w14:paraId="56A4AD7A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06A017F0" w14:textId="6892EAE7" w:rsidR="00C165EC" w:rsidRPr="00A50759" w:rsidRDefault="00C165EC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5EC" w:rsidRPr="009D046D" w14:paraId="7C0258F5" w14:textId="77777777" w:rsidTr="00D61E88">
        <w:trPr>
          <w:trHeight w:val="384"/>
        </w:trPr>
        <w:tc>
          <w:tcPr>
            <w:tcW w:w="2939" w:type="dxa"/>
          </w:tcPr>
          <w:p w14:paraId="71F487D7" w14:textId="5515115A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4D0C36B8" w14:textId="2F98345D" w:rsidR="00C165EC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689C152C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46E51B24" w14:textId="76AEC3E3" w:rsidR="00C165EC" w:rsidRPr="00D61E88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E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F0BF8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2" w:type="dxa"/>
            <w:vAlign w:val="bottom"/>
          </w:tcPr>
          <w:p w14:paraId="198B0568" w14:textId="295FB118" w:rsidR="00C165EC" w:rsidRPr="00A50759" w:rsidRDefault="00C165EC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055B383B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1788F3EC" w14:textId="0C75C092" w:rsidR="00C165EC" w:rsidRPr="00A50759" w:rsidRDefault="00C165EC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165EC" w:rsidRPr="009D046D" w14:paraId="176CE41A" w14:textId="46C2F3E8" w:rsidTr="00D61E88">
        <w:trPr>
          <w:trHeight w:val="396"/>
        </w:trPr>
        <w:tc>
          <w:tcPr>
            <w:tcW w:w="2939" w:type="dxa"/>
            <w:shd w:val="clear" w:color="auto" w:fill="auto"/>
          </w:tcPr>
          <w:p w14:paraId="711DF7F4" w14:textId="0DBE5490" w:rsidR="00C165EC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5BE366A" w14:textId="1268A045" w:rsidR="00C165EC" w:rsidRPr="009D046D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2,570</w:t>
            </w:r>
          </w:p>
        </w:tc>
        <w:tc>
          <w:tcPr>
            <w:tcW w:w="292" w:type="dxa"/>
          </w:tcPr>
          <w:p w14:paraId="0D3A5435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11BD249D" w14:textId="73BA2034" w:rsidR="00C165EC" w:rsidRPr="009D046D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203246B8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43CFD6B6" w14:textId="2D55771F" w:rsidR="00C165EC" w:rsidRPr="008A0AD7" w:rsidRDefault="00C165EC" w:rsidP="00400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right="69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92" w:type="dxa"/>
          </w:tcPr>
          <w:p w14:paraId="4013DB15" w14:textId="77777777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4C87943" w14:textId="011C0190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6,425</w:t>
            </w:r>
          </w:p>
        </w:tc>
      </w:tr>
      <w:tr w:rsidR="00A113BB" w:rsidRPr="009D046D" w14:paraId="20E26133" w14:textId="29E0E7DE" w:rsidTr="00D61E88">
        <w:trPr>
          <w:trHeight w:val="396"/>
        </w:trPr>
        <w:tc>
          <w:tcPr>
            <w:tcW w:w="2939" w:type="dxa"/>
          </w:tcPr>
          <w:p w14:paraId="47778712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4F859E45" w14:textId="2D47A6D6" w:rsidR="00A113BB" w:rsidRPr="009D046D" w:rsidRDefault="00C165EC" w:rsidP="00A3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92" w:type="dxa"/>
          </w:tcPr>
          <w:p w14:paraId="5415AA0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5E2812F9" w14:textId="693F234C" w:rsidR="00A113BB" w:rsidRPr="00661112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270" w:type="dxa"/>
          </w:tcPr>
          <w:p w14:paraId="426CCB2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2BA51D6" w14:textId="6E1DAF7E" w:rsidR="00A113BB" w:rsidRPr="00A369E1" w:rsidRDefault="00A369E1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69E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342BF20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4F11A90" w14:textId="59BD1B07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1,762</w:t>
            </w:r>
          </w:p>
        </w:tc>
      </w:tr>
      <w:tr w:rsidR="00A113BB" w:rsidRPr="009D046D" w14:paraId="62766676" w14:textId="77777777" w:rsidTr="00D61E88">
        <w:trPr>
          <w:trHeight w:val="384"/>
        </w:trPr>
        <w:tc>
          <w:tcPr>
            <w:tcW w:w="2939" w:type="dxa"/>
          </w:tcPr>
          <w:p w14:paraId="462F3A54" w14:textId="25E0B55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1" w:type="dxa"/>
            <w:vAlign w:val="bottom"/>
          </w:tcPr>
          <w:p w14:paraId="1CDD73AC" w14:textId="0097E6BC" w:rsidR="00A113BB" w:rsidRPr="00A113BB" w:rsidRDefault="00DD2FD9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76AB481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23F902C1" w14:textId="7B4F13A4" w:rsidR="00A113BB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A369E1"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</w:p>
        </w:tc>
        <w:tc>
          <w:tcPr>
            <w:tcW w:w="270" w:type="dxa"/>
          </w:tcPr>
          <w:p w14:paraId="22EB77B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E5C538A" w14:textId="637EEDDC" w:rsidR="00A113BB" w:rsidRPr="009D046D" w:rsidRDefault="00DD2FD9" w:rsidP="00774D87">
            <w:pPr>
              <w:pStyle w:val="acctfourfigures"/>
              <w:tabs>
                <w:tab w:val="clear" w:pos="765"/>
                <w:tab w:val="left" w:pos="1142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A369E1">
              <w:rPr>
                <w:rFonts w:ascii="Angsana New" w:hAnsi="Angsana New" w:cs="Angsana New"/>
                <w:sz w:val="30"/>
                <w:szCs w:val="30"/>
                <w:lang w:bidi="th-TH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76FDA77A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7C0EE50F" w14:textId="071C557B" w:rsidR="00A113BB" w:rsidRPr="00304441" w:rsidRDefault="00DD2FD9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0444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45621AC9" w14:textId="0094D13F" w:rsidTr="00D61E88">
        <w:trPr>
          <w:trHeight w:val="384"/>
        </w:trPr>
        <w:tc>
          <w:tcPr>
            <w:tcW w:w="2939" w:type="dxa"/>
          </w:tcPr>
          <w:p w14:paraId="27B7AEE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4CBEAC4A" w14:textId="5E7B7111" w:rsidR="00A113BB" w:rsidRPr="00A50759" w:rsidRDefault="00DD2FD9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</w:tcPr>
          <w:p w14:paraId="49E465D4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5A2352C7" w14:textId="5EF233FB" w:rsidR="00A113BB" w:rsidRPr="00A50759" w:rsidRDefault="00DD2FD9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2B7131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2" w:type="dxa"/>
            <w:vAlign w:val="bottom"/>
          </w:tcPr>
          <w:p w14:paraId="55A2108F" w14:textId="1979C1AA" w:rsidR="00A113BB" w:rsidRPr="00A50759" w:rsidRDefault="00DD2FD9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682C0393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7B920640" w14:textId="6507F885" w:rsidR="00A113BB" w:rsidRPr="00A50759" w:rsidRDefault="00DD2FD9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380CE5CB" w14:textId="2C06C77A" w:rsidTr="00D61E88">
        <w:trPr>
          <w:trHeight w:val="396"/>
        </w:trPr>
        <w:tc>
          <w:tcPr>
            <w:tcW w:w="2939" w:type="dxa"/>
            <w:shd w:val="clear" w:color="auto" w:fill="auto"/>
          </w:tcPr>
          <w:p w14:paraId="5FAA6CE1" w14:textId="0A55E6B2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D2FD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16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1B547641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DD2FD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,570</w:t>
            </w:r>
          </w:p>
        </w:tc>
        <w:tc>
          <w:tcPr>
            <w:tcW w:w="292" w:type="dxa"/>
          </w:tcPr>
          <w:p w14:paraId="6B180AA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283C4AF6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4,617</w:t>
            </w:r>
          </w:p>
        </w:tc>
        <w:tc>
          <w:tcPr>
            <w:tcW w:w="270" w:type="dxa"/>
          </w:tcPr>
          <w:p w14:paraId="67EAC75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6106" w14:textId="6B6B4A38" w:rsidR="00A113BB" w:rsidRPr="009D046D" w:rsidRDefault="00A369E1" w:rsidP="000B2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1B1F617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2DC6EFC0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8,187</w:t>
            </w:r>
          </w:p>
        </w:tc>
      </w:tr>
      <w:tr w:rsidR="00A113BB" w:rsidRPr="009E121F" w14:paraId="5F9A13A7" w14:textId="60C7001F" w:rsidTr="00D61E88">
        <w:trPr>
          <w:trHeight w:val="323"/>
        </w:trPr>
        <w:tc>
          <w:tcPr>
            <w:tcW w:w="2939" w:type="dxa"/>
            <w:shd w:val="clear" w:color="auto" w:fill="auto"/>
          </w:tcPr>
          <w:p w14:paraId="61D86294" w14:textId="77777777" w:rsidR="00A113BB" w:rsidRPr="009E121F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A113BB" w:rsidRPr="009E121F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5CCFF5D7" w14:textId="77777777" w:rsidR="00A113BB" w:rsidRPr="009E121F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A113BB" w:rsidRPr="009E121F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2D9A3" w14:textId="77777777" w:rsidR="00A113BB" w:rsidRPr="009E121F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nil"/>
            </w:tcBorders>
            <w:vAlign w:val="bottom"/>
          </w:tcPr>
          <w:p w14:paraId="17241DDB" w14:textId="77777777" w:rsidR="00A113BB" w:rsidRPr="009E121F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D5C85C5" w14:textId="77777777" w:rsidR="00A113BB" w:rsidRPr="009E121F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A113BB" w:rsidRPr="009E121F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113BB" w:rsidRPr="009D046D" w14:paraId="2EFFC461" w14:textId="0A2B5A8F" w:rsidTr="00D61E88">
        <w:trPr>
          <w:trHeight w:val="361"/>
        </w:trPr>
        <w:tc>
          <w:tcPr>
            <w:tcW w:w="2939" w:type="dxa"/>
            <w:shd w:val="clear" w:color="auto" w:fill="auto"/>
          </w:tcPr>
          <w:p w14:paraId="34F0D73E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1" w:type="dxa"/>
            <w:vAlign w:val="bottom"/>
          </w:tcPr>
          <w:p w14:paraId="167E3CBE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03ED08FD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377E7BB9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D2953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30702B6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3C3DE94E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E2C2882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65EC" w:rsidRPr="009D046D" w14:paraId="6F0D1FA6" w14:textId="6F1ACE87" w:rsidTr="00D61E88">
        <w:trPr>
          <w:trHeight w:val="396"/>
        </w:trPr>
        <w:tc>
          <w:tcPr>
            <w:tcW w:w="2939" w:type="dxa"/>
            <w:shd w:val="clear" w:color="auto" w:fill="auto"/>
          </w:tcPr>
          <w:p w14:paraId="251D82EC" w14:textId="55818719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1" w:type="dxa"/>
            <w:vAlign w:val="bottom"/>
          </w:tcPr>
          <w:p w14:paraId="78346EB9" w14:textId="4AB0814A" w:rsidR="00C165EC" w:rsidRPr="00C165EC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92" w:type="dxa"/>
          </w:tcPr>
          <w:p w14:paraId="0E88AAFE" w14:textId="77777777" w:rsidR="00C165EC" w:rsidRPr="00C165EC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2C148873" w14:textId="33EB1CC4" w:rsidR="00C165EC" w:rsidRPr="00C165EC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  <w:lang w:val="en-GB"/>
              </w:rPr>
              <w:t>528</w:t>
            </w:r>
          </w:p>
        </w:tc>
        <w:tc>
          <w:tcPr>
            <w:tcW w:w="270" w:type="dxa"/>
          </w:tcPr>
          <w:p w14:paraId="2AC363C5" w14:textId="77777777" w:rsidR="00C165EC" w:rsidRPr="00C165EC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4D734B1" w14:textId="7998E33C" w:rsidR="00C165EC" w:rsidRPr="00C165EC" w:rsidRDefault="00C165EC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7271FFEF" w14:textId="77777777" w:rsidR="00C165EC" w:rsidRPr="00C165EC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1A746D6F" w14:textId="685CF567" w:rsidR="00C165EC" w:rsidRPr="00C165EC" w:rsidRDefault="00C165EC" w:rsidP="00420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65EC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</w:tr>
      <w:tr w:rsidR="00C165EC" w:rsidRPr="009D046D" w14:paraId="4FE8979B" w14:textId="7F970DAB" w:rsidTr="00D61E88">
        <w:trPr>
          <w:trHeight w:val="384"/>
        </w:trPr>
        <w:tc>
          <w:tcPr>
            <w:tcW w:w="2939" w:type="dxa"/>
            <w:shd w:val="clear" w:color="auto" w:fill="auto"/>
          </w:tcPr>
          <w:p w14:paraId="658409BB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15763077" w14:textId="0996D806" w:rsidR="00C165EC" w:rsidRPr="00AE49A5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92" w:type="dxa"/>
          </w:tcPr>
          <w:p w14:paraId="722DFD6D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69602147" w14:textId="017D62A8" w:rsidR="00C165EC" w:rsidRPr="00203081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343</w:t>
            </w:r>
          </w:p>
        </w:tc>
        <w:tc>
          <w:tcPr>
            <w:tcW w:w="270" w:type="dxa"/>
          </w:tcPr>
          <w:p w14:paraId="27E9832D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45A1BC8" w14:textId="6EE0C213" w:rsidR="00C165EC" w:rsidRPr="00AE49A5" w:rsidRDefault="00C165EC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60F44ADC" w14:textId="77777777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6E8CFF0" w14:textId="02E3C55B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C165EC" w:rsidRPr="009D046D" w14:paraId="166E5B25" w14:textId="7C7DE0E2" w:rsidTr="00D61E88">
        <w:trPr>
          <w:trHeight w:val="384"/>
        </w:trPr>
        <w:tc>
          <w:tcPr>
            <w:tcW w:w="2939" w:type="dxa"/>
            <w:shd w:val="clear" w:color="auto" w:fill="auto"/>
          </w:tcPr>
          <w:p w14:paraId="290CE7E2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dxa"/>
            <w:vAlign w:val="bottom"/>
          </w:tcPr>
          <w:p w14:paraId="6F288305" w14:textId="4208839D" w:rsidR="00C165EC" w:rsidRPr="00203081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00374052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62AB33AC" w14:textId="3908C0B5" w:rsidR="00C165EC" w:rsidRPr="00203081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CEA3BEE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109F7A6" w14:textId="63F61CA2" w:rsidR="00C165EC" w:rsidRPr="00C15157" w:rsidRDefault="00C165EC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04292EDF" w14:textId="77777777" w:rsidR="00C165EC" w:rsidRPr="00A50759" w:rsidRDefault="00C165EC" w:rsidP="00C1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3AF7E2B9" w14:textId="0EA4E475" w:rsidR="00C165EC" w:rsidRPr="00A50759" w:rsidRDefault="00C165EC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165EC" w:rsidRPr="009D046D" w14:paraId="0866D021" w14:textId="52C1B882" w:rsidTr="00D61E88">
        <w:trPr>
          <w:trHeight w:val="396"/>
        </w:trPr>
        <w:tc>
          <w:tcPr>
            <w:tcW w:w="2939" w:type="dxa"/>
            <w:shd w:val="clear" w:color="auto" w:fill="auto"/>
          </w:tcPr>
          <w:p w14:paraId="22AB6AFE" w14:textId="6364A38F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5344FDE" w14:textId="4A505B21" w:rsidR="00C165EC" w:rsidRPr="009D046D" w:rsidRDefault="00C165EC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292" w:type="dxa"/>
          </w:tcPr>
          <w:p w14:paraId="62E8B6F6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14BFE7DE" w14:textId="285BEE0C" w:rsidR="00C165EC" w:rsidRPr="00203081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212EE3BA" w14:textId="77777777" w:rsidR="00C165EC" w:rsidRPr="009D046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1EE31344" w14:textId="3C1FAB83" w:rsidR="00C165EC" w:rsidRPr="007E4963" w:rsidRDefault="00C165EC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6CD0433E" w14:textId="77777777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CB09092" w14:textId="71B011FF" w:rsidR="00C165EC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1,911</w:t>
            </w:r>
          </w:p>
        </w:tc>
      </w:tr>
      <w:tr w:rsidR="00A113BB" w:rsidRPr="009D046D" w14:paraId="18BD767A" w14:textId="6CA6EC01" w:rsidTr="00D61E88">
        <w:trPr>
          <w:trHeight w:val="396"/>
        </w:trPr>
        <w:tc>
          <w:tcPr>
            <w:tcW w:w="2939" w:type="dxa"/>
          </w:tcPr>
          <w:p w14:paraId="6B4B2C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1" w:type="dxa"/>
            <w:vAlign w:val="bottom"/>
          </w:tcPr>
          <w:p w14:paraId="3E0456C6" w14:textId="7005C32A" w:rsidR="00A113BB" w:rsidRPr="009D046D" w:rsidRDefault="00A369E1" w:rsidP="00A37EA4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292" w:type="dxa"/>
          </w:tcPr>
          <w:p w14:paraId="4781D0F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5A3A177A" w14:textId="361A01C2" w:rsidR="00A113BB" w:rsidRPr="00203081" w:rsidRDefault="00A369E1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423</w:t>
            </w:r>
          </w:p>
        </w:tc>
        <w:tc>
          <w:tcPr>
            <w:tcW w:w="270" w:type="dxa"/>
          </w:tcPr>
          <w:p w14:paraId="01A3804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87E1A22" w14:textId="1B98EF48" w:rsidR="00A113BB" w:rsidRPr="007E4963" w:rsidRDefault="005D7483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5AB8E0B1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190C9BC" w14:textId="6A5E7163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958</w:t>
            </w:r>
          </w:p>
        </w:tc>
      </w:tr>
      <w:tr w:rsidR="00A113BB" w:rsidRPr="009D046D" w14:paraId="5565AD9A" w14:textId="2A97E633" w:rsidTr="00D61E88">
        <w:trPr>
          <w:trHeight w:val="336"/>
        </w:trPr>
        <w:tc>
          <w:tcPr>
            <w:tcW w:w="2939" w:type="dxa"/>
          </w:tcPr>
          <w:p w14:paraId="3776E988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E9DD9F" w14:textId="2C6D73E4" w:rsidR="00A113BB" w:rsidRPr="00203081" w:rsidRDefault="005D7483" w:rsidP="00E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firstLine="1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11E80717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0D64A72B" w14:textId="7E03BBA1" w:rsidR="00A113BB" w:rsidRPr="00203081" w:rsidRDefault="005D7483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96DDDBB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36E04938" w14:textId="70420C77" w:rsidR="00A113BB" w:rsidRPr="007E4963" w:rsidRDefault="005D7483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2066EF26" w14:textId="77777777" w:rsidR="00A113BB" w:rsidRPr="00C15157" w:rsidRDefault="00A113BB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7F141C3" w14:textId="30E53089" w:rsidR="00A113BB" w:rsidRPr="00C15157" w:rsidRDefault="005D7483" w:rsidP="0030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6F622768" w14:textId="6D749377" w:rsidTr="00D61E88">
        <w:trPr>
          <w:trHeight w:val="396"/>
        </w:trPr>
        <w:tc>
          <w:tcPr>
            <w:tcW w:w="2939" w:type="dxa"/>
          </w:tcPr>
          <w:p w14:paraId="38C1D8FE" w14:textId="041BB3AD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16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0013BD03" w:rsidR="00A113BB" w:rsidRPr="009D046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92" w:type="dxa"/>
          </w:tcPr>
          <w:p w14:paraId="5F89891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6B8EDE0C" w:rsidR="00A113BB" w:rsidRPr="00AE49A5" w:rsidRDefault="00A369E1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1,294</w:t>
            </w:r>
          </w:p>
        </w:tc>
        <w:tc>
          <w:tcPr>
            <w:tcW w:w="270" w:type="dxa"/>
          </w:tcPr>
          <w:p w14:paraId="4DCEE676" w14:textId="77777777" w:rsidR="00A113BB" w:rsidRPr="00AE49A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1B5B" w14:textId="2D5BF869" w:rsidR="00A113BB" w:rsidRPr="007E4963" w:rsidRDefault="00A369E1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49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</w:tcPr>
          <w:p w14:paraId="2C4A3893" w14:textId="77777777" w:rsidR="00A113BB" w:rsidRPr="00AE49A5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596B035D" w:rsidR="00A113BB" w:rsidRPr="00AE49A5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2,869</w:t>
            </w:r>
          </w:p>
        </w:tc>
      </w:tr>
      <w:tr w:rsidR="00A369E1" w:rsidRPr="00A369E1" w14:paraId="35B3B5F9" w14:textId="77777777" w:rsidTr="00D61E88">
        <w:trPr>
          <w:trHeight w:val="323"/>
        </w:trPr>
        <w:tc>
          <w:tcPr>
            <w:tcW w:w="2939" w:type="dxa"/>
            <w:shd w:val="clear" w:color="auto" w:fill="auto"/>
          </w:tcPr>
          <w:p w14:paraId="4AA8159A" w14:textId="77777777" w:rsidR="00A369E1" w:rsidRPr="00A369E1" w:rsidRDefault="00A369E1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1" w:type="dxa"/>
            <w:vAlign w:val="bottom"/>
          </w:tcPr>
          <w:p w14:paraId="2D519588" w14:textId="77777777" w:rsidR="00A369E1" w:rsidRPr="00A369E1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2DE23B0E" w14:textId="77777777" w:rsidR="00A369E1" w:rsidRPr="00A369E1" w:rsidRDefault="00A369E1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8" w:type="dxa"/>
            <w:vAlign w:val="bottom"/>
          </w:tcPr>
          <w:p w14:paraId="5B0047D9" w14:textId="77777777" w:rsidR="00A369E1" w:rsidRPr="00A369E1" w:rsidRDefault="00A369E1" w:rsidP="00D61E8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13FC7" w14:textId="77777777" w:rsidR="00A369E1" w:rsidRPr="00A369E1" w:rsidRDefault="00A369E1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2" w:type="dxa"/>
            <w:vAlign w:val="bottom"/>
          </w:tcPr>
          <w:p w14:paraId="5A887701" w14:textId="77777777" w:rsidR="00A369E1" w:rsidRPr="00A369E1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" w:type="dxa"/>
          </w:tcPr>
          <w:p w14:paraId="404A46AB" w14:textId="77777777" w:rsidR="00A369E1" w:rsidRPr="00A369E1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C85D7C6" w14:textId="77777777" w:rsidR="00A369E1" w:rsidRPr="00A369E1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3BB" w:rsidRPr="00B34CFD" w14:paraId="31A559E6" w14:textId="17AA41A5" w:rsidTr="00D61E88">
        <w:trPr>
          <w:trHeight w:val="408"/>
        </w:trPr>
        <w:tc>
          <w:tcPr>
            <w:tcW w:w="2939" w:type="dxa"/>
            <w:shd w:val="clear" w:color="auto" w:fill="auto"/>
          </w:tcPr>
          <w:p w14:paraId="4A3B088F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vAlign w:val="bottom"/>
          </w:tcPr>
          <w:p w14:paraId="55C42645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60FD1A7A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68EDAC5C" w14:textId="77777777" w:rsidR="00A113BB" w:rsidRPr="00B34CFD" w:rsidRDefault="00A113BB" w:rsidP="00D61E8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30CC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92EC0C1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79A50279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A5CCA40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65EC" w:rsidRPr="00B34CFD" w14:paraId="38E31FBF" w14:textId="64C7E179" w:rsidTr="00D61E88">
        <w:trPr>
          <w:trHeight w:val="396"/>
        </w:trPr>
        <w:tc>
          <w:tcPr>
            <w:tcW w:w="2939" w:type="dxa"/>
            <w:shd w:val="clear" w:color="auto" w:fill="auto"/>
          </w:tcPr>
          <w:p w14:paraId="2F768ADC" w14:textId="5D074E36" w:rsidR="00C165EC" w:rsidRPr="00B34CF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vAlign w:val="bottom"/>
          </w:tcPr>
          <w:p w14:paraId="71B9E1E3" w14:textId="3072F26D" w:rsidR="00C165EC" w:rsidRPr="00B34CFD" w:rsidRDefault="00C165EC" w:rsidP="005B4E4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1,530</w:t>
            </w:r>
          </w:p>
        </w:tc>
        <w:tc>
          <w:tcPr>
            <w:tcW w:w="292" w:type="dxa"/>
          </w:tcPr>
          <w:p w14:paraId="031BC05C" w14:textId="77777777" w:rsidR="00C165EC" w:rsidRPr="00B34CF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  <w:vAlign w:val="bottom"/>
          </w:tcPr>
          <w:p w14:paraId="5AAF4118" w14:textId="3B3D5628" w:rsidR="00C165EC" w:rsidRPr="0085661B" w:rsidRDefault="00C165EC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2,689</w:t>
            </w:r>
          </w:p>
        </w:tc>
        <w:tc>
          <w:tcPr>
            <w:tcW w:w="270" w:type="dxa"/>
          </w:tcPr>
          <w:p w14:paraId="10610DFD" w14:textId="77777777" w:rsidR="00C165EC" w:rsidRPr="00B34CFD" w:rsidRDefault="00C165EC" w:rsidP="00C1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double" w:sz="4" w:space="0" w:color="auto"/>
            </w:tcBorders>
            <w:vAlign w:val="bottom"/>
          </w:tcPr>
          <w:p w14:paraId="76626C56" w14:textId="33E63DF5" w:rsidR="00C165EC" w:rsidRPr="00B34CFD" w:rsidRDefault="00C165EC" w:rsidP="00400283">
            <w:pPr>
              <w:pStyle w:val="acctfourfigures"/>
              <w:tabs>
                <w:tab w:val="clear" w:pos="765"/>
              </w:tabs>
              <w:spacing w:line="240" w:lineRule="atLeast"/>
              <w:ind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92" w:type="dxa"/>
          </w:tcPr>
          <w:p w14:paraId="6321D232" w14:textId="77777777" w:rsidR="00C165EC" w:rsidRPr="00B34CFD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  <w:vAlign w:val="bottom"/>
          </w:tcPr>
          <w:p w14:paraId="2389AFF1" w14:textId="165A59C3" w:rsidR="00C165EC" w:rsidRPr="00B34CFD" w:rsidRDefault="00C165EC" w:rsidP="00C165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4,514</w:t>
            </w:r>
          </w:p>
        </w:tc>
      </w:tr>
      <w:tr w:rsidR="00A113BB" w:rsidRPr="00B34CFD" w14:paraId="4ADB1258" w14:textId="742F79FA" w:rsidTr="00D61E88">
        <w:trPr>
          <w:trHeight w:val="408"/>
        </w:trPr>
        <w:tc>
          <w:tcPr>
            <w:tcW w:w="2939" w:type="dxa"/>
            <w:shd w:val="clear" w:color="auto" w:fill="auto"/>
          </w:tcPr>
          <w:p w14:paraId="7C45A9A4" w14:textId="6A2B454D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165E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08DD300E" w:rsidR="00A113BB" w:rsidRPr="00B34CF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A369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92" w:type="dxa"/>
          </w:tcPr>
          <w:p w14:paraId="219B93AE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44417A2B" w:rsidR="00A113BB" w:rsidRPr="00515767" w:rsidRDefault="00A369E1" w:rsidP="00D61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3,323</w:t>
            </w:r>
          </w:p>
        </w:tc>
        <w:tc>
          <w:tcPr>
            <w:tcW w:w="270" w:type="dxa"/>
          </w:tcPr>
          <w:p w14:paraId="28FA8052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199E4F" w14:textId="44361899" w:rsidR="00A113BB" w:rsidRPr="00B34CFD" w:rsidRDefault="00A369E1" w:rsidP="007E4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5C676C52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64C888F8" w:rsidR="00A113BB" w:rsidRPr="00B34CFD" w:rsidRDefault="00A369E1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5,318</w:t>
            </w:r>
          </w:p>
        </w:tc>
      </w:tr>
    </w:tbl>
    <w:p w14:paraId="39C6F965" w14:textId="0C3AA42B" w:rsidR="00DF5454" w:rsidRDefault="00DF5454" w:rsidP="009A7553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40B8BE0B" w14:textId="0A5F7D39" w:rsidR="00A15DB7" w:rsidRDefault="00A15DB7" w:rsidP="009A7553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0C53A34A" w14:textId="61CE57FA" w:rsidR="00A15DB7" w:rsidRDefault="00A15DB7" w:rsidP="009A7553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4411F16E" w14:textId="77777777" w:rsidR="00A15DB7" w:rsidRDefault="00A15DB7" w:rsidP="009A7553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06B40177" w14:textId="77777777" w:rsidR="00A15DB7" w:rsidRPr="00A15DB7" w:rsidRDefault="00A15DB7" w:rsidP="009A7553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05477F58" w14:textId="5B9621A2" w:rsidR="00791330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9133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E5573">
        <w:rPr>
          <w:rFonts w:ascii="Angsana New" w:hAnsi="Angsana New"/>
          <w:b/>
          <w:bCs/>
          <w:sz w:val="30"/>
          <w:szCs w:val="30"/>
        </w:rPr>
        <w:t>2</w:t>
      </w:r>
      <w:r w:rsidRPr="00791330">
        <w:rPr>
          <w:rFonts w:ascii="Angsana New" w:hAnsi="Angsana New"/>
          <w:b/>
          <w:bCs/>
          <w:sz w:val="30"/>
          <w:szCs w:val="30"/>
        </w:rPr>
        <w:tab/>
      </w:r>
      <w:r w:rsidRPr="0079133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7E5573" w:rsidRDefault="00791330" w:rsidP="007E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magenta"/>
        </w:rPr>
      </w:pPr>
    </w:p>
    <w:p w14:paraId="5F777832" w14:textId="77777777" w:rsidR="00170FF9" w:rsidRPr="007C6506" w:rsidRDefault="00170FF9" w:rsidP="00170FF9">
      <w:pPr>
        <w:pStyle w:val="FSContent"/>
        <w:rPr>
          <w:lang w:val="en-GB"/>
        </w:rPr>
      </w:pPr>
      <w:r w:rsidRPr="007C6506">
        <w:rPr>
          <w:rFonts w:hint="cs"/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054B1180" w14:textId="77777777" w:rsidR="00170FF9" w:rsidRPr="007E5573" w:rsidRDefault="00170FF9" w:rsidP="007E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7E5573" w:rsidRPr="007E5573" w14:paraId="549DBD38" w14:textId="77777777" w:rsidTr="00F532CE">
        <w:tc>
          <w:tcPr>
            <w:tcW w:w="1620" w:type="dxa"/>
          </w:tcPr>
          <w:p w14:paraId="4837F5ED" w14:textId="77777777" w:rsidR="00F532CE" w:rsidRPr="007E5573" w:rsidRDefault="00F532CE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25E255A6" w14:textId="01841AB0" w:rsidR="00F532CE" w:rsidRPr="007E5573" w:rsidRDefault="00F532CE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76FC7EE5" w14:textId="77777777" w:rsidR="00F532CE" w:rsidRPr="007E5573" w:rsidRDefault="00F532CE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shd w:val="clear" w:color="auto" w:fill="auto"/>
          </w:tcPr>
          <w:p w14:paraId="4F9CFCDE" w14:textId="63D71BFF" w:rsidR="00F532CE" w:rsidRPr="007E5573" w:rsidRDefault="00F532CE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573" w:rsidRPr="007E5573" w14:paraId="183C94FC" w14:textId="77777777" w:rsidTr="00F532CE">
        <w:tc>
          <w:tcPr>
            <w:tcW w:w="1620" w:type="dxa"/>
          </w:tcPr>
          <w:p w14:paraId="2BEB0E3A" w14:textId="77777777" w:rsidR="00170FF9" w:rsidRPr="007E557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D9FC8" w14:textId="4F768F3C" w:rsidR="00170FF9" w:rsidRPr="007E557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</w:rPr>
              <w:t>256</w:t>
            </w:r>
            <w:r w:rsidR="00CB5705" w:rsidRPr="007E557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37BE42" w14:textId="77777777" w:rsidR="00170FF9" w:rsidRPr="007E557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8AB488" w14:textId="54AFCCAA" w:rsidR="00170FF9" w:rsidRPr="007E5573" w:rsidRDefault="00CB5705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E5573" w:rsidRPr="007E5573" w14:paraId="488686EF" w14:textId="77777777" w:rsidTr="00A36C02">
        <w:tc>
          <w:tcPr>
            <w:tcW w:w="1620" w:type="dxa"/>
            <w:shd w:val="clear" w:color="auto" w:fill="auto"/>
          </w:tcPr>
          <w:p w14:paraId="672C3746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E5C0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6895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825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03C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241D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114F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C3D6" w14:textId="77777777" w:rsidR="00416F79" w:rsidRPr="007E557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47E6B0AC" w14:textId="77777777" w:rsidR="00416F79" w:rsidRPr="007E557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5756CFFD" w14:textId="0DD791FF" w:rsidR="00383194" w:rsidRPr="007E5573" w:rsidRDefault="00416F79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0B6E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51BB" w14:textId="1701957F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3371" w14:textId="77777777" w:rsidR="00383194" w:rsidRPr="007E557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C5B" w14:textId="77777777" w:rsidR="00416F79" w:rsidRPr="007E557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C52334B" w14:textId="40C4CC3F" w:rsidR="00383194" w:rsidRPr="007E5573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7E5573" w:rsidRPr="007E5573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7E557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7E5573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55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573" w:rsidRPr="007E5573" w14:paraId="62EEF6D2" w14:textId="77777777" w:rsidTr="00A36C02">
        <w:tc>
          <w:tcPr>
            <w:tcW w:w="1620" w:type="dxa"/>
          </w:tcPr>
          <w:p w14:paraId="5D7243B6" w14:textId="77777777" w:rsidR="00CB5705" w:rsidRPr="007E5573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E5573">
              <w:rPr>
                <w:rFonts w:ascii="Angsana New" w:hAnsi="Angsana New"/>
                <w:sz w:val="30"/>
                <w:szCs w:val="30"/>
              </w:rPr>
              <w:br/>
            </w:r>
            <w:r w:rsidRPr="007E557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C9528" w14:textId="64EAE2EE" w:rsidR="00CB5705" w:rsidRPr="007E5573" w:rsidRDefault="00CB5705" w:rsidP="00ED0517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bidi="th-TH"/>
              </w:rPr>
              <w:t>11,475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12D28F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24862C" w14:textId="681A3EF5" w:rsidR="00CB5705" w:rsidRPr="007E5573" w:rsidRDefault="00CB5705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C3819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1096C" w14:textId="0D50A837" w:rsidR="00CB5705" w:rsidRPr="007E5573" w:rsidRDefault="00CB5705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551E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5346A" w14:textId="180A01E3" w:rsidR="00CB5705" w:rsidRPr="007E5573" w:rsidRDefault="00CB5705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bidi="th-TH"/>
              </w:rPr>
              <w:t>7,271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A8C283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83B0D1C" w14:textId="6EF0706E" w:rsidR="00CB5705" w:rsidRPr="007E5573" w:rsidRDefault="00CB5705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C72A5C4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03303301" w:rsidR="00CB5705" w:rsidRPr="007E5573" w:rsidRDefault="00CB5705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</w:tr>
      <w:tr w:rsidR="007E5573" w:rsidRPr="007E5573" w14:paraId="7791E150" w14:textId="77777777" w:rsidTr="00A36C02">
        <w:tc>
          <w:tcPr>
            <w:tcW w:w="1620" w:type="dxa"/>
          </w:tcPr>
          <w:p w14:paraId="047FC81C" w14:textId="77777777" w:rsidR="00CB5705" w:rsidRPr="007E5573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E5573">
              <w:rPr>
                <w:rFonts w:ascii="Angsana New" w:hAnsi="Angsana New"/>
                <w:sz w:val="30"/>
                <w:szCs w:val="30"/>
              </w:rPr>
              <w:br/>
            </w:r>
            <w:r w:rsidRPr="007E5573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2C8A47" w14:textId="1E6156E3" w:rsidR="00CB5705" w:rsidRPr="007E5573" w:rsidRDefault="00CB5705" w:rsidP="00ED0517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C190CD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DCB522" w14:textId="3B85B173" w:rsidR="00CB5705" w:rsidRPr="007E5573" w:rsidRDefault="00CB5705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D96B8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2BE19D" w14:textId="49922DC5" w:rsidR="00CB5705" w:rsidRPr="007E5573" w:rsidRDefault="00CB5705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3CE6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BF681" w14:textId="7C4A75BB" w:rsidR="00CB5705" w:rsidRPr="007E5573" w:rsidRDefault="00CB5705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8CA07D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F59BED" w14:textId="69581F99" w:rsidR="00CB5705" w:rsidRPr="007E5573" w:rsidRDefault="00CB5705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(16,467)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6B95A3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30379AB0" w:rsidR="00CB5705" w:rsidRPr="007E5573" w:rsidRDefault="00CB5705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11,376</w:t>
            </w:r>
          </w:p>
        </w:tc>
      </w:tr>
      <w:tr w:rsidR="007E5573" w:rsidRPr="007E5573" w14:paraId="10A8B4B3" w14:textId="77777777" w:rsidTr="00A36C02">
        <w:tc>
          <w:tcPr>
            <w:tcW w:w="1620" w:type="dxa"/>
          </w:tcPr>
          <w:p w14:paraId="327DAD3A" w14:textId="77777777" w:rsidR="00CB5705" w:rsidRPr="007E5573" w:rsidRDefault="00CB5705" w:rsidP="00FD7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9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E5573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 w:rsidRPr="007E5573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E557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B6AF5" w14:textId="503D09E2" w:rsidR="00CB5705" w:rsidRPr="007E5573" w:rsidRDefault="00CB5705" w:rsidP="00ED05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F2E729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9AE589" w14:textId="08171836" w:rsidR="00CB5705" w:rsidRPr="007E5573" w:rsidRDefault="00CB5705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4AA36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E2B3C2" w14:textId="5397773D" w:rsidR="00CB5705" w:rsidRPr="007E5573" w:rsidRDefault="00CB5705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E0A8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57C4D" w14:textId="16D31EA5" w:rsidR="00CB5705" w:rsidRPr="007E5573" w:rsidRDefault="00CB5705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E65B3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4041B2" w14:textId="30A98319" w:rsidR="00CB5705" w:rsidRPr="007E5573" w:rsidRDefault="00CB5705" w:rsidP="00FD765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(29,863)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E250FF3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7A6EB241" w:rsidR="00CB5705" w:rsidRPr="007E5573" w:rsidRDefault="00CB5705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55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86,710</w:t>
            </w:r>
          </w:p>
        </w:tc>
      </w:tr>
      <w:tr w:rsidR="007E5573" w:rsidRPr="007E5573" w14:paraId="7A7FFDEF" w14:textId="77777777" w:rsidTr="00A36C02">
        <w:tc>
          <w:tcPr>
            <w:tcW w:w="1620" w:type="dxa"/>
          </w:tcPr>
          <w:p w14:paraId="3328F033" w14:textId="77777777" w:rsidR="00CB5705" w:rsidRPr="007E5573" w:rsidRDefault="00CB5705" w:rsidP="00CB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5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39EB5" w14:textId="10725300" w:rsidR="00CB5705" w:rsidRPr="007E5573" w:rsidRDefault="00CB5705" w:rsidP="00ED05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C58D9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96788" w14:textId="3CF7616D" w:rsidR="00CB5705" w:rsidRPr="007E5573" w:rsidRDefault="00CB5705" w:rsidP="00ED051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5990E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A751" w14:textId="7109FAC0" w:rsidR="00CB5705" w:rsidRPr="007E5573" w:rsidRDefault="00CB5705" w:rsidP="00C223D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8CABC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64EE2" w14:textId="7949A042" w:rsidR="00CB5705" w:rsidRPr="007E5573" w:rsidRDefault="00CB5705" w:rsidP="00682853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23F8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C233" w14:textId="4CE65925" w:rsidR="00CB5705" w:rsidRPr="007E5573" w:rsidRDefault="00CB5705" w:rsidP="0068285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(50,743)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31C07F3" w14:textId="77777777" w:rsidR="00CB5705" w:rsidRPr="007E5573" w:rsidRDefault="00CB5705" w:rsidP="00CB570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0626AD5F" w:rsidR="00CB5705" w:rsidRPr="007E5573" w:rsidRDefault="00CB5705" w:rsidP="00682853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557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100,944</w:t>
            </w:r>
          </w:p>
        </w:tc>
      </w:tr>
    </w:tbl>
    <w:p w14:paraId="1B3DAFB0" w14:textId="63728177" w:rsidR="00170FF9" w:rsidRPr="007E5573" w:rsidRDefault="00170FF9" w:rsidP="00170FF9">
      <w:pPr>
        <w:pStyle w:val="FSContent"/>
        <w:rPr>
          <w:sz w:val="20"/>
          <w:szCs w:val="2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2160"/>
      </w:tblGrid>
      <w:tr w:rsidR="00F532CE" w14:paraId="114C901B" w14:textId="77777777" w:rsidTr="00E202A8">
        <w:trPr>
          <w:trHeight w:val="271"/>
        </w:trPr>
        <w:tc>
          <w:tcPr>
            <w:tcW w:w="4770" w:type="dxa"/>
            <w:shd w:val="clear" w:color="auto" w:fill="auto"/>
          </w:tcPr>
          <w:p w14:paraId="0E2D3BAD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8570AD3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3E473C96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EC0AC0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36553CB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2CE" w14:paraId="78CA3CD6" w14:textId="77777777" w:rsidTr="00F532CE">
        <w:trPr>
          <w:trHeight w:val="50"/>
        </w:trPr>
        <w:tc>
          <w:tcPr>
            <w:tcW w:w="4770" w:type="dxa"/>
            <w:shd w:val="clear" w:color="auto" w:fill="auto"/>
          </w:tcPr>
          <w:p w14:paraId="41410AF0" w14:textId="265B89CD" w:rsidR="00F532CE" w:rsidRP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F532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F532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532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532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32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4D7CB0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B57487" w14:textId="77777777" w:rsidR="00F532CE" w:rsidRPr="004773D1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6446457" w14:textId="77777777" w:rsidR="00F532CE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532CE" w:rsidRPr="004773D1" w14:paraId="25E3AF2C" w14:textId="77777777" w:rsidTr="00E202A8">
        <w:trPr>
          <w:trHeight w:val="271"/>
        </w:trPr>
        <w:tc>
          <w:tcPr>
            <w:tcW w:w="4770" w:type="dxa"/>
            <w:shd w:val="clear" w:color="auto" w:fill="auto"/>
          </w:tcPr>
          <w:p w14:paraId="018CD8C7" w14:textId="77777777" w:rsidR="00F532CE" w:rsidRPr="009D0F59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590" w:type="dxa"/>
            <w:gridSpan w:val="3"/>
          </w:tcPr>
          <w:p w14:paraId="136507AA" w14:textId="77777777" w:rsidR="00F532CE" w:rsidRPr="004773D1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2CE" w:rsidRPr="004773D1" w14:paraId="625E87F2" w14:textId="77777777" w:rsidTr="00E202A8">
        <w:trPr>
          <w:trHeight w:val="271"/>
        </w:trPr>
        <w:tc>
          <w:tcPr>
            <w:tcW w:w="4770" w:type="dxa"/>
          </w:tcPr>
          <w:p w14:paraId="2AC3E29F" w14:textId="77777777" w:rsidR="00F532CE" w:rsidRPr="00510DF0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</w:tcPr>
          <w:p w14:paraId="37D9AF5D" w14:textId="77777777" w:rsidR="00F532CE" w:rsidRPr="004773D1" w:rsidRDefault="00F532CE" w:rsidP="00E202A8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94A74" w14:textId="77777777" w:rsidR="00F532CE" w:rsidRPr="004773D1" w:rsidRDefault="00F532CE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1A2733" w14:textId="77777777" w:rsidR="00F532CE" w:rsidRPr="004773D1" w:rsidRDefault="00F532CE" w:rsidP="00E202A8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32CE" w:rsidRPr="00BA3703" w14:paraId="3A5C5602" w14:textId="77777777" w:rsidTr="00E202A8">
        <w:trPr>
          <w:trHeight w:val="271"/>
        </w:trPr>
        <w:tc>
          <w:tcPr>
            <w:tcW w:w="4770" w:type="dxa"/>
          </w:tcPr>
          <w:p w14:paraId="79D0B7BF" w14:textId="086E51D2" w:rsidR="00F532CE" w:rsidRPr="0016249F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5A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</w:tcPr>
          <w:p w14:paraId="57260C6D" w14:textId="77777777" w:rsidR="00F532CE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B79D1E" w14:textId="77777777" w:rsidR="00F532CE" w:rsidRPr="004773D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44137AD7" w14:textId="77777777" w:rsidR="00F532CE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532CE" w:rsidRPr="00BA3703" w14:paraId="101F358C" w14:textId="77777777" w:rsidTr="00E202A8">
        <w:trPr>
          <w:trHeight w:val="271"/>
        </w:trPr>
        <w:tc>
          <w:tcPr>
            <w:tcW w:w="4770" w:type="dxa"/>
          </w:tcPr>
          <w:p w14:paraId="4B4B4AC4" w14:textId="50C9D0D2" w:rsidR="00F532CE" w:rsidRPr="0016249F" w:rsidRDefault="00121AEF" w:rsidP="007C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7C54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</w:t>
            </w:r>
            <w:r w:rsidR="00F532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สิทธิการเช่าที่ดินและอาคาร</w:t>
            </w:r>
          </w:p>
        </w:tc>
        <w:tc>
          <w:tcPr>
            <w:tcW w:w="2160" w:type="dxa"/>
          </w:tcPr>
          <w:p w14:paraId="22801919" w14:textId="0839066C" w:rsidR="00F532CE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6,917</w:t>
            </w:r>
          </w:p>
        </w:tc>
        <w:tc>
          <w:tcPr>
            <w:tcW w:w="270" w:type="dxa"/>
          </w:tcPr>
          <w:p w14:paraId="274F8A08" w14:textId="77777777" w:rsidR="00F532CE" w:rsidRPr="004773D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316F265B" w14:textId="0EB80EB1" w:rsidR="00F532CE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5,427</w:t>
            </w:r>
          </w:p>
        </w:tc>
      </w:tr>
      <w:tr w:rsidR="00F532CE" w:rsidRPr="00BA3703" w14:paraId="2C1ED8F6" w14:textId="77777777" w:rsidTr="00E202A8">
        <w:trPr>
          <w:trHeight w:val="271"/>
        </w:trPr>
        <w:tc>
          <w:tcPr>
            <w:tcW w:w="4770" w:type="dxa"/>
          </w:tcPr>
          <w:p w14:paraId="3610E61D" w14:textId="35FE371F" w:rsidR="00F532CE" w:rsidRPr="0016249F" w:rsidRDefault="00121AEF" w:rsidP="007C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7C54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</w:t>
            </w:r>
            <w:r w:rsidR="00F532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4158ACF8" w14:textId="2D0CDEBA" w:rsidR="00F532CE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01F0760C" w14:textId="77777777" w:rsidR="00F532CE" w:rsidRPr="004773D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ED5692" w14:textId="61C949AE" w:rsidR="00F532CE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F532CE" w:rsidRPr="00BA3703" w14:paraId="02406E24" w14:textId="77777777" w:rsidTr="00E202A8">
        <w:trPr>
          <w:trHeight w:val="271"/>
        </w:trPr>
        <w:tc>
          <w:tcPr>
            <w:tcW w:w="4770" w:type="dxa"/>
          </w:tcPr>
          <w:p w14:paraId="092CD02A" w14:textId="7495808B" w:rsidR="00F532CE" w:rsidRPr="0016249F" w:rsidRDefault="00121AEF" w:rsidP="007C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7C54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</w:t>
            </w:r>
            <w:r w:rsidR="00F532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2160" w:type="dxa"/>
          </w:tcPr>
          <w:p w14:paraId="173A8046" w14:textId="18F40707" w:rsidR="00F532CE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3A57CCEE" w14:textId="77777777" w:rsidR="00F532CE" w:rsidRPr="004773D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5D9596" w14:textId="64BE45D9" w:rsidR="00F532CE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F532CE" w:rsidRPr="00BA3703" w14:paraId="4EFC2EA2" w14:textId="77777777" w:rsidTr="00E202A8">
        <w:trPr>
          <w:trHeight w:val="271"/>
        </w:trPr>
        <w:tc>
          <w:tcPr>
            <w:tcW w:w="4770" w:type="dxa"/>
          </w:tcPr>
          <w:p w14:paraId="28600D69" w14:textId="48D312A4" w:rsidR="00F532CE" w:rsidRPr="00510DF0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93D24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07EF3A4F" w14:textId="762B9270" w:rsidR="00F532CE" w:rsidRPr="008B02C1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14:paraId="7F9C8EE9" w14:textId="77777777" w:rsidR="00F532CE" w:rsidRPr="004773D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2372E9" w14:textId="3E4C2DA2" w:rsidR="00F532CE" w:rsidRPr="00BA3703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3,433</w:t>
            </w:r>
          </w:p>
        </w:tc>
      </w:tr>
      <w:tr w:rsidR="00F532CE" w:rsidRPr="00600741" w14:paraId="5DB03BD4" w14:textId="77777777" w:rsidTr="00E202A8">
        <w:trPr>
          <w:trHeight w:val="257"/>
        </w:trPr>
        <w:tc>
          <w:tcPr>
            <w:tcW w:w="4770" w:type="dxa"/>
          </w:tcPr>
          <w:p w14:paraId="3B95DC76" w14:textId="0805CBED" w:rsidR="00F532CE" w:rsidRPr="00510DF0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A93D24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2160" w:type="dxa"/>
          </w:tcPr>
          <w:p w14:paraId="0C37A46E" w14:textId="1762D4FB" w:rsidR="00F532CE" w:rsidRPr="00600741" w:rsidRDefault="00F532CE" w:rsidP="00F532CE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4DABD4D2" w14:textId="77777777" w:rsidR="00F532CE" w:rsidRPr="00600741" w:rsidRDefault="00F532CE" w:rsidP="00F53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5AA673" w14:textId="75AE65F1" w:rsidR="00F532CE" w:rsidRPr="003F7F67" w:rsidRDefault="00F532CE" w:rsidP="00F532CE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</w:tbl>
    <w:p w14:paraId="7027CC4B" w14:textId="5C22716A" w:rsidR="00170FF9" w:rsidRPr="007C5841" w:rsidRDefault="00385936" w:rsidP="00170FF9">
      <w:pPr>
        <w:pStyle w:val="FSContent"/>
        <w:rPr>
          <w:lang w:val="en-US"/>
        </w:rPr>
      </w:pPr>
      <w:r w:rsidRPr="00385936">
        <w:rPr>
          <w:cs/>
          <w:lang w:val="en-US"/>
        </w:rPr>
        <w:lastRenderedPageBreak/>
        <w:t>กระแสเงินสดจ่ายทั้งหมดของสัญญาเช่าที่แสดงในงบกระแสเงินสด</w:t>
      </w:r>
      <w:r w:rsidR="00F532CE">
        <w:rPr>
          <w:rFonts w:hint="cs"/>
          <w:cs/>
          <w:lang w:val="en-US"/>
        </w:rPr>
        <w:t>รวมและงบกระแสเงินสดเฉพาะกิจการ</w:t>
      </w:r>
      <w:r w:rsidRPr="00385936">
        <w:rPr>
          <w:cs/>
          <w:lang w:val="en-US"/>
        </w:rPr>
        <w:t xml:space="preserve">สำหรับปีสิ้นสุดวันที่ </w:t>
      </w:r>
      <w:r w:rsidR="002873E3">
        <w:rPr>
          <w:rFonts w:asciiTheme="majorBidi" w:hAnsiTheme="majorBidi" w:cstheme="majorBidi"/>
          <w:lang w:val="en-US"/>
        </w:rPr>
        <w:t>31</w:t>
      </w:r>
      <w:r w:rsidRPr="00385936">
        <w:rPr>
          <w:cs/>
          <w:lang w:val="en-US"/>
        </w:rPr>
        <w:t xml:space="preserve"> ธันวาคม </w:t>
      </w:r>
      <w:r w:rsidR="002873E3" w:rsidRPr="00E401A5">
        <w:rPr>
          <w:rFonts w:asciiTheme="majorBidi" w:hAnsiTheme="majorBidi" w:cstheme="majorBidi"/>
        </w:rPr>
        <w:t>256</w:t>
      </w:r>
      <w:r w:rsidR="00F532CE">
        <w:rPr>
          <w:rFonts w:asciiTheme="majorBidi" w:hAnsiTheme="majorBidi" w:cstheme="majorBidi"/>
          <w:lang w:val="en-US"/>
        </w:rPr>
        <w:t>5</w:t>
      </w:r>
      <w:r w:rsidRPr="00385936" w:rsidDel="00385936">
        <w:rPr>
          <w:cs/>
          <w:lang w:val="en-US"/>
        </w:rPr>
        <w:t xml:space="preserve"> </w:t>
      </w:r>
      <w:r w:rsidR="00170FF9" w:rsidRPr="005D7483">
        <w:rPr>
          <w:cs/>
          <w:lang w:val="en-US"/>
        </w:rPr>
        <w:t>มีจำนวน</w:t>
      </w:r>
      <w:r w:rsidR="00374E89">
        <w:rPr>
          <w:lang w:val="en-US"/>
        </w:rPr>
        <w:t xml:space="preserve"> </w:t>
      </w:r>
      <w:r w:rsidR="00F532CE">
        <w:rPr>
          <w:rFonts w:asciiTheme="majorBidi" w:hAnsiTheme="majorBidi" w:cstheme="majorBidi"/>
          <w:lang w:val="en-US"/>
        </w:rPr>
        <w:t>6.7</w:t>
      </w:r>
      <w:r w:rsidR="00374E89">
        <w:rPr>
          <w:lang w:val="en-US"/>
        </w:rPr>
        <w:t xml:space="preserve"> </w:t>
      </w:r>
      <w:r w:rsidR="00374E89">
        <w:rPr>
          <w:rFonts w:hint="cs"/>
          <w:cs/>
          <w:lang w:val="en-US"/>
        </w:rPr>
        <w:t>ล้านบาท</w:t>
      </w:r>
      <w:r w:rsidR="00F532CE">
        <w:rPr>
          <w:lang w:val="en-US"/>
        </w:rPr>
        <w:t xml:space="preserve"> </w:t>
      </w:r>
      <w:r w:rsidR="00374E89" w:rsidRPr="00374E89">
        <w:rPr>
          <w:i/>
          <w:iCs/>
          <w:lang w:val="en-US"/>
        </w:rPr>
        <w:t>(256</w:t>
      </w:r>
      <w:r w:rsidR="00F532CE">
        <w:rPr>
          <w:i/>
          <w:iCs/>
          <w:lang w:val="en-US"/>
        </w:rPr>
        <w:t>4</w:t>
      </w:r>
      <w:r w:rsidR="00374E89" w:rsidRPr="00374E89">
        <w:rPr>
          <w:i/>
          <w:iCs/>
          <w:lang w:val="en-US"/>
        </w:rPr>
        <w:t xml:space="preserve">: </w:t>
      </w:r>
      <w:r w:rsidR="00F532CE">
        <w:rPr>
          <w:rFonts w:hint="cs"/>
          <w:i/>
          <w:iCs/>
          <w:cs/>
          <w:lang w:val="en-US"/>
        </w:rPr>
        <w:t>งบ</w:t>
      </w:r>
      <w:r w:rsidR="00646709">
        <w:rPr>
          <w:rFonts w:hint="cs"/>
          <w:i/>
          <w:iCs/>
          <w:cs/>
          <w:lang w:val="en-US"/>
        </w:rPr>
        <w:t>การเงิน</w:t>
      </w:r>
      <w:r w:rsidR="00F532CE">
        <w:rPr>
          <w:rFonts w:hint="cs"/>
          <w:i/>
          <w:iCs/>
          <w:cs/>
          <w:lang w:val="en-US"/>
        </w:rPr>
        <w:t xml:space="preserve">เฉพาะกิจการ </w:t>
      </w:r>
      <w:r w:rsidR="00F532CE" w:rsidRPr="00AE1905">
        <w:rPr>
          <w:i/>
          <w:iCs/>
          <w:lang w:val="en-GB"/>
        </w:rPr>
        <w:t>7.</w:t>
      </w:r>
      <w:r w:rsidR="00E728F6" w:rsidRPr="00AE1905">
        <w:rPr>
          <w:i/>
          <w:iCs/>
          <w:lang w:val="en-GB"/>
        </w:rPr>
        <w:t>5</w:t>
      </w:r>
      <w:r w:rsidR="00170FF9" w:rsidRPr="00AE1905">
        <w:rPr>
          <w:rFonts w:hint="cs"/>
          <w:i/>
          <w:iCs/>
          <w:cs/>
          <w:lang w:val="en-US"/>
        </w:rPr>
        <w:t xml:space="preserve"> ล้านบาท</w:t>
      </w:r>
      <w:r w:rsidR="00374E89" w:rsidRPr="00AE1905">
        <w:rPr>
          <w:i/>
          <w:iCs/>
          <w:lang w:val="en-US"/>
        </w:rPr>
        <w:t>)</w:t>
      </w:r>
      <w:r w:rsidR="00374E89">
        <w:rPr>
          <w:rFonts w:hint="cs"/>
          <w:cs/>
          <w:lang w:val="en-US"/>
        </w:rPr>
        <w:t xml:space="preserve"> </w:t>
      </w:r>
    </w:p>
    <w:p w14:paraId="41D54B36" w14:textId="77777777" w:rsidR="00170FF9" w:rsidRPr="00374E89" w:rsidRDefault="00170FF9" w:rsidP="00374E89">
      <w:pPr>
        <w:pStyle w:val="FSContent"/>
        <w:rPr>
          <w:lang w:val="en-US"/>
        </w:rPr>
      </w:pPr>
    </w:p>
    <w:p w14:paraId="2EB33B19" w14:textId="38A38C1C" w:rsidR="00170FF9" w:rsidRDefault="00170FF9" w:rsidP="00595A96">
      <w:pPr>
        <w:pStyle w:val="FSContent"/>
        <w:tabs>
          <w:tab w:val="left" w:pos="630"/>
        </w:tabs>
        <w:rPr>
          <w:lang w:val="en-US"/>
        </w:rPr>
      </w:pPr>
      <w:r w:rsidRPr="00C27A9E">
        <w:rPr>
          <w:cs/>
          <w:lang w:val="en-US"/>
        </w:rPr>
        <w:t>บริษัททำสัญญาเช่ากับบริษัทในประเทศหลาย</w:t>
      </w:r>
      <w:r w:rsidRPr="00DF5454">
        <w:rPr>
          <w:cs/>
          <w:lang w:val="en-US"/>
        </w:rPr>
        <w:t>แห่ง และบุคคลและกิจ</w:t>
      </w:r>
      <w:r w:rsidRPr="00C27A9E">
        <w:rPr>
          <w:cs/>
          <w:lang w:val="en-US"/>
        </w:rPr>
        <w:t>การที่เกี่ยวข้องกัน เพื่อเช่า</w:t>
      </w:r>
      <w:r w:rsidR="00D57EF8">
        <w:rPr>
          <w:rFonts w:hint="cs"/>
          <w:cs/>
          <w:lang w:val="en-US"/>
        </w:rPr>
        <w:t>ที่ดิน อาคาร และ</w:t>
      </w:r>
      <w:r w:rsidRPr="00C27A9E">
        <w:rPr>
          <w:cs/>
          <w:lang w:val="en-US"/>
        </w:rPr>
        <w:t>อุปกรณ์ ภายใต้เงื่อนไขของสัญญา บริษัทต้องปฏิบัติตามเงื่อนไขเกี่ยวกับสินทรัพย์ที่เช่า</w:t>
      </w:r>
    </w:p>
    <w:p w14:paraId="3E6C4CB9" w14:textId="77777777" w:rsidR="00F532CE" w:rsidRDefault="00F532CE" w:rsidP="007C54C2">
      <w:pPr>
        <w:pStyle w:val="FSContent"/>
        <w:ind w:left="0"/>
        <w:rPr>
          <w:lang w:val="en-US"/>
        </w:rPr>
      </w:pPr>
    </w:p>
    <w:p w14:paraId="52F5A293" w14:textId="5B33235B" w:rsidR="002C4FD1" w:rsidRPr="00F532CE" w:rsidRDefault="002C4FD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E5573">
        <w:rPr>
          <w:rFonts w:ascii="Angsana New" w:hAnsi="Angsana New"/>
          <w:b/>
          <w:bCs/>
          <w:sz w:val="30"/>
          <w:szCs w:val="30"/>
        </w:rPr>
        <w:t>3</w:t>
      </w:r>
      <w:r w:rsidRPr="00BC217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7E5573" w:rsidRDefault="002C4FD1" w:rsidP="007E5573">
      <w:pPr>
        <w:pStyle w:val="FSContent"/>
        <w:rPr>
          <w:lang w:val="en-US"/>
        </w:rPr>
      </w:pPr>
    </w:p>
    <w:p w14:paraId="104AF897" w14:textId="030D6EED" w:rsidR="002C4FD1" w:rsidRPr="007E5573" w:rsidRDefault="002C4FD1" w:rsidP="007E5573">
      <w:pPr>
        <w:pStyle w:val="FSContent"/>
        <w:rPr>
          <w:lang w:val="en-US"/>
        </w:rPr>
      </w:pPr>
      <w:r w:rsidRPr="007E5573">
        <w:rPr>
          <w:rFonts w:hint="cs"/>
          <w:cs/>
          <w:lang w:val="en-US"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7E5573">
        <w:rPr>
          <w:lang w:val="en-US"/>
        </w:rPr>
        <w:t xml:space="preserve">31 </w:t>
      </w:r>
      <w:r w:rsidRPr="007E5573">
        <w:rPr>
          <w:rFonts w:hint="cs"/>
          <w:cs/>
          <w:lang w:val="en-US"/>
        </w:rPr>
        <w:t>ธันวาคม ได้ดังนี้</w:t>
      </w:r>
    </w:p>
    <w:p w14:paraId="13858C65" w14:textId="77777777" w:rsidR="0076741D" w:rsidRPr="007E5573" w:rsidRDefault="0076741D" w:rsidP="007E5573">
      <w:pPr>
        <w:pStyle w:val="FSContent"/>
        <w:rPr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630"/>
        <w:gridCol w:w="810"/>
        <w:gridCol w:w="270"/>
        <w:gridCol w:w="921"/>
        <w:gridCol w:w="236"/>
        <w:gridCol w:w="818"/>
        <w:gridCol w:w="236"/>
        <w:gridCol w:w="904"/>
        <w:gridCol w:w="236"/>
        <w:gridCol w:w="948"/>
        <w:gridCol w:w="236"/>
        <w:gridCol w:w="865"/>
      </w:tblGrid>
      <w:tr w:rsidR="007E5573" w:rsidRPr="007E5573" w14:paraId="597C3178" w14:textId="77777777" w:rsidTr="00DB714E">
        <w:trPr>
          <w:trHeight w:val="632"/>
          <w:tblHeader/>
        </w:trPr>
        <w:tc>
          <w:tcPr>
            <w:tcW w:w="2340" w:type="dxa"/>
          </w:tcPr>
          <w:p w14:paraId="721A971E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012449D8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55" w:type="dxa"/>
            <w:gridSpan w:val="5"/>
            <w:vAlign w:val="center"/>
          </w:tcPr>
          <w:p w14:paraId="2714262A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55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831A554" w14:textId="4B08EC5A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center"/>
          </w:tcPr>
          <w:p w14:paraId="53A07AC1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vAlign w:val="bottom"/>
          </w:tcPr>
          <w:p w14:paraId="4E92315A" w14:textId="30602365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573" w:rsidRPr="007E5573" w14:paraId="21E8AA1C" w14:textId="77777777" w:rsidTr="00DB714E">
        <w:trPr>
          <w:trHeight w:val="307"/>
          <w:tblHeader/>
        </w:trPr>
        <w:tc>
          <w:tcPr>
            <w:tcW w:w="2340" w:type="dxa"/>
          </w:tcPr>
          <w:p w14:paraId="1EE8BCBE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619D847C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hideMark/>
          </w:tcPr>
          <w:p w14:paraId="72F0837A" w14:textId="7CC6331E" w:rsidR="0076741D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7E5573" w:rsidRPr="007E557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236" w:type="dxa"/>
          </w:tcPr>
          <w:p w14:paraId="0FF0D7E2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89" w:type="dxa"/>
            <w:gridSpan w:val="5"/>
            <w:tcBorders>
              <w:bottom w:val="single" w:sz="4" w:space="0" w:color="auto"/>
            </w:tcBorders>
            <w:hideMark/>
          </w:tcPr>
          <w:p w14:paraId="2596B69F" w14:textId="3F0A9498" w:rsidR="0076741D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7E5573"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7E5573" w:rsidRPr="007E5573" w14:paraId="2E6A9E68" w14:textId="77777777" w:rsidTr="00DB714E">
        <w:trPr>
          <w:trHeight w:val="623"/>
          <w:tblHeader/>
        </w:trPr>
        <w:tc>
          <w:tcPr>
            <w:tcW w:w="2340" w:type="dxa"/>
            <w:hideMark/>
          </w:tcPr>
          <w:p w14:paraId="75D2BE6C" w14:textId="3847951B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  <w:vAlign w:val="bottom"/>
            <w:hideMark/>
          </w:tcPr>
          <w:p w14:paraId="30E035AA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7E557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E557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7E557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7E557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7E5573" w:rsidRDefault="00A774BA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E5573" w:rsidRPr="007E5573" w14:paraId="77F6AE44" w14:textId="77777777" w:rsidTr="00DB714E">
        <w:trPr>
          <w:trHeight w:val="307"/>
          <w:tblHeader/>
        </w:trPr>
        <w:tc>
          <w:tcPr>
            <w:tcW w:w="2340" w:type="dxa"/>
          </w:tcPr>
          <w:p w14:paraId="4B4BCF2D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3657D18E" w14:textId="77777777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480" w:type="dxa"/>
            <w:gridSpan w:val="11"/>
            <w:vAlign w:val="bottom"/>
            <w:hideMark/>
          </w:tcPr>
          <w:p w14:paraId="620F171D" w14:textId="1A487AD8" w:rsidR="0076741D" w:rsidRPr="007E5573" w:rsidRDefault="0076741D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7E557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7E55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7E5573" w:rsidRPr="007E5573" w14:paraId="60992EC5" w14:textId="77777777" w:rsidTr="00DB714E">
        <w:trPr>
          <w:trHeight w:val="325"/>
        </w:trPr>
        <w:tc>
          <w:tcPr>
            <w:tcW w:w="2340" w:type="dxa"/>
          </w:tcPr>
          <w:p w14:paraId="2D742285" w14:textId="0B2A0F19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E55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630" w:type="dxa"/>
          </w:tcPr>
          <w:p w14:paraId="5B5D0814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BD736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4BF455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6CE91FD1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8" w:type="dxa"/>
            <w:vAlign w:val="bottom"/>
          </w:tcPr>
          <w:p w14:paraId="4BD700AB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4" w:type="dxa"/>
            <w:vAlign w:val="bottom"/>
          </w:tcPr>
          <w:p w14:paraId="7715AB56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5AEE24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48" w:type="dxa"/>
            <w:vAlign w:val="bottom"/>
          </w:tcPr>
          <w:p w14:paraId="5C6EA422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B9B8A04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65" w:type="dxa"/>
            <w:vAlign w:val="bottom"/>
          </w:tcPr>
          <w:p w14:paraId="390A70E1" w14:textId="77777777" w:rsidR="006340CE" w:rsidRPr="007E5573" w:rsidRDefault="006340CE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7E5573" w:rsidRPr="007E5573" w14:paraId="153D1212" w14:textId="77777777" w:rsidTr="00DB714E">
        <w:trPr>
          <w:trHeight w:val="614"/>
        </w:trPr>
        <w:tc>
          <w:tcPr>
            <w:tcW w:w="2340" w:type="dxa"/>
            <w:hideMark/>
          </w:tcPr>
          <w:p w14:paraId="6A90710D" w14:textId="17D970CA" w:rsidR="007E5573" w:rsidRPr="007E5573" w:rsidRDefault="007E5573" w:rsidP="00646709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424DEB65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424C5C34" w14:textId="3AADD50B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6,592</w:t>
            </w:r>
          </w:p>
        </w:tc>
        <w:tc>
          <w:tcPr>
            <w:tcW w:w="270" w:type="dxa"/>
            <w:vAlign w:val="bottom"/>
          </w:tcPr>
          <w:p w14:paraId="067A20EB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164D8BAD" w14:textId="3378A66D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6" w:type="dxa"/>
            <w:vAlign w:val="bottom"/>
          </w:tcPr>
          <w:p w14:paraId="37F41715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26530D" w14:textId="40F2ADB4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44,214</w:t>
            </w:r>
          </w:p>
        </w:tc>
        <w:tc>
          <w:tcPr>
            <w:tcW w:w="236" w:type="dxa"/>
            <w:vAlign w:val="bottom"/>
          </w:tcPr>
          <w:p w14:paraId="1B4CEC12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10939EA" w14:textId="0B4FB974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12,870</w:t>
            </w:r>
          </w:p>
        </w:tc>
        <w:tc>
          <w:tcPr>
            <w:tcW w:w="236" w:type="dxa"/>
            <w:vAlign w:val="bottom"/>
          </w:tcPr>
          <w:p w14:paraId="09FFBBE0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32D72936" w14:textId="31F2AED6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69,635</w:t>
            </w:r>
          </w:p>
        </w:tc>
        <w:tc>
          <w:tcPr>
            <w:tcW w:w="236" w:type="dxa"/>
            <w:vAlign w:val="bottom"/>
          </w:tcPr>
          <w:p w14:paraId="0354D63C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68AB7890" w14:textId="586E4D46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82,505</w:t>
            </w:r>
          </w:p>
        </w:tc>
      </w:tr>
      <w:tr w:rsidR="007E5573" w:rsidRPr="007E5573" w14:paraId="59AE85F9" w14:textId="77777777" w:rsidTr="00DB714E">
        <w:trPr>
          <w:trHeight w:val="307"/>
        </w:trPr>
        <w:tc>
          <w:tcPr>
            <w:tcW w:w="2340" w:type="dxa"/>
            <w:hideMark/>
          </w:tcPr>
          <w:p w14:paraId="11CBE3DA" w14:textId="3CD3F120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55F0D3B9" w14:textId="5D6FD67D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7E5573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810" w:type="dxa"/>
            <w:vAlign w:val="bottom"/>
          </w:tcPr>
          <w:p w14:paraId="12F73C86" w14:textId="72825884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6,454</w:t>
            </w:r>
          </w:p>
        </w:tc>
        <w:tc>
          <w:tcPr>
            <w:tcW w:w="270" w:type="dxa"/>
            <w:vAlign w:val="bottom"/>
          </w:tcPr>
          <w:p w14:paraId="31D98BC4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vAlign w:val="bottom"/>
          </w:tcPr>
          <w:p w14:paraId="01D3A2B1" w14:textId="597D6D46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109,426</w:t>
            </w:r>
          </w:p>
        </w:tc>
        <w:tc>
          <w:tcPr>
            <w:tcW w:w="236" w:type="dxa"/>
            <w:vAlign w:val="bottom"/>
          </w:tcPr>
          <w:p w14:paraId="2F151487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C149AC" w14:textId="36B8FAB2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115,880</w:t>
            </w:r>
          </w:p>
        </w:tc>
        <w:tc>
          <w:tcPr>
            <w:tcW w:w="236" w:type="dxa"/>
            <w:vAlign w:val="bottom"/>
          </w:tcPr>
          <w:p w14:paraId="50343907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vAlign w:val="bottom"/>
          </w:tcPr>
          <w:p w14:paraId="7E7CB0CF" w14:textId="3DE5EB16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2,858</w:t>
            </w:r>
          </w:p>
        </w:tc>
        <w:tc>
          <w:tcPr>
            <w:tcW w:w="236" w:type="dxa"/>
            <w:vAlign w:val="bottom"/>
          </w:tcPr>
          <w:p w14:paraId="1097EB4A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vAlign w:val="bottom"/>
          </w:tcPr>
          <w:p w14:paraId="2F2A338D" w14:textId="02F14C8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98,086</w:t>
            </w:r>
          </w:p>
        </w:tc>
        <w:tc>
          <w:tcPr>
            <w:tcW w:w="236" w:type="dxa"/>
            <w:vAlign w:val="bottom"/>
          </w:tcPr>
          <w:p w14:paraId="01086E82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vAlign w:val="bottom"/>
          </w:tcPr>
          <w:p w14:paraId="3B84333D" w14:textId="034C32DD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100,944</w:t>
            </w:r>
          </w:p>
        </w:tc>
      </w:tr>
      <w:tr w:rsidR="007E5573" w:rsidRPr="007E5573" w14:paraId="5DFCC800" w14:textId="77777777" w:rsidTr="00DB714E">
        <w:trPr>
          <w:trHeight w:val="290"/>
        </w:trPr>
        <w:tc>
          <w:tcPr>
            <w:tcW w:w="2340" w:type="dxa"/>
          </w:tcPr>
          <w:p w14:paraId="1EC6CCDF" w14:textId="77777777" w:rsidR="007E5573" w:rsidRPr="007E5573" w:rsidRDefault="007E5573" w:rsidP="00646709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630" w:type="dxa"/>
          </w:tcPr>
          <w:p w14:paraId="4BAE3791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57A049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AA2924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EF3F87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7E5573" w:rsidRPr="007E5573" w14:paraId="0C07919B" w14:textId="77777777" w:rsidTr="00DB714E">
        <w:trPr>
          <w:trHeight w:val="360"/>
        </w:trPr>
        <w:tc>
          <w:tcPr>
            <w:tcW w:w="2340" w:type="dxa"/>
            <w:hideMark/>
          </w:tcPr>
          <w:p w14:paraId="36B1BC2D" w14:textId="38345874" w:rsidR="007E5573" w:rsidRPr="007E5573" w:rsidRDefault="007E5573" w:rsidP="00646709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sz w:val="28"/>
                <w:shd w:val="clear" w:color="auto" w:fill="E6E6E6"/>
                <w:cs/>
                <w:lang w:val="en-GB"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 w:rsidRPr="007E557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7E5573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630" w:type="dxa"/>
          </w:tcPr>
          <w:p w14:paraId="5B8CD799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247655F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13,046</w:t>
            </w:r>
          </w:p>
        </w:tc>
        <w:tc>
          <w:tcPr>
            <w:tcW w:w="270" w:type="dxa"/>
            <w:vAlign w:val="bottom"/>
          </w:tcPr>
          <w:p w14:paraId="0F3D7525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6D4D4B09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147,048</w:t>
            </w:r>
          </w:p>
        </w:tc>
        <w:tc>
          <w:tcPr>
            <w:tcW w:w="236" w:type="dxa"/>
            <w:vAlign w:val="bottom"/>
          </w:tcPr>
          <w:p w14:paraId="4B3882EB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0E70C8F1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160,094</w:t>
            </w:r>
          </w:p>
        </w:tc>
        <w:tc>
          <w:tcPr>
            <w:tcW w:w="236" w:type="dxa"/>
            <w:vAlign w:val="bottom"/>
          </w:tcPr>
          <w:p w14:paraId="626C33AB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6DAEF838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15,728</w:t>
            </w:r>
          </w:p>
        </w:tc>
        <w:tc>
          <w:tcPr>
            <w:tcW w:w="236" w:type="dxa"/>
            <w:vAlign w:val="bottom"/>
          </w:tcPr>
          <w:p w14:paraId="664651CF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6F6C18E1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167,721</w:t>
            </w:r>
          </w:p>
        </w:tc>
        <w:tc>
          <w:tcPr>
            <w:tcW w:w="236" w:type="dxa"/>
            <w:vAlign w:val="bottom"/>
          </w:tcPr>
          <w:p w14:paraId="27313E3B" w14:textId="77777777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41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1C7FBB93" w:rsidR="007E5573" w:rsidRPr="007E5573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E557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183,449</w:t>
            </w:r>
          </w:p>
        </w:tc>
      </w:tr>
    </w:tbl>
    <w:p w14:paraId="670C9338" w14:textId="77777777" w:rsidR="007E5573" w:rsidRPr="007E5573" w:rsidRDefault="007E5573" w:rsidP="007C54C2">
      <w:pPr>
        <w:pStyle w:val="FSContent"/>
        <w:ind w:left="0"/>
        <w:rPr>
          <w:lang w:val="en-US"/>
        </w:rPr>
      </w:pPr>
    </w:p>
    <w:p w14:paraId="0353D37E" w14:textId="584A9C66" w:rsidR="00D0733A" w:rsidRDefault="00D0733A" w:rsidP="007E5573">
      <w:pPr>
        <w:pStyle w:val="FSContent"/>
        <w:rPr>
          <w:lang w:val="en-US"/>
        </w:rPr>
      </w:pPr>
      <w:r w:rsidRPr="007E5573">
        <w:rPr>
          <w:rFonts w:hint="cs"/>
          <w:cs/>
          <w:lang w:val="en-US"/>
        </w:rPr>
        <w:t>หนี้สินที่มีภาระดอกเบี้ย</w:t>
      </w:r>
      <w:r w:rsidR="00B34CCA" w:rsidRPr="007E5573">
        <w:rPr>
          <w:rFonts w:hint="cs"/>
          <w:cs/>
          <w:lang w:val="en-US"/>
        </w:rPr>
        <w:t>และวงเงินกู้ยืม</w:t>
      </w:r>
      <w:r w:rsidRPr="007E5573">
        <w:rPr>
          <w:rFonts w:hint="cs"/>
          <w:cs/>
          <w:lang w:val="en-US"/>
        </w:rPr>
        <w:t>ส่วนที่มีหลักประกัน</w:t>
      </w:r>
      <w:r w:rsidR="003C0DAF" w:rsidRPr="007E5573">
        <w:rPr>
          <w:rFonts w:hint="cs"/>
          <w:cs/>
          <w:lang w:val="en-US"/>
        </w:rPr>
        <w:t xml:space="preserve">ซึ่งไม่รวมหนี้สินตามสัญญาเช่า </w:t>
      </w:r>
      <w:r w:rsidRPr="007E5573">
        <w:rPr>
          <w:rFonts w:hint="cs"/>
          <w:cs/>
          <w:lang w:val="en-US"/>
        </w:rPr>
        <w:t xml:space="preserve">ณ วันที่ </w:t>
      </w:r>
      <w:r w:rsidRPr="007E5573">
        <w:rPr>
          <w:lang w:val="en-US"/>
        </w:rPr>
        <w:t xml:space="preserve">31 </w:t>
      </w:r>
      <w:r w:rsidRPr="007E5573">
        <w:rPr>
          <w:rFonts w:hint="cs"/>
          <w:cs/>
          <w:lang w:val="en-US"/>
        </w:rPr>
        <w:t>ธันวาคม</w:t>
      </w:r>
      <w:r w:rsidR="00A2655B" w:rsidRPr="007E5573">
        <w:rPr>
          <w:lang w:val="en-US"/>
        </w:rPr>
        <w:t xml:space="preserve"> </w:t>
      </w:r>
      <w:r w:rsidRPr="007E5573">
        <w:rPr>
          <w:rFonts w:hint="cs"/>
          <w:cs/>
          <w:lang w:val="en-US"/>
        </w:rPr>
        <w:t>มีรายละเอียดของหลักประกันซึ่งเป็นสินทรัพย์</w:t>
      </w:r>
      <w:r w:rsidR="00886378" w:rsidRPr="007E5573">
        <w:rPr>
          <w:rFonts w:hint="cs"/>
          <w:cs/>
          <w:lang w:val="en-US"/>
        </w:rPr>
        <w:t>ของ</w:t>
      </w:r>
      <w:r w:rsidR="007E5573" w:rsidRPr="007E5573">
        <w:rPr>
          <w:rFonts w:hint="cs"/>
          <w:cs/>
          <w:lang w:val="en-US"/>
        </w:rPr>
        <w:t>กลุ่มบริษัทและ</w:t>
      </w:r>
      <w:r w:rsidR="00886378" w:rsidRPr="007E5573">
        <w:rPr>
          <w:rFonts w:hint="cs"/>
          <w:cs/>
          <w:lang w:val="en-US"/>
        </w:rPr>
        <w:t xml:space="preserve">บริษัท </w:t>
      </w:r>
      <w:r w:rsidRPr="007E5573">
        <w:rPr>
          <w:rFonts w:hint="cs"/>
          <w:cs/>
          <w:lang w:val="en-US"/>
        </w:rPr>
        <w:t>ดังนี้</w:t>
      </w:r>
    </w:p>
    <w:p w14:paraId="415ED616" w14:textId="6E47EC72" w:rsidR="007C54C2" w:rsidRDefault="007C54C2" w:rsidP="007E5573">
      <w:pPr>
        <w:pStyle w:val="FSContent"/>
        <w:rPr>
          <w:lang w:val="en-US"/>
        </w:rPr>
      </w:pPr>
    </w:p>
    <w:p w14:paraId="5846C52D" w14:textId="2E07419D" w:rsidR="007C54C2" w:rsidRDefault="007C54C2" w:rsidP="007E5573">
      <w:pPr>
        <w:pStyle w:val="FSContent"/>
        <w:rPr>
          <w:lang w:val="en-US"/>
        </w:rPr>
      </w:pPr>
    </w:p>
    <w:p w14:paraId="676CFDF2" w14:textId="4B9E13C9" w:rsidR="007C54C2" w:rsidRDefault="007C54C2" w:rsidP="007E5573">
      <w:pPr>
        <w:pStyle w:val="FSContent"/>
        <w:rPr>
          <w:lang w:val="en-US"/>
        </w:rPr>
      </w:pPr>
    </w:p>
    <w:p w14:paraId="0A69F4B1" w14:textId="77777777" w:rsidR="000348D5" w:rsidRDefault="000348D5" w:rsidP="007E5573">
      <w:pPr>
        <w:pStyle w:val="FSContent"/>
        <w:rPr>
          <w:lang w:val="en-US"/>
        </w:rPr>
      </w:pPr>
    </w:p>
    <w:p w14:paraId="3A3CABA4" w14:textId="42BED2F9" w:rsidR="007C54C2" w:rsidRDefault="007C54C2" w:rsidP="007E5573">
      <w:pPr>
        <w:pStyle w:val="FSContent"/>
        <w:rPr>
          <w:lang w:val="en-US"/>
        </w:rPr>
      </w:pPr>
    </w:p>
    <w:p w14:paraId="2DB07C04" w14:textId="77777777" w:rsidR="0076787D" w:rsidRPr="007E5573" w:rsidRDefault="0076787D" w:rsidP="007E5573">
      <w:pPr>
        <w:pStyle w:val="FSContent"/>
        <w:rPr>
          <w:lang w:val="en-US"/>
        </w:rPr>
      </w:pPr>
    </w:p>
    <w:p w14:paraId="1E959C8C" w14:textId="6878AD93" w:rsidR="00D0733A" w:rsidRDefault="00D0733A" w:rsidP="007E5573">
      <w:pPr>
        <w:pStyle w:val="FSContent"/>
        <w:rPr>
          <w:lang w:val="en-US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7E5573" w:rsidRPr="0016249F" w14:paraId="72FF56B0" w14:textId="77777777" w:rsidTr="00646709">
        <w:trPr>
          <w:trHeight w:val="691"/>
        </w:trPr>
        <w:tc>
          <w:tcPr>
            <w:tcW w:w="4795" w:type="dxa"/>
          </w:tcPr>
          <w:p w14:paraId="6659DF11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20CF7C0C" w14:textId="77777777" w:rsidR="007E5573" w:rsidRDefault="007E5573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52D6AF46" w14:textId="77777777" w:rsidR="007E5573" w:rsidRPr="00D91135" w:rsidDel="00BF5071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110F053F" w14:textId="77777777" w:rsidR="007E5573" w:rsidRPr="00D91135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0848FC2F" w14:textId="77777777" w:rsidR="007E5573" w:rsidRPr="00D91135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573" w:rsidRPr="0016249F" w14:paraId="3855E889" w14:textId="77777777" w:rsidTr="00646709">
        <w:trPr>
          <w:trHeight w:val="344"/>
        </w:trPr>
        <w:tc>
          <w:tcPr>
            <w:tcW w:w="4795" w:type="dxa"/>
          </w:tcPr>
          <w:p w14:paraId="4DB67909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6C4E3B83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104E0A5A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1CEFD89E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E5573" w:rsidRPr="0016249F" w14:paraId="7336F25A" w14:textId="77777777" w:rsidTr="00646709">
        <w:trPr>
          <w:trHeight w:val="344"/>
        </w:trPr>
        <w:tc>
          <w:tcPr>
            <w:tcW w:w="4795" w:type="dxa"/>
          </w:tcPr>
          <w:p w14:paraId="52C6A004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28F5A7E6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573" w:rsidRPr="0016249F" w14:paraId="34C284CA" w14:textId="77777777" w:rsidTr="00646709">
        <w:trPr>
          <w:trHeight w:val="344"/>
        </w:trPr>
        <w:tc>
          <w:tcPr>
            <w:tcW w:w="4795" w:type="dxa"/>
            <w:hideMark/>
          </w:tcPr>
          <w:p w14:paraId="1DFC51B2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26" w:type="dxa"/>
          </w:tcPr>
          <w:p w14:paraId="73D6DBD3" w14:textId="390B175A" w:rsidR="007E5573" w:rsidRPr="003F7F67" w:rsidRDefault="007E5573" w:rsidP="00E202A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</w:rPr>
              <w:t>8,9</w:t>
            </w:r>
            <w:r w:rsidR="00646709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14:paraId="14BC1668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0EB444DD" w14:textId="77777777" w:rsidR="007E5573" w:rsidRPr="003F7F67" w:rsidRDefault="007E5573" w:rsidP="00E202A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8,904</w:t>
            </w:r>
          </w:p>
        </w:tc>
      </w:tr>
      <w:tr w:rsidR="007E5573" w:rsidRPr="0016249F" w14:paraId="500598BF" w14:textId="77777777" w:rsidTr="00646709">
        <w:trPr>
          <w:trHeight w:val="344"/>
        </w:trPr>
        <w:tc>
          <w:tcPr>
            <w:tcW w:w="4795" w:type="dxa"/>
            <w:hideMark/>
          </w:tcPr>
          <w:p w14:paraId="256CFD32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26" w:type="dxa"/>
          </w:tcPr>
          <w:p w14:paraId="613A2966" w14:textId="77777777" w:rsidR="007E5573" w:rsidRPr="003F7F67" w:rsidRDefault="007E5573" w:rsidP="00E202A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 w:rsidRPr="003F7F67">
              <w:rPr>
                <w:rFonts w:ascii="Angsana New" w:hAnsi="Angsana New" w:cs="Angsana New"/>
                <w:sz w:val="30"/>
                <w:szCs w:val="30"/>
              </w:rPr>
              <w:t>70,087</w:t>
            </w:r>
          </w:p>
        </w:tc>
        <w:tc>
          <w:tcPr>
            <w:tcW w:w="284" w:type="dxa"/>
          </w:tcPr>
          <w:p w14:paraId="0F531DC7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02AA081B" w14:textId="77777777" w:rsidR="007E5573" w:rsidRPr="003F7F67" w:rsidRDefault="007E5573" w:rsidP="00E202A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7E5573" w:rsidRPr="0016249F" w14:paraId="70873446" w14:textId="77777777" w:rsidTr="00646709">
        <w:trPr>
          <w:trHeight w:val="355"/>
        </w:trPr>
        <w:tc>
          <w:tcPr>
            <w:tcW w:w="4795" w:type="dxa"/>
            <w:hideMark/>
          </w:tcPr>
          <w:p w14:paraId="01C1C649" w14:textId="77777777" w:rsidR="007E5573" w:rsidRPr="0016249F" w:rsidRDefault="007E5573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0A269" w14:textId="128CC4FA" w:rsidR="007E5573" w:rsidRPr="003F7F67" w:rsidRDefault="007E5573" w:rsidP="00E202A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7F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79,0</w:t>
            </w:r>
            <w:r w:rsidR="006467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14:paraId="21C338FE" w14:textId="77777777" w:rsidR="007E5573" w:rsidRPr="0016249F" w:rsidRDefault="007E5573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E1E24" w14:textId="77777777" w:rsidR="007E5573" w:rsidRPr="000207EE" w:rsidRDefault="007E5573" w:rsidP="00E202A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0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</w:t>
            </w:r>
            <w:r w:rsidRPr="003F7F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</w:tr>
    </w:tbl>
    <w:p w14:paraId="5399AE63" w14:textId="77777777" w:rsidR="00012EDA" w:rsidRPr="008B3A3B" w:rsidRDefault="00012EDA" w:rsidP="008B3A3B">
      <w:pPr>
        <w:pStyle w:val="FSContent"/>
        <w:rPr>
          <w:lang w:val="en-US"/>
        </w:rPr>
      </w:pPr>
    </w:p>
    <w:p w14:paraId="6284B5C5" w14:textId="49C3DE50" w:rsidR="004F56AB" w:rsidRPr="008B3A3B" w:rsidRDefault="004F56AB" w:rsidP="008B3A3B">
      <w:pPr>
        <w:pStyle w:val="FSContent"/>
        <w:rPr>
          <w:lang w:val="en-US"/>
        </w:rPr>
      </w:pPr>
      <w:r w:rsidRPr="008B3A3B">
        <w:rPr>
          <w:rFonts w:hint="cs"/>
          <w:cs/>
          <w:lang w:val="en-US"/>
        </w:rPr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  <w:r w:rsidR="00012EDA" w:rsidRPr="008B3A3B">
        <w:rPr>
          <w:cs/>
          <w:lang w:val="en-US"/>
        </w:rPr>
        <w:br w:type="textWrapping" w:clear="all"/>
      </w:r>
      <w:r w:rsidRPr="008B3A3B">
        <w:rPr>
          <w:rFonts w:hint="cs"/>
          <w:cs/>
          <w:lang w:val="en-US"/>
        </w:rPr>
        <w:t xml:space="preserve">ณ วันที่ </w:t>
      </w:r>
      <w:r w:rsidRPr="008B3A3B">
        <w:rPr>
          <w:lang w:val="en-US"/>
        </w:rPr>
        <w:t xml:space="preserve">31 </w:t>
      </w:r>
      <w:r w:rsidRPr="008B3A3B">
        <w:rPr>
          <w:rFonts w:hint="cs"/>
          <w:cs/>
          <w:lang w:val="en-US"/>
        </w:rPr>
        <w:t>ธันวาคม ได้ดังนี้</w:t>
      </w:r>
    </w:p>
    <w:p w14:paraId="168F8D68" w14:textId="1F75C43D" w:rsidR="00D62169" w:rsidRPr="008B3A3B" w:rsidRDefault="00D62169" w:rsidP="008B3A3B">
      <w:pPr>
        <w:pStyle w:val="FSContent"/>
        <w:rPr>
          <w:lang w:val="en-US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646709" w:rsidRPr="0016249F" w14:paraId="66A26D53" w14:textId="77777777" w:rsidTr="00E202A8">
        <w:trPr>
          <w:trHeight w:val="691"/>
        </w:trPr>
        <w:tc>
          <w:tcPr>
            <w:tcW w:w="4795" w:type="dxa"/>
          </w:tcPr>
          <w:p w14:paraId="40D43765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285DE939" w14:textId="77777777" w:rsidR="00646709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35C8E6C8" w14:textId="77777777" w:rsidR="00646709" w:rsidRPr="00D91135" w:rsidDel="00BF5071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774A4D89" w14:textId="77777777" w:rsidR="00646709" w:rsidRPr="00D91135" w:rsidRDefault="00646709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788D7A86" w14:textId="77777777" w:rsidR="00646709" w:rsidRPr="00D91135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709" w:rsidRPr="0016249F" w14:paraId="500208C0" w14:textId="77777777" w:rsidTr="00E202A8">
        <w:trPr>
          <w:trHeight w:val="344"/>
        </w:trPr>
        <w:tc>
          <w:tcPr>
            <w:tcW w:w="4795" w:type="dxa"/>
          </w:tcPr>
          <w:p w14:paraId="0048F2BB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0994A0CA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25E92959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7CE3F384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46709" w:rsidRPr="0016249F" w14:paraId="3D2D3324" w14:textId="77777777" w:rsidTr="00E202A8">
        <w:trPr>
          <w:trHeight w:val="344"/>
        </w:trPr>
        <w:tc>
          <w:tcPr>
            <w:tcW w:w="4795" w:type="dxa"/>
          </w:tcPr>
          <w:p w14:paraId="79167E4B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6EF80D90" w14:textId="77777777" w:rsidR="00646709" w:rsidRPr="0016249F" w:rsidRDefault="00646709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709" w:rsidRPr="0016249F" w14:paraId="72F68082" w14:textId="77777777" w:rsidTr="00E202A8">
        <w:trPr>
          <w:trHeight w:val="344"/>
        </w:trPr>
        <w:tc>
          <w:tcPr>
            <w:tcW w:w="4795" w:type="dxa"/>
            <w:hideMark/>
          </w:tcPr>
          <w:p w14:paraId="0A0FC03A" w14:textId="62CD6F68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194E23E0" w14:textId="3BCEDA41" w:rsidR="00646709" w:rsidRPr="003F7F67" w:rsidRDefault="008B3A3B" w:rsidP="00646709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6,592</w:t>
            </w:r>
          </w:p>
        </w:tc>
        <w:tc>
          <w:tcPr>
            <w:tcW w:w="284" w:type="dxa"/>
          </w:tcPr>
          <w:p w14:paraId="65C301B1" w14:textId="77777777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0524E1C9" w14:textId="58B375E7" w:rsidR="00646709" w:rsidRPr="003F7F67" w:rsidRDefault="00646709" w:rsidP="00646709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12,870</w:t>
            </w:r>
          </w:p>
        </w:tc>
      </w:tr>
      <w:tr w:rsidR="00646709" w:rsidRPr="0016249F" w14:paraId="33304CE1" w14:textId="77777777" w:rsidTr="00E202A8">
        <w:trPr>
          <w:trHeight w:val="344"/>
        </w:trPr>
        <w:tc>
          <w:tcPr>
            <w:tcW w:w="4795" w:type="dxa"/>
          </w:tcPr>
          <w:p w14:paraId="18F2CDFA" w14:textId="5506FB19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</w:tcPr>
          <w:p w14:paraId="35D49DAD" w14:textId="56648A94" w:rsidR="00646709" w:rsidRPr="003F7F67" w:rsidRDefault="008B3A3B" w:rsidP="00646709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28,884</w:t>
            </w:r>
          </w:p>
        </w:tc>
        <w:tc>
          <w:tcPr>
            <w:tcW w:w="284" w:type="dxa"/>
          </w:tcPr>
          <w:p w14:paraId="38B1D5FB" w14:textId="77777777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196AD9C0" w14:textId="73AAA409" w:rsidR="00646709" w:rsidRDefault="00646709" w:rsidP="00646709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60,943</w:t>
            </w:r>
          </w:p>
        </w:tc>
      </w:tr>
      <w:tr w:rsidR="00646709" w:rsidRPr="0016249F" w14:paraId="094CD697" w14:textId="77777777" w:rsidTr="00E202A8">
        <w:trPr>
          <w:trHeight w:val="344"/>
        </w:trPr>
        <w:tc>
          <w:tcPr>
            <w:tcW w:w="4795" w:type="dxa"/>
            <w:hideMark/>
          </w:tcPr>
          <w:p w14:paraId="75ACE6AC" w14:textId="03341AB7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</w:tcPr>
          <w:p w14:paraId="051A409C" w14:textId="361AE589" w:rsidR="00646709" w:rsidRPr="003F7F67" w:rsidRDefault="008B3A3B" w:rsidP="00646709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8,738</w:t>
            </w:r>
          </w:p>
        </w:tc>
        <w:tc>
          <w:tcPr>
            <w:tcW w:w="284" w:type="dxa"/>
          </w:tcPr>
          <w:p w14:paraId="5B2D5858" w14:textId="77777777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75A3003B" w14:textId="35F96AF8" w:rsidR="00646709" w:rsidRPr="003F7F67" w:rsidRDefault="00646709" w:rsidP="00646709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8,692</w:t>
            </w:r>
          </w:p>
        </w:tc>
      </w:tr>
      <w:tr w:rsidR="00646709" w:rsidRPr="0016249F" w14:paraId="6CAE7995" w14:textId="77777777" w:rsidTr="00E202A8">
        <w:trPr>
          <w:trHeight w:val="355"/>
        </w:trPr>
        <w:tc>
          <w:tcPr>
            <w:tcW w:w="4795" w:type="dxa"/>
            <w:hideMark/>
          </w:tcPr>
          <w:p w14:paraId="63D11BC5" w14:textId="1DFECF98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34841" w14:textId="1873A60C" w:rsidR="00646709" w:rsidRPr="003F7F67" w:rsidRDefault="008B3A3B" w:rsidP="00646709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44,214</w:t>
            </w:r>
          </w:p>
        </w:tc>
        <w:tc>
          <w:tcPr>
            <w:tcW w:w="284" w:type="dxa"/>
          </w:tcPr>
          <w:p w14:paraId="2C97D0D6" w14:textId="77777777" w:rsidR="00646709" w:rsidRPr="0016249F" w:rsidRDefault="00646709" w:rsidP="0064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378CF" w14:textId="7EEA6146" w:rsidR="00646709" w:rsidRPr="000207EE" w:rsidRDefault="00646709" w:rsidP="00646709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82,505</w:t>
            </w:r>
          </w:p>
        </w:tc>
      </w:tr>
    </w:tbl>
    <w:p w14:paraId="03F61275" w14:textId="122ED21F" w:rsidR="00646709" w:rsidRPr="008B3A3B" w:rsidRDefault="00646709" w:rsidP="008B3A3B">
      <w:pPr>
        <w:pStyle w:val="FSContent"/>
        <w:rPr>
          <w:lang w:val="en-US"/>
        </w:rPr>
      </w:pPr>
    </w:p>
    <w:p w14:paraId="79D249E4" w14:textId="0AF118B1" w:rsidR="008B2830" w:rsidRPr="008B3A3B" w:rsidRDefault="008B2830" w:rsidP="008B3A3B">
      <w:pPr>
        <w:pStyle w:val="FSContent"/>
        <w:rPr>
          <w:cs/>
          <w:lang w:val="en-US"/>
        </w:rPr>
      </w:pPr>
      <w:r w:rsidRPr="008B3A3B">
        <w:rPr>
          <w:rFonts w:hint="cs"/>
          <w:cs/>
          <w:lang w:val="en-US"/>
        </w:rPr>
        <w:t xml:space="preserve">ณ วันที่ </w:t>
      </w:r>
      <w:r w:rsidR="002B317D" w:rsidRPr="008B3A3B">
        <w:rPr>
          <w:lang w:val="en-US"/>
        </w:rPr>
        <w:t>31</w:t>
      </w:r>
      <w:r w:rsidRPr="008B3A3B">
        <w:rPr>
          <w:lang w:val="en-US"/>
        </w:rPr>
        <w:t xml:space="preserve"> </w:t>
      </w:r>
      <w:r w:rsidRPr="008B3A3B">
        <w:rPr>
          <w:rFonts w:hint="cs"/>
          <w:cs/>
          <w:lang w:val="en-US"/>
        </w:rPr>
        <w:t xml:space="preserve">ธันวาคม </w:t>
      </w:r>
      <w:r w:rsidR="002B317D" w:rsidRPr="008B3A3B">
        <w:rPr>
          <w:lang w:val="en-US"/>
        </w:rPr>
        <w:t>256</w:t>
      </w:r>
      <w:r w:rsidR="008B3A3B" w:rsidRPr="008B3A3B">
        <w:rPr>
          <w:lang w:val="en-US"/>
        </w:rPr>
        <w:t>5</w:t>
      </w:r>
      <w:r w:rsidRPr="008B3A3B">
        <w:rPr>
          <w:lang w:val="en-US"/>
        </w:rPr>
        <w:t xml:space="preserve"> </w:t>
      </w:r>
      <w:r w:rsidR="008B3A3B" w:rsidRPr="008B3A3B">
        <w:rPr>
          <w:rFonts w:hint="cs"/>
          <w:cs/>
          <w:lang w:val="en-US"/>
        </w:rPr>
        <w:t>กลุ่มบริษัทและ</w:t>
      </w:r>
      <w:r w:rsidR="002B317D" w:rsidRPr="008B3A3B">
        <w:rPr>
          <w:cs/>
          <w:lang w:val="en-US"/>
        </w:rPr>
        <w:t>บริษัทมีวงเงินสินเชื่อที่ยังมิได้เบิกใช้</w:t>
      </w:r>
      <w:r w:rsidR="00FB39D7" w:rsidRPr="008B3A3B">
        <w:rPr>
          <w:rFonts w:hint="cs"/>
          <w:cs/>
          <w:lang w:val="en-US"/>
        </w:rPr>
        <w:t xml:space="preserve">จำนวน </w:t>
      </w:r>
      <w:r w:rsidR="008B3A3B" w:rsidRPr="008B3A3B">
        <w:rPr>
          <w:lang w:val="en-US"/>
        </w:rPr>
        <w:t>71.5</w:t>
      </w:r>
      <w:r w:rsidR="00FB39D7" w:rsidRPr="008B3A3B">
        <w:rPr>
          <w:lang w:val="en-US"/>
        </w:rPr>
        <w:t xml:space="preserve"> </w:t>
      </w:r>
      <w:r w:rsidR="00FB39D7" w:rsidRPr="008B3A3B">
        <w:rPr>
          <w:rFonts w:hint="cs"/>
          <w:cs/>
          <w:lang w:val="en-US"/>
        </w:rPr>
        <w:t>ล้านบาท</w:t>
      </w:r>
      <w:r w:rsidR="008B3A3B" w:rsidRPr="008B3A3B">
        <w:rPr>
          <w:lang w:val="en-US"/>
        </w:rPr>
        <w:t xml:space="preserve"> </w:t>
      </w:r>
      <w:r w:rsidR="008B3A3B" w:rsidRPr="008B3A3B">
        <w:rPr>
          <w:rFonts w:hint="cs"/>
          <w:cs/>
          <w:lang w:val="en-US"/>
        </w:rPr>
        <w:t xml:space="preserve">และ </w:t>
      </w:r>
      <w:r w:rsidR="00425E5C">
        <w:rPr>
          <w:rFonts w:hint="cs"/>
          <w:cs/>
          <w:lang w:val="en-US"/>
        </w:rPr>
        <w:t xml:space="preserve">          </w:t>
      </w:r>
      <w:r w:rsidR="008B3A3B" w:rsidRPr="008B3A3B">
        <w:rPr>
          <w:lang w:val="en-US"/>
        </w:rPr>
        <w:t xml:space="preserve">71.5 </w:t>
      </w:r>
      <w:r w:rsidR="008B3A3B" w:rsidRPr="008B3A3B">
        <w:rPr>
          <w:rFonts w:hint="cs"/>
          <w:cs/>
          <w:lang w:val="en-US"/>
        </w:rPr>
        <w:t>ล้านบาท ตามลำดับ</w:t>
      </w:r>
      <w:r w:rsidR="00FB39D7" w:rsidRPr="008B3A3B">
        <w:rPr>
          <w:rFonts w:hint="cs"/>
          <w:cs/>
          <w:lang w:val="en-US"/>
        </w:rPr>
        <w:t xml:space="preserve"> </w:t>
      </w:r>
      <w:r w:rsidR="00FB39D7" w:rsidRPr="008B3A3B">
        <w:rPr>
          <w:i/>
          <w:iCs/>
          <w:lang w:val="en-US"/>
        </w:rPr>
        <w:t>(256</w:t>
      </w:r>
      <w:r w:rsidR="008B3A3B" w:rsidRPr="008B3A3B">
        <w:rPr>
          <w:i/>
          <w:iCs/>
          <w:lang w:val="en-US"/>
        </w:rPr>
        <w:t>4</w:t>
      </w:r>
      <w:r w:rsidR="00FB39D7" w:rsidRPr="008B3A3B">
        <w:rPr>
          <w:i/>
          <w:iCs/>
          <w:lang w:val="en-US"/>
        </w:rPr>
        <w:t xml:space="preserve">: </w:t>
      </w:r>
      <w:r w:rsidR="008B3A3B" w:rsidRPr="008B3A3B">
        <w:rPr>
          <w:rFonts w:hint="cs"/>
          <w:i/>
          <w:iCs/>
          <w:cs/>
          <w:lang w:val="en-US"/>
        </w:rPr>
        <w:t xml:space="preserve">บริษัทมีวงเงินสินเชื่อที่ยังไม่ได้เบิกใช้จำนวน </w:t>
      </w:r>
      <w:r w:rsidR="008B3A3B" w:rsidRPr="008B3A3B">
        <w:rPr>
          <w:i/>
          <w:iCs/>
          <w:lang w:val="en-US"/>
        </w:rPr>
        <w:t>108.0</w:t>
      </w:r>
      <w:r w:rsidR="00FB39D7" w:rsidRPr="008B3A3B">
        <w:rPr>
          <w:i/>
          <w:iCs/>
          <w:lang w:val="en-US"/>
        </w:rPr>
        <w:t xml:space="preserve"> </w:t>
      </w:r>
      <w:r w:rsidR="00FB39D7" w:rsidRPr="008B3A3B">
        <w:rPr>
          <w:rFonts w:hint="cs"/>
          <w:i/>
          <w:iCs/>
          <w:cs/>
          <w:lang w:val="en-US"/>
        </w:rPr>
        <w:t>ล้านบาท)</w:t>
      </w:r>
    </w:p>
    <w:p w14:paraId="0D9DCD1B" w14:textId="77777777" w:rsidR="008B2830" w:rsidRPr="008B3A3B" w:rsidRDefault="008B2830" w:rsidP="008B3A3B">
      <w:pPr>
        <w:pStyle w:val="FSContent"/>
        <w:rPr>
          <w:lang w:val="en-US"/>
        </w:rPr>
      </w:pPr>
    </w:p>
    <w:p w14:paraId="4DDE3C3C" w14:textId="46E1C91B" w:rsidR="002C4FD1" w:rsidRPr="00112DBA" w:rsidRDefault="002C4FD1" w:rsidP="00425E5C">
      <w:pPr>
        <w:pStyle w:val="FSContent"/>
        <w:rPr>
          <w:b/>
          <w:bCs/>
          <w:i/>
          <w:iCs/>
          <w:lang w:val="en-US"/>
        </w:rPr>
      </w:pPr>
      <w:r w:rsidRPr="00112DBA">
        <w:rPr>
          <w:rFonts w:hint="cs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7D174B" w:rsidRDefault="002C4FD1" w:rsidP="002C4FD1">
      <w:pPr>
        <w:pStyle w:val="FSContent"/>
        <w:rPr>
          <w:lang w:val="en-US"/>
        </w:rPr>
      </w:pPr>
    </w:p>
    <w:p w14:paraId="770AD131" w14:textId="5A3F3945" w:rsidR="00416991" w:rsidRPr="003B1495" w:rsidRDefault="002C4FD1" w:rsidP="003B1495">
      <w:pPr>
        <w:pStyle w:val="FSContent"/>
        <w:rPr>
          <w:i/>
          <w:iCs/>
          <w:lang w:val="en-US"/>
        </w:rPr>
      </w:pPr>
      <w:r w:rsidRPr="008343D9">
        <w:rPr>
          <w:rFonts w:hint="cs"/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 xml:space="preserve">ธันวาคม </w:t>
      </w:r>
      <w:r w:rsidRPr="008343D9">
        <w:rPr>
          <w:lang w:val="en-US"/>
        </w:rPr>
        <w:t>256</w:t>
      </w:r>
      <w:r w:rsidR="00425E5C">
        <w:rPr>
          <w:lang w:val="en-US"/>
        </w:rPr>
        <w:t>5</w:t>
      </w:r>
      <w:r w:rsidRPr="008343D9">
        <w:rPr>
          <w:lang w:val="en-US"/>
        </w:rPr>
        <w:t xml:space="preserve"> </w:t>
      </w:r>
      <w:r w:rsidR="00425E5C">
        <w:rPr>
          <w:rFonts w:hint="cs"/>
          <w:cs/>
          <w:lang w:val="en-US"/>
        </w:rPr>
        <w:t>กลุ่มบริษัทและ</w:t>
      </w:r>
      <w:r w:rsidRPr="008343D9">
        <w:rPr>
          <w:rFonts w:hint="cs"/>
          <w:cs/>
          <w:lang w:val="en-US"/>
        </w:rPr>
        <w:t>บริษัทมีเงินกู้ยืมระยะยาว</w:t>
      </w:r>
      <w:r w:rsidR="000348D5" w:rsidRPr="008343D9">
        <w:rPr>
          <w:rFonts w:hint="cs"/>
          <w:cs/>
          <w:lang w:val="en-US"/>
        </w:rPr>
        <w:t>จากสถาบัน</w:t>
      </w:r>
      <w:r w:rsidR="000348D5" w:rsidRPr="00112DBA">
        <w:rPr>
          <w:rFonts w:hint="cs"/>
          <w:cs/>
          <w:lang w:val="en-US"/>
        </w:rPr>
        <w:t>การเงินหลายแห่ง</w:t>
      </w:r>
      <w:r w:rsidRPr="008343D9">
        <w:rPr>
          <w:rFonts w:hint="cs"/>
          <w:cs/>
          <w:lang w:val="en-US"/>
        </w:rPr>
        <w:t xml:space="preserve">จำนวน </w:t>
      </w:r>
      <w:r w:rsidR="00425E5C">
        <w:rPr>
          <w:lang w:val="en-US"/>
        </w:rPr>
        <w:t>44.2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ล้านบาท </w:t>
      </w:r>
      <w:r w:rsidRPr="008343D9">
        <w:rPr>
          <w:i/>
          <w:iCs/>
          <w:lang w:val="en-US"/>
        </w:rPr>
        <w:t>(25</w:t>
      </w:r>
      <w:r w:rsidR="005B14A7" w:rsidRPr="008343D9">
        <w:rPr>
          <w:i/>
          <w:iCs/>
          <w:lang w:val="en-US"/>
        </w:rPr>
        <w:t>6</w:t>
      </w:r>
      <w:r w:rsidR="00425E5C">
        <w:rPr>
          <w:i/>
          <w:iCs/>
          <w:lang w:val="en-US"/>
        </w:rPr>
        <w:t>4</w:t>
      </w:r>
      <w:r w:rsidRPr="008343D9">
        <w:rPr>
          <w:i/>
          <w:iCs/>
          <w:lang w:val="en-US"/>
        </w:rPr>
        <w:t xml:space="preserve">: </w:t>
      </w:r>
      <w:r w:rsidR="00425E5C">
        <w:rPr>
          <w:rFonts w:hint="cs"/>
          <w:i/>
          <w:iCs/>
          <w:cs/>
          <w:lang w:val="en-US"/>
        </w:rPr>
        <w:t xml:space="preserve">บริษัทมีเงินกู้ยืมระยะยาวจากสถาบันการเงินหลายแห่ง </w:t>
      </w:r>
      <w:r w:rsidR="00425E5C">
        <w:rPr>
          <w:i/>
          <w:iCs/>
          <w:lang w:val="en-US"/>
        </w:rPr>
        <w:t>82.5</w:t>
      </w:r>
      <w:r w:rsidRPr="008343D9">
        <w:rPr>
          <w:i/>
          <w:iCs/>
          <w:lang w:val="en-US"/>
        </w:rPr>
        <w:t xml:space="preserve"> </w:t>
      </w:r>
      <w:r w:rsidRPr="008343D9">
        <w:rPr>
          <w:i/>
          <w:iCs/>
          <w:cs/>
          <w:lang w:val="en-US"/>
        </w:rPr>
        <w:t>ล้านบาท</w:t>
      </w:r>
      <w:r w:rsidRPr="008343D9">
        <w:rPr>
          <w:i/>
          <w:iCs/>
          <w:lang w:val="en-US"/>
        </w:rPr>
        <w:t xml:space="preserve">) </w:t>
      </w:r>
      <w:r w:rsidRPr="00112DBA">
        <w:rPr>
          <w:rFonts w:hint="cs"/>
          <w:cs/>
          <w:lang w:val="en-US"/>
        </w:rPr>
        <w:t>โดย</w:t>
      </w:r>
      <w:r w:rsidR="003D1E39">
        <w:rPr>
          <w:rFonts w:hint="cs"/>
          <w:cs/>
          <w:lang w:val="en-US"/>
        </w:rPr>
        <w:t>เ</w:t>
      </w:r>
      <w:r w:rsidRPr="00112DBA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>
        <w:rPr>
          <w:lang w:val="en-US"/>
        </w:rPr>
        <w:t>25</w:t>
      </w:r>
      <w:r w:rsidR="002B317D">
        <w:rPr>
          <w:lang w:val="en-US"/>
        </w:rPr>
        <w:t>7</w:t>
      </w:r>
      <w:r w:rsidR="00A43BBF">
        <w:rPr>
          <w:lang w:val="en-US"/>
        </w:rPr>
        <w:t>3</w:t>
      </w:r>
      <w:r w:rsidRPr="00112DBA">
        <w:rPr>
          <w:lang w:val="en-US"/>
        </w:rPr>
        <w:t xml:space="preserve"> </w:t>
      </w:r>
      <w:r w:rsidRPr="00112DBA">
        <w:rPr>
          <w:rFonts w:hint="cs"/>
          <w:cs/>
          <w:lang w:val="en-US"/>
        </w:rPr>
        <w:t>ซึ่งมีรายละเอี</w:t>
      </w:r>
      <w:r w:rsidR="003D1E39">
        <w:rPr>
          <w:rFonts w:hint="cs"/>
          <w:cs/>
          <w:lang w:val="en-US"/>
        </w:rPr>
        <w:t>ย</w:t>
      </w:r>
      <w:r w:rsidRPr="00112DBA">
        <w:rPr>
          <w:rFonts w:hint="cs"/>
          <w:cs/>
          <w:lang w:val="en-US"/>
        </w:rPr>
        <w:t>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151"/>
        <w:gridCol w:w="2160"/>
        <w:gridCol w:w="270"/>
        <w:gridCol w:w="1620"/>
      </w:tblGrid>
      <w:tr w:rsidR="00425E5C" w:rsidRPr="0016249F" w14:paraId="02D17BAD" w14:textId="77777777" w:rsidTr="003C52BC">
        <w:trPr>
          <w:tblHeader/>
        </w:trPr>
        <w:tc>
          <w:tcPr>
            <w:tcW w:w="2102" w:type="dxa"/>
          </w:tcPr>
          <w:p w14:paraId="1FAC7100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577E32B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51" w:type="dxa"/>
            <w:shd w:val="clear" w:color="auto" w:fill="auto"/>
          </w:tcPr>
          <w:p w14:paraId="5352BE1D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60" w:type="dxa"/>
            <w:shd w:val="clear" w:color="auto" w:fill="auto"/>
          </w:tcPr>
          <w:p w14:paraId="2854420B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3765BDD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EAF0C25" w14:textId="77777777" w:rsidR="00425E5C" w:rsidRPr="002D447D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C71BFA3" w14:textId="77777777" w:rsidR="00425E5C" w:rsidRPr="002D447D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E5C" w:rsidRPr="0016249F" w14:paraId="01989970" w14:textId="77777777" w:rsidTr="003C52BC">
        <w:trPr>
          <w:tblHeader/>
        </w:trPr>
        <w:tc>
          <w:tcPr>
            <w:tcW w:w="2102" w:type="dxa"/>
          </w:tcPr>
          <w:p w14:paraId="39825CD0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592F5D8C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151" w:type="dxa"/>
            <w:shd w:val="clear" w:color="auto" w:fill="auto"/>
          </w:tcPr>
          <w:p w14:paraId="0924A75E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60" w:type="dxa"/>
            <w:shd w:val="clear" w:color="auto" w:fill="auto"/>
          </w:tcPr>
          <w:p w14:paraId="187546F9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357D04" w14:textId="1176DFD2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Pr="007C31E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09E150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A97C2A6" w14:textId="77777777" w:rsidR="00425E5C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7159241" w14:textId="66306B78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425E5C" w:rsidRPr="0016249F" w14:paraId="4469EFAD" w14:textId="77777777" w:rsidTr="003C52BC">
        <w:trPr>
          <w:tblHeader/>
        </w:trPr>
        <w:tc>
          <w:tcPr>
            <w:tcW w:w="2102" w:type="dxa"/>
          </w:tcPr>
          <w:p w14:paraId="56431EA6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67FBB2A6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151" w:type="dxa"/>
            <w:shd w:val="clear" w:color="auto" w:fill="auto"/>
          </w:tcPr>
          <w:p w14:paraId="3E0188A2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5BE39221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5E5C" w:rsidRPr="0016249F" w14:paraId="254FC0CF" w14:textId="77777777" w:rsidTr="003C52BC">
        <w:tc>
          <w:tcPr>
            <w:tcW w:w="2102" w:type="dxa"/>
          </w:tcPr>
          <w:p w14:paraId="79DBA89A" w14:textId="7D138E85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: </w:t>
            </w:r>
            <w:r w:rsidRPr="003F7F67">
              <w:rPr>
                <w:rFonts w:ascii="Angsana New" w:hAnsi="Angsana New"/>
                <w:sz w:val="30"/>
                <w:szCs w:val="30"/>
                <w:lang w:val="en-GB" w:eastAsia="x-none"/>
              </w:rPr>
              <w:t>MLR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-4.1%</w:t>
            </w:r>
          </w:p>
          <w:p w14:paraId="7AE01EB1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03066B29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2849A4F1" w14:textId="39E2FC8C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2C496900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151" w:type="dxa"/>
            <w:shd w:val="clear" w:color="auto" w:fill="auto"/>
          </w:tcPr>
          <w:p w14:paraId="174DFF5E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2160" w:type="dxa"/>
            <w:shd w:val="clear" w:color="auto" w:fill="auto"/>
          </w:tcPr>
          <w:p w14:paraId="264A6EE0" w14:textId="15A3D520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25,086</w:t>
            </w:r>
          </w:p>
        </w:tc>
        <w:tc>
          <w:tcPr>
            <w:tcW w:w="270" w:type="dxa"/>
            <w:shd w:val="clear" w:color="auto" w:fill="auto"/>
          </w:tcPr>
          <w:p w14:paraId="108C43EC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165F37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27,877</w:t>
            </w:r>
            <w:r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425E5C" w:rsidRPr="0016249F" w14:paraId="37A54DA7" w14:textId="77777777" w:rsidTr="003C52BC">
        <w:tc>
          <w:tcPr>
            <w:tcW w:w="2102" w:type="dxa"/>
          </w:tcPr>
          <w:p w14:paraId="7FA49A8A" w14:textId="6783752A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MLR-2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68C99C10" w14:textId="724F8DE2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1974FC70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151" w:type="dxa"/>
            <w:shd w:val="clear" w:color="auto" w:fill="auto"/>
          </w:tcPr>
          <w:p w14:paraId="38051A5F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36D18581" w14:textId="4466F97C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17,782</w:t>
            </w:r>
          </w:p>
        </w:tc>
        <w:tc>
          <w:tcPr>
            <w:tcW w:w="270" w:type="dxa"/>
            <w:shd w:val="clear" w:color="auto" w:fill="auto"/>
          </w:tcPr>
          <w:p w14:paraId="1EFB7B49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0B555B2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425E5C" w:rsidRPr="0016249F" w14:paraId="30536E32" w14:textId="77777777" w:rsidTr="003C52BC">
        <w:tc>
          <w:tcPr>
            <w:tcW w:w="2102" w:type="dxa"/>
          </w:tcPr>
          <w:p w14:paraId="5BA0DE27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1 - 2 :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457759E1" w14:textId="77777777" w:rsidR="00425E5C" w:rsidRPr="009A0D17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0EBFF32B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151" w:type="dxa"/>
            <w:shd w:val="clear" w:color="auto" w:fill="auto"/>
          </w:tcPr>
          <w:p w14:paraId="74E077B5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625D58B5" w14:textId="22E84305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1,194</w:t>
            </w:r>
          </w:p>
        </w:tc>
        <w:tc>
          <w:tcPr>
            <w:tcW w:w="270" w:type="dxa"/>
            <w:shd w:val="clear" w:color="auto" w:fill="auto"/>
          </w:tcPr>
          <w:p w14:paraId="3220FEA2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6D54F64" w14:textId="77777777" w:rsidR="00425E5C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1,500</w:t>
            </w:r>
          </w:p>
        </w:tc>
      </w:tr>
      <w:tr w:rsidR="00425E5C" w:rsidRPr="0016249F" w14:paraId="73EC7973" w14:textId="77777777" w:rsidTr="003C52BC">
        <w:tc>
          <w:tcPr>
            <w:tcW w:w="2102" w:type="dxa"/>
          </w:tcPr>
          <w:p w14:paraId="0EC01600" w14:textId="75BCDAED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7A18B871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151" w:type="dxa"/>
            <w:shd w:val="clear" w:color="auto" w:fill="auto"/>
          </w:tcPr>
          <w:p w14:paraId="2168BAF8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2160" w:type="dxa"/>
            <w:shd w:val="clear" w:color="auto" w:fill="auto"/>
          </w:tcPr>
          <w:p w14:paraId="49D96F92" w14:textId="0822C3D3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359A05B6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70D9F081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656</w:t>
            </w:r>
          </w:p>
        </w:tc>
      </w:tr>
      <w:tr w:rsidR="00425E5C" w:rsidRPr="0016249F" w14:paraId="7055E399" w14:textId="77777777" w:rsidTr="003C52BC">
        <w:tc>
          <w:tcPr>
            <w:tcW w:w="2102" w:type="dxa"/>
          </w:tcPr>
          <w:p w14:paraId="50D3773E" w14:textId="3932B588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5B926D5F" w14:textId="696B041C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: MLR-1.1%</w:t>
            </w:r>
          </w:p>
        </w:tc>
        <w:tc>
          <w:tcPr>
            <w:tcW w:w="1417" w:type="dxa"/>
          </w:tcPr>
          <w:p w14:paraId="1B7ACC47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151" w:type="dxa"/>
            <w:shd w:val="clear" w:color="auto" w:fill="auto"/>
          </w:tcPr>
          <w:p w14:paraId="58EF5655" w14:textId="4989A0FB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70CFE6A0" w14:textId="77777777" w:rsidR="00425E5C" w:rsidRDefault="00425E5C" w:rsidP="00DB2B03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F699B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1A13454A" w14:textId="77777777" w:rsidR="00425E5C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19,926</w:t>
            </w:r>
            <w:r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425E5C" w:rsidRPr="0016249F" w14:paraId="3A68DD92" w14:textId="77777777" w:rsidTr="003C52BC">
        <w:tc>
          <w:tcPr>
            <w:tcW w:w="2102" w:type="dxa"/>
          </w:tcPr>
          <w:p w14:paraId="2A095BDF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417" w:type="dxa"/>
          </w:tcPr>
          <w:p w14:paraId="44163415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2151" w:type="dxa"/>
            <w:shd w:val="clear" w:color="auto" w:fill="auto"/>
            <w:vAlign w:val="bottom"/>
          </w:tcPr>
          <w:p w14:paraId="22D8DAB4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</w:t>
            </w:r>
          </w:p>
        </w:tc>
        <w:tc>
          <w:tcPr>
            <w:tcW w:w="2160" w:type="dxa"/>
            <w:shd w:val="clear" w:color="auto" w:fill="auto"/>
          </w:tcPr>
          <w:p w14:paraId="744AF365" w14:textId="77777777" w:rsidR="00425E5C" w:rsidRPr="00A979EA" w:rsidRDefault="00425E5C" w:rsidP="00DB2B03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A979EA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858E2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26C539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425E5C" w:rsidRPr="0016249F" w14:paraId="16CAF21D" w14:textId="77777777" w:rsidTr="003C52BC">
        <w:tc>
          <w:tcPr>
            <w:tcW w:w="2102" w:type="dxa"/>
          </w:tcPr>
          <w:p w14:paraId="6408F6EA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46F556C9" w14:textId="77777777" w:rsidR="00425E5C" w:rsidRPr="009A0D17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417" w:type="dxa"/>
          </w:tcPr>
          <w:p w14:paraId="4D0F2673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151" w:type="dxa"/>
            <w:shd w:val="clear" w:color="auto" w:fill="auto"/>
          </w:tcPr>
          <w:p w14:paraId="5942E3EA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2160" w:type="dxa"/>
            <w:shd w:val="clear" w:color="auto" w:fill="auto"/>
          </w:tcPr>
          <w:p w14:paraId="762E758D" w14:textId="77777777" w:rsidR="00425E5C" w:rsidRPr="0016249F" w:rsidRDefault="00425E5C" w:rsidP="00DB2B03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60917D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6BA5E92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3,760</w:t>
            </w:r>
          </w:p>
        </w:tc>
      </w:tr>
      <w:tr w:rsidR="00425E5C" w:rsidRPr="0016249F" w14:paraId="3216795F" w14:textId="77777777" w:rsidTr="003C52BC">
        <w:tc>
          <w:tcPr>
            <w:tcW w:w="2102" w:type="dxa"/>
          </w:tcPr>
          <w:p w14:paraId="02B70BAB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MLR</w:t>
            </w:r>
          </w:p>
        </w:tc>
        <w:tc>
          <w:tcPr>
            <w:tcW w:w="1417" w:type="dxa"/>
          </w:tcPr>
          <w:p w14:paraId="43475D63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151" w:type="dxa"/>
            <w:shd w:val="clear" w:color="auto" w:fill="auto"/>
            <w:vAlign w:val="bottom"/>
          </w:tcPr>
          <w:p w14:paraId="23D676A3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2160" w:type="dxa"/>
            <w:shd w:val="clear" w:color="auto" w:fill="auto"/>
          </w:tcPr>
          <w:p w14:paraId="75920342" w14:textId="77777777" w:rsidR="00425E5C" w:rsidRPr="0016249F" w:rsidRDefault="00425E5C" w:rsidP="00DB2B03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93F615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30546E41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416</w:t>
            </w:r>
          </w:p>
        </w:tc>
      </w:tr>
      <w:tr w:rsidR="00425E5C" w:rsidRPr="0016249F" w14:paraId="287CE4B3" w14:textId="77777777" w:rsidTr="003C52BC">
        <w:tc>
          <w:tcPr>
            <w:tcW w:w="2102" w:type="dxa"/>
          </w:tcPr>
          <w:p w14:paraId="233B0F79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2BCD6641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151" w:type="dxa"/>
            <w:shd w:val="clear" w:color="auto" w:fill="auto"/>
            <w:vAlign w:val="bottom"/>
          </w:tcPr>
          <w:p w14:paraId="01D8A887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และบริษัทใหญ่ในลำดับสูงสุด</w:t>
            </w:r>
          </w:p>
        </w:tc>
        <w:tc>
          <w:tcPr>
            <w:tcW w:w="2160" w:type="dxa"/>
            <w:shd w:val="clear" w:color="auto" w:fill="auto"/>
          </w:tcPr>
          <w:p w14:paraId="6FC5FF82" w14:textId="77777777" w:rsidR="00425E5C" w:rsidRPr="0016249F" w:rsidRDefault="00425E5C" w:rsidP="00DB2B03">
            <w:pPr>
              <w:pStyle w:val="acctfourfigures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80E79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76800641" w14:textId="77777777" w:rsidR="00425E5C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>146</w:t>
            </w:r>
          </w:p>
        </w:tc>
      </w:tr>
      <w:tr w:rsidR="00425E5C" w:rsidRPr="0016249F" w14:paraId="42F0290F" w14:textId="77777777" w:rsidTr="003C52BC">
        <w:tc>
          <w:tcPr>
            <w:tcW w:w="2102" w:type="dxa"/>
          </w:tcPr>
          <w:p w14:paraId="5A5E6EE2" w14:textId="77777777" w:rsidR="00425E5C" w:rsidRPr="0016249F" w:rsidRDefault="00425E5C" w:rsidP="003C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3D0B55B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51" w:type="dxa"/>
          </w:tcPr>
          <w:p w14:paraId="28CA5B6C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621FF58" w14:textId="0C946BDA" w:rsidR="00425E5C" w:rsidRPr="0016249F" w:rsidRDefault="003C52B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44,214</w:t>
            </w:r>
          </w:p>
        </w:tc>
        <w:tc>
          <w:tcPr>
            <w:tcW w:w="270" w:type="dxa"/>
          </w:tcPr>
          <w:p w14:paraId="114DCD41" w14:textId="77777777" w:rsidR="00425E5C" w:rsidRPr="0016249F" w:rsidRDefault="00425E5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C7FADF" w14:textId="77777777" w:rsidR="00425E5C" w:rsidRPr="0016249F" w:rsidRDefault="00425E5C" w:rsidP="00E202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82,505</w:t>
            </w:r>
          </w:p>
        </w:tc>
      </w:tr>
    </w:tbl>
    <w:p w14:paraId="1AA3D664" w14:textId="79145936" w:rsidR="00C43770" w:rsidRPr="006D5D44" w:rsidRDefault="00C43770" w:rsidP="00B34CCA">
      <w:pPr>
        <w:pStyle w:val="FSContent"/>
        <w:rPr>
          <w:lang w:val="en-GB"/>
        </w:rPr>
      </w:pPr>
    </w:p>
    <w:p w14:paraId="2F09ACA9" w14:textId="214EEDBB" w:rsidR="00EC7768" w:rsidRPr="00C1655A" w:rsidRDefault="00EC7768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5935EE">
        <w:rPr>
          <w:rFonts w:asciiTheme="majorBidi" w:hAnsiTheme="majorBidi" w:cstheme="majorBidi"/>
          <w:b/>
          <w:bCs/>
          <w:sz w:val="30"/>
          <w:szCs w:val="30"/>
          <w:lang w:val="en-GB"/>
        </w:rPr>
        <w:t>4</w:t>
      </w: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ประมาณการหนี้สิน</w:t>
      </w:r>
      <w:r w:rsidR="00FF2475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ไม่หมุนเวียนสำหรับ</w:t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ผลประโยชน์พนักงาน</w:t>
      </w:r>
    </w:p>
    <w:p w14:paraId="2131A7F6" w14:textId="43984E66" w:rsidR="00DE1615" w:rsidRDefault="00DE1615" w:rsidP="003C52BC">
      <w:pPr>
        <w:pStyle w:val="FSContent"/>
        <w:rPr>
          <w:lang w:val="en-GB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3C52BC" w:rsidRPr="0016249F" w14:paraId="3B41B19B" w14:textId="77777777" w:rsidTr="00E202A8">
        <w:trPr>
          <w:trHeight w:val="691"/>
        </w:trPr>
        <w:tc>
          <w:tcPr>
            <w:tcW w:w="4795" w:type="dxa"/>
          </w:tcPr>
          <w:p w14:paraId="171A00DE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5BA00BFB" w14:textId="77777777" w:rsidR="003C52BC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25F87307" w14:textId="77777777" w:rsidR="003C52BC" w:rsidRPr="00D91135" w:rsidDel="00BF5071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47619B06" w14:textId="77777777" w:rsidR="003C52BC" w:rsidRPr="00D91135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068519F6" w14:textId="77777777" w:rsidR="003C52BC" w:rsidRPr="00D91135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2BC" w:rsidRPr="0016249F" w14:paraId="66742648" w14:textId="77777777" w:rsidTr="00E202A8">
        <w:trPr>
          <w:trHeight w:val="344"/>
        </w:trPr>
        <w:tc>
          <w:tcPr>
            <w:tcW w:w="4795" w:type="dxa"/>
          </w:tcPr>
          <w:p w14:paraId="62476CD6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69272C4D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1EDB68A8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624AB0F9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C52BC" w:rsidRPr="0016249F" w14:paraId="57533F87" w14:textId="77777777" w:rsidTr="003C52BC">
        <w:trPr>
          <w:trHeight w:val="344"/>
        </w:trPr>
        <w:tc>
          <w:tcPr>
            <w:tcW w:w="4795" w:type="dxa"/>
          </w:tcPr>
          <w:p w14:paraId="10ED9298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051D7D0E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52BC" w:rsidRPr="0016249F" w14:paraId="65BB0DDF" w14:textId="77777777" w:rsidTr="003C52BC">
        <w:trPr>
          <w:trHeight w:val="344"/>
        </w:trPr>
        <w:tc>
          <w:tcPr>
            <w:tcW w:w="4795" w:type="dxa"/>
            <w:hideMark/>
          </w:tcPr>
          <w:p w14:paraId="2FB8F5C9" w14:textId="0F242F48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65B9EE64" w14:textId="4E57D00D" w:rsidR="003C52BC" w:rsidRPr="003F7F67" w:rsidRDefault="003C52BC" w:rsidP="00E202A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13,008</w:t>
            </w:r>
          </w:p>
        </w:tc>
        <w:tc>
          <w:tcPr>
            <w:tcW w:w="284" w:type="dxa"/>
          </w:tcPr>
          <w:p w14:paraId="28FB7262" w14:textId="77777777" w:rsidR="003C52BC" w:rsidRPr="0016249F" w:rsidRDefault="003C52BC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515FDD56" w14:textId="382CB732" w:rsidR="003C52BC" w:rsidRPr="003F7F67" w:rsidRDefault="003C52BC" w:rsidP="00E202A8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10,593</w:t>
            </w:r>
          </w:p>
        </w:tc>
      </w:tr>
    </w:tbl>
    <w:p w14:paraId="05E5BF45" w14:textId="789311A8" w:rsidR="0048193E" w:rsidRDefault="00481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2ADC9C7" w14:textId="3BE2C67F" w:rsidR="00FF2475" w:rsidRDefault="00FF247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2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3C52BC" w:rsidRDefault="00D5405C" w:rsidP="003C52BC">
      <w:pPr>
        <w:pStyle w:val="FSContent"/>
        <w:rPr>
          <w:lang w:val="en-GB"/>
        </w:rPr>
      </w:pPr>
    </w:p>
    <w:p w14:paraId="09DF88F6" w14:textId="0AAFB722" w:rsidR="00E2612B" w:rsidRDefault="00520044" w:rsidP="00A1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E1615" w:rsidRPr="00D7336E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E66A6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DE1615" w:rsidRPr="00D7336E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DE1615" w:rsidRPr="00D7336E">
        <w:rPr>
          <w:rFonts w:ascii="Angsana New" w:hAnsi="Angsana New"/>
          <w:sz w:val="30"/>
          <w:szCs w:val="30"/>
        </w:rPr>
        <w:t xml:space="preserve">2541 </w:t>
      </w:r>
      <w:r w:rsidR="00DE1615" w:rsidRPr="00D7336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>
        <w:rPr>
          <w:rFonts w:ascii="Angsana New" w:hAnsi="Angsana New" w:hint="cs"/>
          <w:sz w:val="30"/>
          <w:szCs w:val="30"/>
          <w:cs/>
        </w:rPr>
        <w:t xml:space="preserve"> </w:t>
      </w:r>
      <w:r w:rsidR="00DE1615" w:rsidRPr="00166D10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="00DE1615" w:rsidRPr="00166D10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673DAD" w:rsidRPr="0016249F" w14:paraId="56F25060" w14:textId="77777777" w:rsidTr="00E202A8">
        <w:trPr>
          <w:trHeight w:val="691"/>
        </w:trPr>
        <w:tc>
          <w:tcPr>
            <w:tcW w:w="4795" w:type="dxa"/>
          </w:tcPr>
          <w:p w14:paraId="3BA85044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431C11DA" w14:textId="77777777" w:rsidR="00673DAD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26E5A72C" w14:textId="77777777" w:rsidR="00673DAD" w:rsidRPr="00D91135" w:rsidDel="00BF5071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534B07B1" w14:textId="77777777" w:rsidR="00673DAD" w:rsidRPr="00D91135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007300CC" w14:textId="77777777" w:rsidR="00673DAD" w:rsidRPr="00D91135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DAD" w:rsidRPr="0016249F" w14:paraId="5AD61A6C" w14:textId="77777777" w:rsidTr="00E202A8">
        <w:trPr>
          <w:trHeight w:val="344"/>
        </w:trPr>
        <w:tc>
          <w:tcPr>
            <w:tcW w:w="4795" w:type="dxa"/>
          </w:tcPr>
          <w:p w14:paraId="29024A8B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  <w:hideMark/>
          </w:tcPr>
          <w:p w14:paraId="57F2895E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0E8CB0F2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466CE691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73DAD" w:rsidRPr="0016249F" w14:paraId="25ED3248" w14:textId="77777777" w:rsidTr="00673DAD">
        <w:trPr>
          <w:trHeight w:val="344"/>
        </w:trPr>
        <w:tc>
          <w:tcPr>
            <w:tcW w:w="4795" w:type="dxa"/>
          </w:tcPr>
          <w:p w14:paraId="62C08197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0E386E54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DAD" w:rsidRPr="0016249F" w14:paraId="7088E746" w14:textId="77777777" w:rsidTr="00673DAD">
        <w:trPr>
          <w:trHeight w:val="344"/>
        </w:trPr>
        <w:tc>
          <w:tcPr>
            <w:tcW w:w="4795" w:type="dxa"/>
          </w:tcPr>
          <w:p w14:paraId="17AEBC9D" w14:textId="516256DD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33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733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733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126" w:type="dxa"/>
          </w:tcPr>
          <w:p w14:paraId="25869F50" w14:textId="236F6E2A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10,593</w:t>
            </w:r>
          </w:p>
        </w:tc>
        <w:tc>
          <w:tcPr>
            <w:tcW w:w="284" w:type="dxa"/>
          </w:tcPr>
          <w:p w14:paraId="389A9675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1D8ACA8B" w14:textId="6C3E6C29" w:rsidR="00673DAD" w:rsidRPr="003F7F67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9,813</w:t>
            </w:r>
          </w:p>
        </w:tc>
      </w:tr>
      <w:tr w:rsidR="00673DAD" w:rsidRPr="0016249F" w14:paraId="38CADF80" w14:textId="77777777" w:rsidTr="00673DAD">
        <w:trPr>
          <w:trHeight w:val="344"/>
        </w:trPr>
        <w:tc>
          <w:tcPr>
            <w:tcW w:w="4795" w:type="dxa"/>
          </w:tcPr>
          <w:p w14:paraId="413A319C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08E03FD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133BE458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7BB3B8F1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DAD" w:rsidRPr="0016249F" w14:paraId="234DC139" w14:textId="77777777" w:rsidTr="00673DAD">
        <w:trPr>
          <w:trHeight w:val="344"/>
        </w:trPr>
        <w:tc>
          <w:tcPr>
            <w:tcW w:w="4795" w:type="dxa"/>
          </w:tcPr>
          <w:p w14:paraId="168A2414" w14:textId="44AB49FB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3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26" w:type="dxa"/>
          </w:tcPr>
          <w:p w14:paraId="4C96D9EC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52331796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0D1CC211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DAD" w:rsidRPr="0016249F" w14:paraId="139B4FB2" w14:textId="77777777" w:rsidTr="00673DAD">
        <w:trPr>
          <w:trHeight w:val="344"/>
        </w:trPr>
        <w:tc>
          <w:tcPr>
            <w:tcW w:w="4795" w:type="dxa"/>
          </w:tcPr>
          <w:p w14:paraId="240EB1F2" w14:textId="7A420769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53A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62CD498F" w14:textId="64465561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987</w:t>
            </w:r>
          </w:p>
        </w:tc>
        <w:tc>
          <w:tcPr>
            <w:tcW w:w="284" w:type="dxa"/>
          </w:tcPr>
          <w:p w14:paraId="788BD913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28139DD9" w14:textId="2CA089B2" w:rsidR="00673DAD" w:rsidRPr="003F7F67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1,062</w:t>
            </w:r>
          </w:p>
        </w:tc>
      </w:tr>
      <w:tr w:rsidR="00673DAD" w:rsidRPr="0016249F" w14:paraId="35327B9B" w14:textId="77777777" w:rsidTr="00520044">
        <w:trPr>
          <w:trHeight w:val="344"/>
        </w:trPr>
        <w:tc>
          <w:tcPr>
            <w:tcW w:w="4795" w:type="dxa"/>
          </w:tcPr>
          <w:p w14:paraId="47719D2E" w14:textId="52233031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A7B69D" w14:textId="57B2DBED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287</w:t>
            </w:r>
          </w:p>
        </w:tc>
        <w:tc>
          <w:tcPr>
            <w:tcW w:w="284" w:type="dxa"/>
          </w:tcPr>
          <w:p w14:paraId="79159B1E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ECD84A" w14:textId="629B2A95" w:rsidR="00673DAD" w:rsidRPr="003F7F67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673DAD" w:rsidRPr="0016249F" w14:paraId="759B2ABE" w14:textId="77777777" w:rsidTr="00520044">
        <w:trPr>
          <w:trHeight w:val="344"/>
        </w:trPr>
        <w:tc>
          <w:tcPr>
            <w:tcW w:w="4795" w:type="dxa"/>
          </w:tcPr>
          <w:p w14:paraId="7B9D0A96" w14:textId="2AFCBB1E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6A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AC0970" w14:textId="16AA2089" w:rsidR="00673DAD" w:rsidRPr="00673DAD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1,274</w:t>
            </w:r>
          </w:p>
        </w:tc>
        <w:tc>
          <w:tcPr>
            <w:tcW w:w="284" w:type="dxa"/>
          </w:tcPr>
          <w:p w14:paraId="2CF2EBB9" w14:textId="77777777" w:rsidR="00673DAD" w:rsidRPr="00673DAD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E49F078" w14:textId="266A805A" w:rsidR="00673DAD" w:rsidRPr="000B2D36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2D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1,249</w:t>
            </w:r>
          </w:p>
        </w:tc>
      </w:tr>
      <w:tr w:rsidR="00673DAD" w:rsidRPr="0016249F" w14:paraId="510F3B5A" w14:textId="77777777" w:rsidTr="00520044">
        <w:trPr>
          <w:trHeight w:val="344"/>
        </w:trPr>
        <w:tc>
          <w:tcPr>
            <w:tcW w:w="4795" w:type="dxa"/>
          </w:tcPr>
          <w:p w14:paraId="572ACFBF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70A748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1CCE4748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0914BA1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DAD" w:rsidRPr="0016249F" w14:paraId="3E61C387" w14:textId="77777777" w:rsidTr="00673DAD">
        <w:trPr>
          <w:trHeight w:val="344"/>
        </w:trPr>
        <w:tc>
          <w:tcPr>
            <w:tcW w:w="4795" w:type="dxa"/>
          </w:tcPr>
          <w:p w14:paraId="046EC640" w14:textId="5C662D77" w:rsidR="00673DAD" w:rsidRPr="00673DAD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 (ขาดทุน) เบ็ดเสร็จอื่น</w:t>
            </w:r>
          </w:p>
        </w:tc>
        <w:tc>
          <w:tcPr>
            <w:tcW w:w="2126" w:type="dxa"/>
          </w:tcPr>
          <w:p w14:paraId="28B8259F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3B880A39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6CFCEECB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C54C2" w:rsidRPr="0016249F" w14:paraId="341C4734" w14:textId="77777777" w:rsidTr="00D42BE4">
        <w:trPr>
          <w:trHeight w:val="344"/>
        </w:trPr>
        <w:tc>
          <w:tcPr>
            <w:tcW w:w="6921" w:type="dxa"/>
            <w:gridSpan w:val="2"/>
          </w:tcPr>
          <w:p w14:paraId="67B40D3F" w14:textId="261D6137" w:rsidR="007C54C2" w:rsidRPr="003F7F67" w:rsidRDefault="007C54C2" w:rsidP="007C54C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E72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84" w:type="dxa"/>
          </w:tcPr>
          <w:p w14:paraId="016D14AA" w14:textId="77777777" w:rsidR="007C54C2" w:rsidRPr="0016249F" w:rsidRDefault="007C54C2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50BE6B04" w14:textId="77777777" w:rsidR="007C54C2" w:rsidRPr="003F7F67" w:rsidRDefault="007C54C2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DAD" w:rsidRPr="0016249F" w14:paraId="1647FFCA" w14:textId="77777777" w:rsidTr="00673DAD">
        <w:trPr>
          <w:trHeight w:val="344"/>
        </w:trPr>
        <w:tc>
          <w:tcPr>
            <w:tcW w:w="4795" w:type="dxa"/>
          </w:tcPr>
          <w:p w14:paraId="7CFF41BD" w14:textId="18F20366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126" w:type="dxa"/>
          </w:tcPr>
          <w:p w14:paraId="6789E765" w14:textId="4955A1BE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496</w:t>
            </w:r>
          </w:p>
        </w:tc>
        <w:tc>
          <w:tcPr>
            <w:tcW w:w="284" w:type="dxa"/>
          </w:tcPr>
          <w:p w14:paraId="307EF1B9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0C0C7E" w14:textId="5ECABCD5" w:rsidR="00673DAD" w:rsidRPr="003F7F67" w:rsidRDefault="00673DAD" w:rsidP="00673DAD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3DAD" w:rsidRPr="0016249F" w14:paraId="00CE1529" w14:textId="77777777" w:rsidTr="00673DAD">
        <w:trPr>
          <w:trHeight w:val="344"/>
        </w:trPr>
        <w:tc>
          <w:tcPr>
            <w:tcW w:w="4795" w:type="dxa"/>
          </w:tcPr>
          <w:p w14:paraId="6A20011A" w14:textId="17791CD3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126" w:type="dxa"/>
          </w:tcPr>
          <w:p w14:paraId="68D73575" w14:textId="6D6BF0EB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(1,016)</w:t>
            </w:r>
          </w:p>
        </w:tc>
        <w:tc>
          <w:tcPr>
            <w:tcW w:w="284" w:type="dxa"/>
          </w:tcPr>
          <w:p w14:paraId="232AC2BD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3A7DA274" w14:textId="1116C808" w:rsidR="00673DAD" w:rsidRPr="003F7F67" w:rsidRDefault="00673DAD" w:rsidP="000B2D36">
            <w:pPr>
              <w:pStyle w:val="acctfourfigures"/>
              <w:tabs>
                <w:tab w:val="clear" w:pos="765"/>
                <w:tab w:val="decimal" w:pos="176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(1,260)</w:t>
            </w:r>
          </w:p>
        </w:tc>
      </w:tr>
      <w:tr w:rsidR="00673DAD" w:rsidRPr="0016249F" w14:paraId="40DEE6F1" w14:textId="77777777" w:rsidTr="00673DAD">
        <w:trPr>
          <w:trHeight w:val="344"/>
        </w:trPr>
        <w:tc>
          <w:tcPr>
            <w:tcW w:w="4795" w:type="dxa"/>
          </w:tcPr>
          <w:p w14:paraId="59DB7591" w14:textId="1C538A0B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33A1B49" w14:textId="78EC4829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1,661</w:t>
            </w:r>
          </w:p>
        </w:tc>
        <w:tc>
          <w:tcPr>
            <w:tcW w:w="284" w:type="dxa"/>
          </w:tcPr>
          <w:p w14:paraId="773590AA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FBBF18" w14:textId="47B2279A" w:rsidR="00673DAD" w:rsidRPr="003F7F67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1,331</w:t>
            </w:r>
          </w:p>
        </w:tc>
      </w:tr>
      <w:tr w:rsidR="00673DAD" w:rsidRPr="0016249F" w14:paraId="584FDD4C" w14:textId="77777777" w:rsidTr="00673DAD">
        <w:trPr>
          <w:trHeight w:val="344"/>
        </w:trPr>
        <w:tc>
          <w:tcPr>
            <w:tcW w:w="4795" w:type="dxa"/>
          </w:tcPr>
          <w:p w14:paraId="235B50B0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133370C" w14:textId="42778B98" w:rsidR="00673DAD" w:rsidRPr="00673DAD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1,141</w:t>
            </w:r>
          </w:p>
        </w:tc>
        <w:tc>
          <w:tcPr>
            <w:tcW w:w="284" w:type="dxa"/>
          </w:tcPr>
          <w:p w14:paraId="24D3894C" w14:textId="77777777" w:rsidR="00673DAD" w:rsidRPr="00673DAD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246FC74" w14:textId="387058EA" w:rsidR="00673DAD" w:rsidRPr="00673DAD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D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</w:tr>
      <w:tr w:rsidR="00673DAD" w:rsidRPr="0016249F" w14:paraId="306F4C97" w14:textId="77777777" w:rsidTr="00673DAD">
        <w:trPr>
          <w:trHeight w:val="344"/>
        </w:trPr>
        <w:tc>
          <w:tcPr>
            <w:tcW w:w="4795" w:type="dxa"/>
          </w:tcPr>
          <w:p w14:paraId="50035B93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BDCEA40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5513568A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1EBDC4C" w14:textId="77777777" w:rsidR="00673DAD" w:rsidRPr="003F7F67" w:rsidRDefault="00673DAD" w:rsidP="00673DA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73DAD" w:rsidRPr="0016249F" w14:paraId="7FE074CB" w14:textId="77777777" w:rsidTr="00673DAD">
        <w:trPr>
          <w:trHeight w:val="344"/>
        </w:trPr>
        <w:tc>
          <w:tcPr>
            <w:tcW w:w="4795" w:type="dxa"/>
          </w:tcPr>
          <w:p w14:paraId="59385B97" w14:textId="4BE39519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21E8CEA" w14:textId="1F11B27B" w:rsidR="00673DAD" w:rsidRPr="003F7F67" w:rsidRDefault="00673DAD" w:rsidP="00673DA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14:paraId="4910DDC6" w14:textId="77777777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18DCEF" w14:textId="3C7F6238" w:rsidR="00673DAD" w:rsidRPr="003F7F67" w:rsidRDefault="00673DAD" w:rsidP="000B2D36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(540)</w:t>
            </w:r>
          </w:p>
        </w:tc>
      </w:tr>
      <w:tr w:rsidR="00673DAD" w:rsidRPr="0016249F" w14:paraId="7F5B9288" w14:textId="77777777" w:rsidTr="00673DAD">
        <w:trPr>
          <w:trHeight w:val="344"/>
        </w:trPr>
        <w:tc>
          <w:tcPr>
            <w:tcW w:w="4795" w:type="dxa"/>
          </w:tcPr>
          <w:p w14:paraId="7282C714" w14:textId="74DBB666" w:rsidR="00673DAD" w:rsidRPr="0016249F" w:rsidRDefault="00673DAD" w:rsidP="0067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E1C47C6" w14:textId="6EF744A7" w:rsidR="00673DAD" w:rsidRPr="00673DAD" w:rsidRDefault="00673DAD" w:rsidP="00673DA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13,008</w:t>
            </w:r>
          </w:p>
        </w:tc>
        <w:tc>
          <w:tcPr>
            <w:tcW w:w="284" w:type="dxa"/>
          </w:tcPr>
          <w:p w14:paraId="3DFA33FF" w14:textId="77777777" w:rsidR="00673DAD" w:rsidRPr="00673DAD" w:rsidRDefault="00673DAD" w:rsidP="00673D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2A998E6" w14:textId="5883E0FA" w:rsidR="00673DAD" w:rsidRPr="00673DAD" w:rsidRDefault="00673DAD" w:rsidP="000B2D36">
            <w:pPr>
              <w:pStyle w:val="acctfourfigures"/>
              <w:tabs>
                <w:tab w:val="clear" w:pos="765"/>
                <w:tab w:val="decimal" w:pos="168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D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10,593</w:t>
            </w:r>
          </w:p>
        </w:tc>
      </w:tr>
    </w:tbl>
    <w:p w14:paraId="6B966661" w14:textId="41B9BE44" w:rsidR="0048193E" w:rsidRDefault="0048193E" w:rsidP="003C52BC">
      <w:pPr>
        <w:pStyle w:val="FSContent"/>
        <w:rPr>
          <w:lang w:val="en-GB"/>
        </w:rPr>
      </w:pPr>
    </w:p>
    <w:p w14:paraId="0DC51484" w14:textId="77777777" w:rsidR="0048193E" w:rsidRDefault="00481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  <w:r>
        <w:rPr>
          <w:lang w:val="en-GB"/>
        </w:rPr>
        <w:br w:type="page"/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673DAD" w:rsidRPr="0016249F" w14:paraId="5AA81677" w14:textId="77777777" w:rsidTr="00E202A8">
        <w:trPr>
          <w:trHeight w:val="691"/>
        </w:trPr>
        <w:tc>
          <w:tcPr>
            <w:tcW w:w="4795" w:type="dxa"/>
          </w:tcPr>
          <w:p w14:paraId="30F19CB4" w14:textId="77777777" w:rsidR="00673DAD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4C3484C5" w14:textId="725B3AF4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336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126" w:type="dxa"/>
            <w:vAlign w:val="center"/>
          </w:tcPr>
          <w:p w14:paraId="15D65CED" w14:textId="77777777" w:rsidR="00673DAD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5BB79E07" w14:textId="77777777" w:rsidR="00673DAD" w:rsidRPr="00D91135" w:rsidDel="00BF5071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2E3659A5" w14:textId="77777777" w:rsidR="00673DAD" w:rsidRPr="00D91135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7619E661" w14:textId="77777777" w:rsidR="00673DAD" w:rsidRPr="00D91135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DAD" w:rsidRPr="0016249F" w14:paraId="189BC15B" w14:textId="77777777" w:rsidTr="00E202A8">
        <w:trPr>
          <w:trHeight w:val="344"/>
        </w:trPr>
        <w:tc>
          <w:tcPr>
            <w:tcW w:w="4795" w:type="dxa"/>
          </w:tcPr>
          <w:p w14:paraId="7D72BD8D" w14:textId="7D161441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E336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126" w:type="dxa"/>
            <w:vAlign w:val="center"/>
            <w:hideMark/>
          </w:tcPr>
          <w:p w14:paraId="35DEC0C3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3D95BA1A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3411594D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73DAD" w:rsidRPr="0016249F" w14:paraId="05060EC8" w14:textId="77777777" w:rsidTr="00E202A8">
        <w:trPr>
          <w:trHeight w:val="344"/>
        </w:trPr>
        <w:tc>
          <w:tcPr>
            <w:tcW w:w="4795" w:type="dxa"/>
          </w:tcPr>
          <w:p w14:paraId="2A55867E" w14:textId="7777777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2E155FB9" w14:textId="46B29397" w:rsidR="00673DAD" w:rsidRPr="0016249F" w:rsidRDefault="00673DAD" w:rsidP="00E20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260F7" w:rsidRPr="0016249F" w14:paraId="1597D431" w14:textId="77777777" w:rsidTr="00391190">
        <w:trPr>
          <w:trHeight w:val="344"/>
        </w:trPr>
        <w:tc>
          <w:tcPr>
            <w:tcW w:w="4795" w:type="dxa"/>
          </w:tcPr>
          <w:p w14:paraId="5471C893" w14:textId="1F765479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126" w:type="dxa"/>
            <w:vAlign w:val="bottom"/>
          </w:tcPr>
          <w:p w14:paraId="2C2898E7" w14:textId="287FFD1D" w:rsidR="009260F7" w:rsidRPr="00673DAD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3.</w:t>
            </w:r>
            <w:r w:rsidR="009E2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  <w:r w:rsidR="00BC3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200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="00BC3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3.45</w:t>
            </w:r>
          </w:p>
        </w:tc>
        <w:tc>
          <w:tcPr>
            <w:tcW w:w="284" w:type="dxa"/>
          </w:tcPr>
          <w:p w14:paraId="2C7EA62B" w14:textId="77777777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11B987B5" w14:textId="06081D5C" w:rsidR="009260F7" w:rsidRPr="003F7F67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2.70</w:t>
            </w:r>
            <w:r w:rsidR="00BC5C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00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C5C17">
              <w:rPr>
                <w:rFonts w:asciiTheme="majorBidi" w:hAnsiTheme="majorBidi" w:cstheme="majorBidi"/>
                <w:sz w:val="30"/>
                <w:szCs w:val="30"/>
              </w:rPr>
              <w:t xml:space="preserve"> 2.79</w:t>
            </w:r>
          </w:p>
        </w:tc>
      </w:tr>
      <w:tr w:rsidR="009260F7" w:rsidRPr="0016249F" w14:paraId="72016A0D" w14:textId="77777777" w:rsidTr="00391190">
        <w:trPr>
          <w:trHeight w:val="344"/>
        </w:trPr>
        <w:tc>
          <w:tcPr>
            <w:tcW w:w="4795" w:type="dxa"/>
          </w:tcPr>
          <w:p w14:paraId="7CB4206F" w14:textId="19937B74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126" w:type="dxa"/>
            <w:vAlign w:val="bottom"/>
          </w:tcPr>
          <w:p w14:paraId="254D2ADA" w14:textId="2B22EDFB" w:rsidR="009260F7" w:rsidRPr="00673DAD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84" w:type="dxa"/>
          </w:tcPr>
          <w:p w14:paraId="1C71AFA9" w14:textId="77777777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06C9E4A" w14:textId="30EB72C3" w:rsidR="009260F7" w:rsidRPr="003F7F67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9260F7" w:rsidRPr="0016249F" w14:paraId="23192B4D" w14:textId="77777777" w:rsidTr="00391190">
        <w:trPr>
          <w:trHeight w:val="344"/>
        </w:trPr>
        <w:tc>
          <w:tcPr>
            <w:tcW w:w="4795" w:type="dxa"/>
          </w:tcPr>
          <w:p w14:paraId="69717829" w14:textId="293D8264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126" w:type="dxa"/>
            <w:vAlign w:val="bottom"/>
          </w:tcPr>
          <w:p w14:paraId="411BA7BE" w14:textId="72A05CCD" w:rsidR="009260F7" w:rsidRPr="00673DAD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  <w:tc>
          <w:tcPr>
            <w:tcW w:w="284" w:type="dxa"/>
          </w:tcPr>
          <w:p w14:paraId="5CFEFE9C" w14:textId="77777777" w:rsidR="009260F7" w:rsidRPr="0016249F" w:rsidRDefault="009260F7" w:rsidP="0092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3D7A97AA" w14:textId="00618510" w:rsidR="009260F7" w:rsidRPr="003F7F67" w:rsidRDefault="009260F7" w:rsidP="009260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5.73 - 28.65</w:t>
            </w:r>
          </w:p>
        </w:tc>
      </w:tr>
    </w:tbl>
    <w:p w14:paraId="5D9C14E2" w14:textId="47DA10EC" w:rsidR="00673DAD" w:rsidRPr="0048193E" w:rsidRDefault="00673DAD" w:rsidP="003C52BC">
      <w:pPr>
        <w:pStyle w:val="FSContent"/>
        <w:rPr>
          <w:sz w:val="24"/>
          <w:szCs w:val="24"/>
          <w:lang w:val="en-GB"/>
        </w:rPr>
      </w:pPr>
    </w:p>
    <w:p w14:paraId="79B41175" w14:textId="49C46D88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91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595A96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B12F5DD" w14:textId="213BCBAF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05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A05F4">
        <w:rPr>
          <w:rFonts w:asciiTheme="majorBidi" w:hAnsiTheme="majorBidi" w:cstheme="majorBidi"/>
          <w:sz w:val="30"/>
          <w:szCs w:val="30"/>
        </w:rPr>
        <w:t>31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A05F4">
        <w:rPr>
          <w:rFonts w:asciiTheme="majorBidi" w:hAnsiTheme="majorBidi" w:cstheme="majorBidi"/>
          <w:sz w:val="30"/>
          <w:szCs w:val="30"/>
        </w:rPr>
        <w:t>256</w:t>
      </w:r>
      <w:r w:rsidR="009260F7">
        <w:rPr>
          <w:rFonts w:asciiTheme="majorBidi" w:hAnsiTheme="majorBidi" w:cstheme="majorBidi"/>
          <w:sz w:val="30"/>
          <w:szCs w:val="30"/>
        </w:rPr>
        <w:t>5</w:t>
      </w:r>
      <w:r w:rsidR="00F81910"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Pr="00663F48">
        <w:rPr>
          <w:rFonts w:asciiTheme="majorBidi" w:hAnsiTheme="majorBidi" w:cstheme="majorBidi"/>
          <w:sz w:val="30"/>
          <w:szCs w:val="30"/>
          <w:cs/>
        </w:rPr>
        <w:t>กำหนดไว้เป็น</w:t>
      </w:r>
      <w:r w:rsidR="00BD2B01" w:rsidRPr="00663F48">
        <w:rPr>
          <w:rFonts w:asciiTheme="majorBidi" w:hAnsiTheme="majorBidi" w:cstheme="majorBidi"/>
          <w:sz w:val="30"/>
          <w:szCs w:val="30"/>
        </w:rPr>
        <w:t xml:space="preserve"> </w:t>
      </w:r>
      <w:r w:rsidR="00800360" w:rsidRPr="00663F48">
        <w:rPr>
          <w:rFonts w:asciiTheme="majorBidi" w:hAnsiTheme="majorBidi" w:cstheme="majorBidi"/>
          <w:sz w:val="30"/>
          <w:szCs w:val="30"/>
        </w:rPr>
        <w:t>16</w:t>
      </w:r>
      <w:r w:rsidR="00BC5C17" w:rsidRPr="00663F48">
        <w:rPr>
          <w:rFonts w:asciiTheme="majorBidi" w:hAnsiTheme="majorBidi" w:cstheme="majorBidi"/>
          <w:sz w:val="30"/>
          <w:szCs w:val="30"/>
        </w:rPr>
        <w:t xml:space="preserve"> -</w:t>
      </w:r>
      <w:r w:rsidR="00BC5C17">
        <w:rPr>
          <w:rFonts w:asciiTheme="majorBidi" w:hAnsiTheme="majorBidi" w:cstheme="majorBidi"/>
          <w:sz w:val="30"/>
          <w:szCs w:val="30"/>
        </w:rPr>
        <w:t xml:space="preserve"> 17</w:t>
      </w:r>
      <w:r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D2B01" w:rsidRPr="008A05F4">
        <w:rPr>
          <w:rFonts w:asciiTheme="majorBidi" w:hAnsiTheme="majorBidi" w:cstheme="majorBidi"/>
          <w:sz w:val="30"/>
          <w:szCs w:val="30"/>
          <w:cs/>
        </w:rPr>
        <w:br/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="00856108" w:rsidRPr="008A05F4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9260F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260F7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BC5C17">
        <w:rPr>
          <w:rFonts w:asciiTheme="majorBidi" w:hAnsiTheme="majorBidi" w:cstheme="majorBidi"/>
          <w:i/>
          <w:iCs/>
          <w:sz w:val="30"/>
          <w:szCs w:val="30"/>
        </w:rPr>
        <w:t xml:space="preserve"> - 17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50F558" w14:textId="77777777" w:rsidR="00B34CCA" w:rsidRPr="0048193E" w:rsidRDefault="00B34CCA" w:rsidP="0072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692174C0" w14:textId="77777777" w:rsidR="00DE1615" w:rsidRPr="009260F7" w:rsidRDefault="00DE1615" w:rsidP="00926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9260F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48193E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F255F" w14:textId="15D3124B" w:rsidR="00DE1615" w:rsidRPr="009260F7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60F7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 w:rsidRPr="009260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60F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 w:rsidRPr="009260F7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485854" w:rsidRPr="009260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854" w:rsidRPr="009260F7">
        <w:rPr>
          <w:rFonts w:asciiTheme="majorBidi" w:hAnsiTheme="majorBidi"/>
          <w:sz w:val="30"/>
          <w:szCs w:val="30"/>
          <w:cs/>
        </w:rPr>
        <w:t>มีผลกระทบต่อจำนวนหนี้สินผลประโยชน์ดังต่อไปนี้</w:t>
      </w:r>
    </w:p>
    <w:p w14:paraId="3EC8553F" w14:textId="77777777" w:rsidR="00800360" w:rsidRPr="009260F7" w:rsidRDefault="00800360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1"/>
        <w:gridCol w:w="1311"/>
        <w:gridCol w:w="262"/>
        <w:gridCol w:w="1225"/>
      </w:tblGrid>
      <w:tr w:rsidR="009260F7" w:rsidRPr="00F81910" w14:paraId="6135AFA6" w14:textId="77777777" w:rsidTr="007401FE">
        <w:trPr>
          <w:trHeight w:val="396"/>
        </w:trPr>
        <w:tc>
          <w:tcPr>
            <w:tcW w:w="6401" w:type="dxa"/>
          </w:tcPr>
          <w:p w14:paraId="0463F77E" w14:textId="77777777" w:rsidR="009260F7" w:rsidRPr="00D62D86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280083F6" w14:textId="77777777" w:rsidR="009260F7" w:rsidRDefault="009260F7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9E13EDE" w14:textId="47FCD4AB" w:rsidR="009260F7" w:rsidRPr="009260F7" w:rsidRDefault="009260F7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1D08" w:rsidRPr="00F81910" w14:paraId="1752E171" w14:textId="77777777" w:rsidTr="007401FE">
        <w:trPr>
          <w:trHeight w:val="396"/>
        </w:trPr>
        <w:tc>
          <w:tcPr>
            <w:tcW w:w="6401" w:type="dxa"/>
          </w:tcPr>
          <w:p w14:paraId="7E01275F" w14:textId="010D8588" w:rsidR="00A21D08" w:rsidRPr="000C0A9A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A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0C0A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0C0A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8" w:type="dxa"/>
            <w:gridSpan w:val="3"/>
            <w:vAlign w:val="bottom"/>
          </w:tcPr>
          <w:p w14:paraId="7D393929" w14:textId="546F9999" w:rsidR="00A21D08" w:rsidRPr="00F81910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A21D08" w:rsidRPr="00F81910" w14:paraId="1848CC45" w14:textId="77777777" w:rsidTr="007401FE">
        <w:trPr>
          <w:trHeight w:val="396"/>
        </w:trPr>
        <w:tc>
          <w:tcPr>
            <w:tcW w:w="6401" w:type="dxa"/>
          </w:tcPr>
          <w:p w14:paraId="14352069" w14:textId="4FD116A2" w:rsidR="00A21D08" w:rsidRPr="00F81910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529196F" w14:textId="77777777" w:rsidR="00A21D08" w:rsidRPr="00F81910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24C1A77E" w14:textId="77777777" w:rsidR="00A21D08" w:rsidRPr="00F81910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4436364" w14:textId="77777777" w:rsidR="00A21D08" w:rsidRPr="00F81910" w:rsidRDefault="00A21D08" w:rsidP="00A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663825" w:rsidRPr="00F81910" w14:paraId="2E5B3374" w14:textId="77777777" w:rsidTr="007401FE">
        <w:trPr>
          <w:trHeight w:val="396"/>
        </w:trPr>
        <w:tc>
          <w:tcPr>
            <w:tcW w:w="6401" w:type="dxa"/>
          </w:tcPr>
          <w:p w14:paraId="6959E9C4" w14:textId="03E70114" w:rsidR="00663825" w:rsidRPr="00F81910" w:rsidRDefault="00663825" w:rsidP="0066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vAlign w:val="center"/>
          </w:tcPr>
          <w:p w14:paraId="3969E3F6" w14:textId="381ADFB4" w:rsidR="00663825" w:rsidRPr="00F81910" w:rsidRDefault="00652C3A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28F6" w:rsidRPr="00F81910" w14:paraId="5B12BC3F" w14:textId="77777777" w:rsidTr="007401FE">
        <w:trPr>
          <w:trHeight w:val="396"/>
        </w:trPr>
        <w:tc>
          <w:tcPr>
            <w:tcW w:w="6401" w:type="dxa"/>
          </w:tcPr>
          <w:p w14:paraId="71096416" w14:textId="235E3685" w:rsidR="00E728F6" w:rsidRPr="00F81910" w:rsidRDefault="00E728F6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95A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1" w:type="dxa"/>
          </w:tcPr>
          <w:p w14:paraId="10518CF1" w14:textId="77777777" w:rsidR="00E728F6" w:rsidRDefault="00E728F6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398B139" w14:textId="77777777" w:rsidR="00E728F6" w:rsidRPr="00F81910" w:rsidRDefault="00E728F6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3D3AFF9" w14:textId="77777777" w:rsidR="00E728F6" w:rsidRDefault="00E728F6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DE1615" w:rsidRPr="00F81910" w14:paraId="05884EE6" w14:textId="77777777" w:rsidTr="007401FE">
        <w:trPr>
          <w:trHeight w:val="396"/>
        </w:trPr>
        <w:tc>
          <w:tcPr>
            <w:tcW w:w="6401" w:type="dxa"/>
          </w:tcPr>
          <w:p w14:paraId="31A60360" w14:textId="76D404DE" w:rsidR="00DE1615" w:rsidRPr="00F81910" w:rsidRDefault="00DE161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48DC56F0" w14:textId="194CEFDD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9260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306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47FFFF97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FD2BDB" w14:textId="09FED5E3" w:rsidR="00DE1615" w:rsidRPr="00F81910" w:rsidRDefault="009260F7" w:rsidP="00FD765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561</w:t>
            </w:r>
          </w:p>
        </w:tc>
      </w:tr>
      <w:tr w:rsidR="00DE1615" w:rsidRPr="00F81910" w14:paraId="02776BD3" w14:textId="77777777" w:rsidTr="007401FE">
        <w:trPr>
          <w:trHeight w:val="396"/>
        </w:trPr>
        <w:tc>
          <w:tcPr>
            <w:tcW w:w="6401" w:type="dxa"/>
          </w:tcPr>
          <w:p w14:paraId="594774F7" w14:textId="199D8658" w:rsidR="00DE1615" w:rsidRPr="00F81910" w:rsidRDefault="00DE161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55F1667" w14:textId="6B2B99D0" w:rsidR="00DE1615" w:rsidRPr="00F81910" w:rsidRDefault="009260F7" w:rsidP="00FD765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480</w:t>
            </w:r>
          </w:p>
        </w:tc>
        <w:tc>
          <w:tcPr>
            <w:tcW w:w="262" w:type="dxa"/>
          </w:tcPr>
          <w:p w14:paraId="4BEB2BC2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17FA901D" w14:textId="60AF36DA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9260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716E45" w:rsidRPr="00F81910" w14:paraId="4291FACF" w14:textId="77777777" w:rsidTr="007401FE">
        <w:trPr>
          <w:trHeight w:val="396"/>
        </w:trPr>
        <w:tc>
          <w:tcPr>
            <w:tcW w:w="6401" w:type="dxa"/>
          </w:tcPr>
          <w:p w14:paraId="1DE31047" w14:textId="45089F4C" w:rsidR="00716E45" w:rsidRPr="00F81910" w:rsidRDefault="00716E45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9260F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2AF43FEC" w14:textId="483560D5" w:rsidR="00716E45" w:rsidRPr="00F81910" w:rsidRDefault="007E35B0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9260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722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77450930" w14:textId="77777777" w:rsidR="00716E45" w:rsidRPr="00F81910" w:rsidRDefault="00716E4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2E7E6914" w14:textId="4DB6E827" w:rsidR="00716E45" w:rsidRPr="00F81910" w:rsidRDefault="009260F7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6B7B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236</w:t>
            </w:r>
          </w:p>
        </w:tc>
      </w:tr>
      <w:tr w:rsidR="009260F7" w:rsidRPr="00F81910" w14:paraId="5EBC2365" w14:textId="77777777" w:rsidTr="007401FE">
        <w:trPr>
          <w:trHeight w:val="396"/>
        </w:trPr>
        <w:tc>
          <w:tcPr>
            <w:tcW w:w="6401" w:type="dxa"/>
          </w:tcPr>
          <w:p w14:paraId="584C7FA5" w14:textId="77777777" w:rsidR="00A04E62" w:rsidRDefault="00A04E62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BD816A1" w14:textId="09C9B79C" w:rsidR="00A04E62" w:rsidRDefault="00A04E62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119D5980" w14:textId="77777777" w:rsidR="009260F7" w:rsidRDefault="009260F7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AED803" w14:textId="77777777" w:rsidR="00663825" w:rsidRDefault="0066382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DB532" w14:textId="77777777" w:rsidR="00663825" w:rsidRDefault="0066382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AB7F8" w14:textId="77777777" w:rsidR="00663825" w:rsidRDefault="0066382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8F1BC" w14:textId="31E0A375" w:rsidR="00663825" w:rsidRPr="00F81910" w:rsidRDefault="00663825" w:rsidP="00E7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528E8B91" w14:textId="77777777" w:rsidR="009260F7" w:rsidRPr="00F81910" w:rsidRDefault="009260F7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18D2473" w14:textId="77777777" w:rsidR="009260F7" w:rsidRPr="00F81910" w:rsidRDefault="009260F7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60F7" w:rsidRPr="00F81910" w14:paraId="6CEFDCCE" w14:textId="77777777" w:rsidTr="007401FE">
        <w:trPr>
          <w:trHeight w:val="396"/>
        </w:trPr>
        <w:tc>
          <w:tcPr>
            <w:tcW w:w="6401" w:type="dxa"/>
          </w:tcPr>
          <w:p w14:paraId="3FEC9FA3" w14:textId="77777777" w:rsidR="009260F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64BE2074" w14:textId="74B458AB" w:rsidR="009260F7" w:rsidRPr="009260F7" w:rsidRDefault="009260F7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A9A" w:rsidRPr="00F81910" w14:paraId="662E29BE" w14:textId="77777777" w:rsidTr="007401FE">
        <w:trPr>
          <w:trHeight w:val="396"/>
        </w:trPr>
        <w:tc>
          <w:tcPr>
            <w:tcW w:w="6401" w:type="dxa"/>
          </w:tcPr>
          <w:p w14:paraId="3E4D170C" w14:textId="4D5F72C6" w:rsidR="000C0A9A" w:rsidRPr="000C0A9A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A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0C0A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พนักงานเพิ่มขึ้น 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0C0A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0C0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8" w:type="dxa"/>
            <w:gridSpan w:val="3"/>
            <w:vAlign w:val="bottom"/>
          </w:tcPr>
          <w:p w14:paraId="21A586B9" w14:textId="1F1973C4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ข้อสมมติเปลี่ยนแปลง</w:t>
            </w:r>
          </w:p>
        </w:tc>
      </w:tr>
      <w:tr w:rsidR="000C0A9A" w:rsidRPr="00F81910" w14:paraId="0AE170F5" w14:textId="77777777" w:rsidTr="007401FE">
        <w:trPr>
          <w:trHeight w:val="396"/>
        </w:trPr>
        <w:tc>
          <w:tcPr>
            <w:tcW w:w="6401" w:type="dxa"/>
          </w:tcPr>
          <w:p w14:paraId="1B27C246" w14:textId="4FF4289F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11" w:type="dxa"/>
            <w:vAlign w:val="bottom"/>
          </w:tcPr>
          <w:p w14:paraId="5F54B64B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4FE2444B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662E469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0C0A9A" w:rsidRPr="00F81910" w14:paraId="04CE5062" w14:textId="77777777" w:rsidTr="007401FE">
        <w:trPr>
          <w:trHeight w:val="396"/>
        </w:trPr>
        <w:tc>
          <w:tcPr>
            <w:tcW w:w="6401" w:type="dxa"/>
          </w:tcPr>
          <w:p w14:paraId="05B70E32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vAlign w:val="center"/>
          </w:tcPr>
          <w:p w14:paraId="5AA84790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A9A" w:rsidRPr="00F81910" w14:paraId="1BDCF126" w14:textId="77777777" w:rsidTr="007401FE">
        <w:trPr>
          <w:trHeight w:val="396"/>
        </w:trPr>
        <w:tc>
          <w:tcPr>
            <w:tcW w:w="6401" w:type="dxa"/>
          </w:tcPr>
          <w:p w14:paraId="79EE76BF" w14:textId="3ECBA5D2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4C4E719A" w14:textId="75D3AE1A" w:rsidR="000C0A9A" w:rsidRPr="00F81910" w:rsidRDefault="000C0A9A" w:rsidP="000C0A9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(1,139)</w:t>
            </w:r>
          </w:p>
        </w:tc>
        <w:tc>
          <w:tcPr>
            <w:tcW w:w="262" w:type="dxa"/>
          </w:tcPr>
          <w:p w14:paraId="7868F04B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CD754CB" w14:textId="713BC761" w:rsidR="000C0A9A" w:rsidRPr="00F81910" w:rsidRDefault="000C0A9A" w:rsidP="000C0A9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1,363</w:t>
            </w:r>
          </w:p>
        </w:tc>
      </w:tr>
      <w:tr w:rsidR="000C0A9A" w:rsidRPr="00F81910" w14:paraId="404E72B6" w14:textId="77777777" w:rsidTr="007401FE">
        <w:trPr>
          <w:trHeight w:val="396"/>
        </w:trPr>
        <w:tc>
          <w:tcPr>
            <w:tcW w:w="6401" w:type="dxa"/>
          </w:tcPr>
          <w:p w14:paraId="061C0CF5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7D29D7C9" w14:textId="35200328" w:rsidR="000C0A9A" w:rsidRPr="00F81910" w:rsidRDefault="000C0A9A" w:rsidP="000C0A9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62" w:type="dxa"/>
          </w:tcPr>
          <w:p w14:paraId="4948307B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178BF43" w14:textId="0B14C61B" w:rsidR="000C0A9A" w:rsidRPr="00F81910" w:rsidRDefault="000C0A9A" w:rsidP="00FD7655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(1,104)</w:t>
            </w:r>
          </w:p>
        </w:tc>
      </w:tr>
      <w:tr w:rsidR="000C0A9A" w:rsidRPr="00F81910" w14:paraId="41737B3C" w14:textId="77777777" w:rsidTr="007401FE">
        <w:trPr>
          <w:trHeight w:val="396"/>
        </w:trPr>
        <w:tc>
          <w:tcPr>
            <w:tcW w:w="6401" w:type="dxa"/>
          </w:tcPr>
          <w:p w14:paraId="1C93963F" w14:textId="23A5C3CE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4F7B877" w14:textId="1ED1FD94" w:rsidR="000C0A9A" w:rsidRPr="00F81910" w:rsidRDefault="000C0A9A" w:rsidP="000C0A9A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(1,547)</w:t>
            </w:r>
          </w:p>
        </w:tc>
        <w:tc>
          <w:tcPr>
            <w:tcW w:w="262" w:type="dxa"/>
          </w:tcPr>
          <w:p w14:paraId="0E6C954F" w14:textId="77777777" w:rsidR="000C0A9A" w:rsidRPr="00F81910" w:rsidRDefault="000C0A9A" w:rsidP="000C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6A8B6A3" w14:textId="0E8D5F83" w:rsidR="000C0A9A" w:rsidRPr="00F81910" w:rsidRDefault="000C0A9A" w:rsidP="007401FE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2,062</w:t>
            </w:r>
          </w:p>
        </w:tc>
      </w:tr>
    </w:tbl>
    <w:p w14:paraId="08DE3ADC" w14:textId="77777777" w:rsidR="00652C3A" w:rsidRDefault="00652C3A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F1137DF" w14:textId="7B8DC57D" w:rsidR="001A4DE7" w:rsidRPr="002974F1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5935EE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C530F2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59"/>
        <w:gridCol w:w="869"/>
        <w:gridCol w:w="247"/>
        <w:gridCol w:w="883"/>
        <w:gridCol w:w="246"/>
        <w:gridCol w:w="14"/>
        <w:gridCol w:w="872"/>
        <w:gridCol w:w="246"/>
        <w:gridCol w:w="14"/>
        <w:gridCol w:w="970"/>
        <w:gridCol w:w="270"/>
        <w:gridCol w:w="1026"/>
      </w:tblGrid>
      <w:tr w:rsidR="001A4DE7" w:rsidRPr="00F81910" w14:paraId="771CBA23" w14:textId="77777777" w:rsidTr="007401FE">
        <w:trPr>
          <w:trHeight w:hRule="exact" w:val="447"/>
          <w:tblHeader/>
        </w:trPr>
        <w:tc>
          <w:tcPr>
            <w:tcW w:w="3559" w:type="dxa"/>
          </w:tcPr>
          <w:p w14:paraId="1D19558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</w:tcPr>
          <w:p w14:paraId="6FF2B84A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7" w:type="dxa"/>
          </w:tcPr>
          <w:p w14:paraId="4D94DB14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5" w:type="dxa"/>
            <w:gridSpan w:val="4"/>
          </w:tcPr>
          <w:p w14:paraId="62A57331" w14:textId="7E16ABD5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0F7" w:rsidRPr="00DA153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" w:type="dxa"/>
          </w:tcPr>
          <w:p w14:paraId="00411258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  <w:gridSpan w:val="4"/>
          </w:tcPr>
          <w:p w14:paraId="5B6970E4" w14:textId="3B809AA0" w:rsidR="001A4DE7" w:rsidRPr="00F81910" w:rsidRDefault="002A0AC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0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4DE7" w:rsidRPr="00F81910" w14:paraId="5331EEE1" w14:textId="77777777" w:rsidTr="007401FE">
        <w:trPr>
          <w:trHeight w:hRule="exact" w:val="448"/>
          <w:tblHeader/>
        </w:trPr>
        <w:tc>
          <w:tcPr>
            <w:tcW w:w="3559" w:type="dxa"/>
          </w:tcPr>
          <w:p w14:paraId="241DBABE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391BF6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7" w:type="dxa"/>
          </w:tcPr>
          <w:p w14:paraId="2968849F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9B4961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</w:tcPr>
          <w:p w14:paraId="0FEDB68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D806DA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6" w:type="dxa"/>
          </w:tcPr>
          <w:p w14:paraId="32FA746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gridSpan w:val="2"/>
          </w:tcPr>
          <w:p w14:paraId="4D4FA49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36A68FD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44A588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F81910" w14:paraId="07F5445A" w14:textId="77777777" w:rsidTr="007401FE">
        <w:trPr>
          <w:trHeight w:hRule="exact" w:val="430"/>
          <w:tblHeader/>
        </w:trPr>
        <w:tc>
          <w:tcPr>
            <w:tcW w:w="3559" w:type="dxa"/>
          </w:tcPr>
          <w:p w14:paraId="3DA6196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2829ABA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</w:tcPr>
          <w:p w14:paraId="61AB360E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1" w:type="dxa"/>
            <w:gridSpan w:val="9"/>
          </w:tcPr>
          <w:p w14:paraId="004591C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260F7" w:rsidRPr="00F81910" w14:paraId="0BEE04FB" w14:textId="77777777" w:rsidTr="007401FE">
        <w:trPr>
          <w:trHeight w:hRule="exact" w:val="430"/>
        </w:trPr>
        <w:tc>
          <w:tcPr>
            <w:tcW w:w="3559" w:type="dxa"/>
          </w:tcPr>
          <w:p w14:paraId="674BDCC1" w14:textId="77777777" w:rsidR="009260F7" w:rsidRPr="00F81910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9" w:type="dxa"/>
          </w:tcPr>
          <w:p w14:paraId="6460B8D6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D9FC766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25B19635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8DC365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231E4FB9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CE5400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1D71660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2510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96BE99E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F81910" w14:paraId="4D8DFF2A" w14:textId="77777777" w:rsidTr="007401FE">
        <w:trPr>
          <w:trHeight w:hRule="exact" w:val="430"/>
        </w:trPr>
        <w:tc>
          <w:tcPr>
            <w:tcW w:w="3559" w:type="dxa"/>
          </w:tcPr>
          <w:p w14:paraId="4541B599" w14:textId="77777777" w:rsidR="009260F7" w:rsidRPr="00F81910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04E09311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76968B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E7A2224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E7CC281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033E996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3906D7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26C3848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F54C1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8234EA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F81910" w14:paraId="0B520232" w14:textId="77777777" w:rsidTr="007401FE">
        <w:trPr>
          <w:trHeight w:hRule="exact" w:val="439"/>
        </w:trPr>
        <w:tc>
          <w:tcPr>
            <w:tcW w:w="3559" w:type="dxa"/>
          </w:tcPr>
          <w:p w14:paraId="5B82D090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44880A24" w14:textId="5959B971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31F9DB26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591300" w14:textId="0B365626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A153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493ACACE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6F831893" w14:textId="441BEA78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153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15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6" w:type="dxa"/>
          </w:tcPr>
          <w:p w14:paraId="1352B425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66D5A2EA" w14:textId="5B54D1CE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426,000</w:t>
            </w:r>
          </w:p>
        </w:tc>
        <w:tc>
          <w:tcPr>
            <w:tcW w:w="270" w:type="dxa"/>
          </w:tcPr>
          <w:p w14:paraId="2CD7E30B" w14:textId="77777777" w:rsidR="009260F7" w:rsidRPr="00682AF9" w:rsidRDefault="009260F7" w:rsidP="009260F7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712DF662" w14:textId="3EAFFC4F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213,000</w:t>
            </w:r>
          </w:p>
        </w:tc>
      </w:tr>
      <w:tr w:rsidR="009260F7" w:rsidRPr="00F81910" w14:paraId="7B78BF5E" w14:textId="77777777" w:rsidTr="007401FE">
        <w:trPr>
          <w:trHeight w:hRule="exact" w:val="439"/>
        </w:trPr>
        <w:tc>
          <w:tcPr>
            <w:tcW w:w="3559" w:type="dxa"/>
          </w:tcPr>
          <w:p w14:paraId="245FF2D5" w14:textId="2E28874B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</w:p>
        </w:tc>
        <w:tc>
          <w:tcPr>
            <w:tcW w:w="869" w:type="dxa"/>
          </w:tcPr>
          <w:p w14:paraId="0FF38D34" w14:textId="71C5B49E" w:rsidR="009260F7" w:rsidRPr="002A0AC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0.5</w:t>
            </w:r>
          </w:p>
        </w:tc>
        <w:tc>
          <w:tcPr>
            <w:tcW w:w="247" w:type="dxa"/>
          </w:tcPr>
          <w:p w14:paraId="0D7CC3BC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066DAD7C" w14:textId="431E5686" w:rsidR="009260F7" w:rsidRDefault="00DA1538" w:rsidP="00ED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8A52BA4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3387F1E5" w14:textId="7DEA1DC1" w:rsidR="009260F7" w:rsidRDefault="00DA1538" w:rsidP="00ED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157A454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1A47DE98" w14:textId="4347B046" w:rsidR="009260F7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(86,000)</w:t>
            </w:r>
          </w:p>
        </w:tc>
        <w:tc>
          <w:tcPr>
            <w:tcW w:w="270" w:type="dxa"/>
          </w:tcPr>
          <w:p w14:paraId="523329E9" w14:textId="77777777" w:rsidR="009260F7" w:rsidRPr="00682AF9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0FDBB9EF" w14:textId="3B47327A" w:rsidR="009260F7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(43,000)</w:t>
            </w:r>
          </w:p>
        </w:tc>
      </w:tr>
      <w:tr w:rsidR="009260F7" w:rsidRPr="00F81910" w14:paraId="00A6A848" w14:textId="77777777" w:rsidTr="007401FE">
        <w:trPr>
          <w:trHeight w:hRule="exact" w:val="439"/>
        </w:trPr>
        <w:tc>
          <w:tcPr>
            <w:tcW w:w="3559" w:type="dxa"/>
          </w:tcPr>
          <w:p w14:paraId="3FCA482D" w14:textId="708EFDAE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14:paraId="4E3FC295" w14:textId="75D5A6CA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7F18BEF8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73631F0F" w14:textId="7243381A" w:rsidR="009260F7" w:rsidRPr="00F81910" w:rsidRDefault="00DA1538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  <w:tc>
          <w:tcPr>
            <w:tcW w:w="246" w:type="dxa"/>
          </w:tcPr>
          <w:p w14:paraId="3CAB831A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</w:tcPr>
          <w:p w14:paraId="1AD151A4" w14:textId="6BD597FC" w:rsidR="009260F7" w:rsidRPr="00F81910" w:rsidRDefault="00DA1538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113,750</w:t>
            </w:r>
          </w:p>
        </w:tc>
        <w:tc>
          <w:tcPr>
            <w:tcW w:w="246" w:type="dxa"/>
          </w:tcPr>
          <w:p w14:paraId="6B35C835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094E8BF9" w14:textId="4C07EE91" w:rsidR="009260F7" w:rsidRPr="00F81910" w:rsidRDefault="009260F7" w:rsidP="0074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70" w:type="dxa"/>
          </w:tcPr>
          <w:p w14:paraId="255C8688" w14:textId="77777777" w:rsidR="009260F7" w:rsidRPr="00682AF9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6" w:type="dxa"/>
          </w:tcPr>
          <w:p w14:paraId="69A1D649" w14:textId="3927C9A6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57,500</w:t>
            </w:r>
          </w:p>
        </w:tc>
      </w:tr>
      <w:tr w:rsidR="009260F7" w:rsidRPr="00F81910" w14:paraId="39A8A475" w14:textId="77777777" w:rsidTr="007401FE">
        <w:trPr>
          <w:trHeight w:hRule="exact" w:val="448"/>
        </w:trPr>
        <w:tc>
          <w:tcPr>
            <w:tcW w:w="3559" w:type="dxa"/>
          </w:tcPr>
          <w:p w14:paraId="3E25718C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3D81D45D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8BCB8B8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3B0748E1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183B802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</w:tcPr>
          <w:p w14:paraId="5536D727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3E8D660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14:paraId="0674E73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7B1C7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6CBF5F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F81910" w14:paraId="46F22BA3" w14:textId="77777777" w:rsidTr="007401FE">
        <w:trPr>
          <w:trHeight w:hRule="exact" w:val="422"/>
        </w:trPr>
        <w:tc>
          <w:tcPr>
            <w:tcW w:w="3559" w:type="dxa"/>
          </w:tcPr>
          <w:p w14:paraId="15B9E32A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174C80C0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6CF40BF5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697B9769" w14:textId="59FF5B91" w:rsidR="009260F7" w:rsidRPr="00F81910" w:rsidRDefault="00DA1538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682,500</w:t>
            </w:r>
          </w:p>
        </w:tc>
        <w:tc>
          <w:tcPr>
            <w:tcW w:w="246" w:type="dxa"/>
          </w:tcPr>
          <w:p w14:paraId="456C7614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</w:tcPr>
          <w:p w14:paraId="6CFABC6C" w14:textId="707FE786" w:rsidR="009260F7" w:rsidRPr="00F81910" w:rsidRDefault="00DA1538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341,250</w:t>
            </w:r>
          </w:p>
        </w:tc>
        <w:tc>
          <w:tcPr>
            <w:tcW w:w="246" w:type="dxa"/>
          </w:tcPr>
          <w:p w14:paraId="6A1B6F4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</w:tcPr>
          <w:p w14:paraId="39899E63" w14:textId="48581C5D" w:rsidR="009260F7" w:rsidRPr="00A24AA8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270" w:type="dxa"/>
          </w:tcPr>
          <w:p w14:paraId="6F8E0564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1CDD5" w14:textId="2AD4F534" w:rsidR="009260F7" w:rsidRPr="00A24AA8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227,500</w:t>
            </w:r>
          </w:p>
        </w:tc>
      </w:tr>
      <w:tr w:rsidR="009260F7" w:rsidRPr="00F81910" w14:paraId="7AC7E50C" w14:textId="77777777" w:rsidTr="007401FE">
        <w:trPr>
          <w:trHeight w:hRule="exact" w:val="422"/>
        </w:trPr>
        <w:tc>
          <w:tcPr>
            <w:tcW w:w="3559" w:type="dxa"/>
          </w:tcPr>
          <w:p w14:paraId="73CE468E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</w:tcPr>
          <w:p w14:paraId="4B75B7D0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E1974B6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319F5544" w14:textId="77777777" w:rsidR="009260F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896E1F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</w:tcPr>
          <w:p w14:paraId="5F6715B8" w14:textId="77777777" w:rsidR="009260F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0B92A02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</w:tcBorders>
          </w:tcPr>
          <w:p w14:paraId="2A8D535D" w14:textId="77777777" w:rsidR="009260F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3D8F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66A4AB" w14:textId="77777777" w:rsidR="009260F7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0F7" w:rsidRPr="00F81910" w14:paraId="6921AC63" w14:textId="77777777" w:rsidTr="007401FE">
        <w:trPr>
          <w:trHeight w:hRule="exact" w:val="439"/>
        </w:trPr>
        <w:tc>
          <w:tcPr>
            <w:tcW w:w="3559" w:type="dxa"/>
          </w:tcPr>
          <w:p w14:paraId="3C434B45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869" w:type="dxa"/>
          </w:tcPr>
          <w:p w14:paraId="7CAB5BF9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5" w:right="-90" w:hanging="4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4F44B5A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3AFBAB1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804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3E05532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270" w:right="-259" w:firstLine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0313AF4" w14:textId="77777777" w:rsidR="009260F7" w:rsidRPr="00F81910" w:rsidRDefault="009260F7" w:rsidP="009260F7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BAF69A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4375CCD1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F45F8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B6BFEFB" w14:textId="77777777" w:rsidR="009260F7" w:rsidRPr="00F81910" w:rsidRDefault="009260F7" w:rsidP="009260F7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F81910" w14:paraId="22F7FD68" w14:textId="77777777" w:rsidTr="007401FE">
        <w:trPr>
          <w:trHeight w:hRule="exact" w:val="430"/>
        </w:trPr>
        <w:tc>
          <w:tcPr>
            <w:tcW w:w="3559" w:type="dxa"/>
          </w:tcPr>
          <w:p w14:paraId="60B9A7E2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14:paraId="4D6A833C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A39717D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58C36FF9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5CAB79B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3968A47D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7E7B2ECA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56BF045A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6CC08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7A9E38DA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0F7" w:rsidRPr="00F81910" w14:paraId="69F2D6E1" w14:textId="77777777" w:rsidTr="007401FE">
        <w:trPr>
          <w:trHeight w:hRule="exact" w:val="439"/>
        </w:trPr>
        <w:tc>
          <w:tcPr>
            <w:tcW w:w="3559" w:type="dxa"/>
          </w:tcPr>
          <w:p w14:paraId="1EC13C26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14:paraId="762D4E93" w14:textId="7ECB5C25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32C5643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16F621BB" w14:textId="0AEE5B16" w:rsidR="009260F7" w:rsidRPr="00F81910" w:rsidRDefault="00DA1538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260" w:type="dxa"/>
            <w:gridSpan w:val="2"/>
          </w:tcPr>
          <w:p w14:paraId="7B78D128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64FCDDA5" w14:textId="13F77246" w:rsidR="009260F7" w:rsidRPr="00F81910" w:rsidRDefault="00DA1538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227,500</w:t>
            </w:r>
          </w:p>
        </w:tc>
        <w:tc>
          <w:tcPr>
            <w:tcW w:w="260" w:type="dxa"/>
            <w:gridSpan w:val="2"/>
          </w:tcPr>
          <w:p w14:paraId="53CFF55B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6C048BE8" w14:textId="26ED8A6B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  <w:tc>
          <w:tcPr>
            <w:tcW w:w="270" w:type="dxa"/>
          </w:tcPr>
          <w:p w14:paraId="05783A0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0578E16" w14:textId="20AA2D6A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</w:tr>
      <w:tr w:rsidR="009260F7" w:rsidRPr="00F81910" w14:paraId="4AFC345A" w14:textId="77777777" w:rsidTr="007401FE">
        <w:trPr>
          <w:trHeight w:hRule="exact" w:val="439"/>
        </w:trPr>
        <w:tc>
          <w:tcPr>
            <w:tcW w:w="3559" w:type="dxa"/>
          </w:tcPr>
          <w:p w14:paraId="4A8EE919" w14:textId="7C0B8CA6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14:paraId="67914EDA" w14:textId="7395DB51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4C8AFB2E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0AD2E277" w14:textId="65D83879" w:rsidR="009260F7" w:rsidRPr="00F81910" w:rsidRDefault="00DA1538" w:rsidP="00ED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57469F09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</w:tcPr>
          <w:p w14:paraId="4B4FF1C3" w14:textId="32FB6841" w:rsidR="009260F7" w:rsidRPr="00F81910" w:rsidRDefault="00DA1538" w:rsidP="00ED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54FAA958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</w:tcPr>
          <w:p w14:paraId="2F3F7733" w14:textId="13D02571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70" w:type="dxa"/>
          </w:tcPr>
          <w:p w14:paraId="30CCBE63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9B0B428" w14:textId="31330242" w:rsidR="009260F7" w:rsidRPr="00F81910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57,500</w:t>
            </w:r>
          </w:p>
        </w:tc>
      </w:tr>
      <w:tr w:rsidR="009260F7" w:rsidRPr="00F81910" w14:paraId="0AA63FDE" w14:textId="77777777" w:rsidTr="007401FE">
        <w:trPr>
          <w:trHeight w:hRule="exact" w:val="448"/>
        </w:trPr>
        <w:tc>
          <w:tcPr>
            <w:tcW w:w="3559" w:type="dxa"/>
          </w:tcPr>
          <w:p w14:paraId="501188BC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14:paraId="4BB764B2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59ED6AE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499EBF21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6A1740BC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91B4DC8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4783B132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231A634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E6F7" w14:textId="77777777" w:rsidR="009260F7" w:rsidRPr="00F81910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AC675E9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0F7" w:rsidRPr="00F81910" w14:paraId="7FA49F58" w14:textId="77777777" w:rsidTr="007401FE">
        <w:trPr>
          <w:trHeight w:hRule="exact" w:val="422"/>
        </w:trPr>
        <w:tc>
          <w:tcPr>
            <w:tcW w:w="3559" w:type="dxa"/>
          </w:tcPr>
          <w:p w14:paraId="26ECE16C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9" w:type="dxa"/>
          </w:tcPr>
          <w:p w14:paraId="6890A16E" w14:textId="77777777" w:rsidR="009260F7" w:rsidRPr="00F81910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7" w:type="dxa"/>
          </w:tcPr>
          <w:p w14:paraId="0F8DF7D1" w14:textId="77777777" w:rsidR="009260F7" w:rsidRPr="00F81910" w:rsidRDefault="009260F7" w:rsidP="009260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</w:tcPr>
          <w:p w14:paraId="5468D442" w14:textId="6EED240F" w:rsidR="009260F7" w:rsidRPr="00A46889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0" w:type="dxa"/>
            <w:gridSpan w:val="2"/>
          </w:tcPr>
          <w:p w14:paraId="54A3BED1" w14:textId="77777777" w:rsidR="009260F7" w:rsidRPr="00A46889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28DC45C6" w14:textId="7FCC5F30" w:rsidR="009260F7" w:rsidRPr="00A46889" w:rsidRDefault="009260F7" w:rsidP="0092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0" w:type="dxa"/>
            <w:gridSpan w:val="2"/>
          </w:tcPr>
          <w:p w14:paraId="256D7B59" w14:textId="77777777" w:rsidR="009260F7" w:rsidRPr="00A46889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421C492" w14:textId="170F609D" w:rsidR="009260F7" w:rsidRPr="00A46889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E7EFA91" w14:textId="77777777" w:rsidR="009260F7" w:rsidRPr="00A46889" w:rsidRDefault="009260F7" w:rsidP="009260F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85F6B4F" w14:textId="6E39755A" w:rsidR="009260F7" w:rsidRPr="00A46889" w:rsidRDefault="009260F7" w:rsidP="00A2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668B2A7F" w14:textId="479C6D4E" w:rsidR="002C4FD1" w:rsidRPr="004411FC" w:rsidRDefault="002C4FD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57EE9" w14:textId="2EFBE024" w:rsidR="00606BCE" w:rsidRDefault="00294369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4369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  <w:r w:rsidR="00606BC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0FCA74" w14:textId="4A13D285" w:rsidR="00DA1538" w:rsidRDefault="00A063B1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27303253"/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  <w:bookmarkEnd w:id="2"/>
    </w:p>
    <w:p w14:paraId="7580100E" w14:textId="5C03665B" w:rsidR="00606BCE" w:rsidRDefault="00606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EEC17D" w14:textId="57E326F8" w:rsidR="00B27E62" w:rsidRPr="00B27E62" w:rsidRDefault="00B27E62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127303277"/>
      <w:r w:rsidRPr="00B27E6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การออก</w:t>
      </w:r>
      <w:r w:rsidR="00844835" w:rsidRPr="00B27E6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และการจัดสรร</w:t>
      </w:r>
      <w:r w:rsidRPr="00B27E6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หุ้นสามัญ</w:t>
      </w:r>
    </w:p>
    <w:bookmarkEnd w:id="3"/>
    <w:p w14:paraId="0C5368D9" w14:textId="0AC4C312" w:rsidR="00DA1538" w:rsidRDefault="00DA1538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39B44" w14:textId="73E0C6D4" w:rsidR="00DA1538" w:rsidRDefault="00DA1538" w:rsidP="00DA13B2">
      <w:pPr>
        <w:pStyle w:val="FSContent"/>
        <w:rPr>
          <w:lang w:val="en-US"/>
        </w:rPr>
      </w:pPr>
      <w:r>
        <w:rPr>
          <w:rFonts w:hint="cs"/>
          <w:cs/>
        </w:rPr>
        <w:t>ในการ</w:t>
      </w:r>
      <w:r>
        <w:rPr>
          <w:rFonts w:hint="cs"/>
          <w:cs/>
          <w:lang w:val="en-US"/>
        </w:rPr>
        <w:t>ประชุมวิสามัญผู้ถือหุ้น</w:t>
      </w:r>
      <w:r w:rsidRPr="00376E50">
        <w:rPr>
          <w:rFonts w:hint="cs"/>
          <w:cs/>
        </w:rPr>
        <w:t>เมื่อ</w:t>
      </w:r>
      <w:r>
        <w:rPr>
          <w:rFonts w:hint="cs"/>
          <w:cs/>
          <w:lang w:val="en-US"/>
        </w:rPr>
        <w:t xml:space="preserve">วันที่ </w:t>
      </w:r>
      <w:r>
        <w:rPr>
          <w:lang w:val="en-US"/>
        </w:rPr>
        <w:t xml:space="preserve">16 </w:t>
      </w:r>
      <w:r>
        <w:rPr>
          <w:rFonts w:hint="cs"/>
          <w:cs/>
          <w:lang w:val="en-US"/>
        </w:rPr>
        <w:t xml:space="preserve">สิงหาคม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>ผู้ถือหุ้นมีมติอนุมัติ</w:t>
      </w:r>
      <w:r w:rsidRPr="00FF0170">
        <w:rPr>
          <w:cs/>
          <w:lang w:val="en-US"/>
        </w:rPr>
        <w:t>การเพิ่มทุนจดทะเบียนของบริษัท</w:t>
      </w:r>
      <w:r>
        <w:rPr>
          <w:rFonts w:hint="cs"/>
          <w:cs/>
          <w:lang w:val="en-US"/>
        </w:rPr>
        <w:t xml:space="preserve">จาก </w:t>
      </w:r>
      <w:r>
        <w:rPr>
          <w:lang w:val="en-US"/>
        </w:rPr>
        <w:t xml:space="preserve">227.5 </w:t>
      </w:r>
      <w:r>
        <w:rPr>
          <w:rFonts w:hint="cs"/>
          <w:cs/>
          <w:lang w:val="en-US"/>
        </w:rPr>
        <w:t xml:space="preserve">ล้านบาท (แบ่งเป็น </w:t>
      </w:r>
      <w:r>
        <w:rPr>
          <w:lang w:val="en-US"/>
        </w:rPr>
        <w:t xml:space="preserve">455.0 </w:t>
      </w:r>
      <w:r>
        <w:rPr>
          <w:rFonts w:hint="cs"/>
          <w:cs/>
          <w:lang w:val="en-US"/>
        </w:rPr>
        <w:t xml:space="preserve">ล้านหุ้น มูลค่าหุ้นละ </w:t>
      </w:r>
      <w:r>
        <w:rPr>
          <w:lang w:val="en-US"/>
        </w:rPr>
        <w:t xml:space="preserve">0.5 </w:t>
      </w:r>
      <w:r>
        <w:rPr>
          <w:rFonts w:hint="cs"/>
          <w:cs/>
          <w:lang w:val="en-US"/>
        </w:rPr>
        <w:t xml:space="preserve">บาท) เป็น </w:t>
      </w:r>
      <w:r>
        <w:rPr>
          <w:lang w:val="en-US"/>
        </w:rPr>
        <w:t xml:space="preserve">341.3 </w:t>
      </w:r>
      <w:r>
        <w:rPr>
          <w:rFonts w:hint="cs"/>
          <w:cs/>
          <w:lang w:val="en-US"/>
        </w:rPr>
        <w:t xml:space="preserve">ล้านบาท (แบ่งเป็น </w:t>
      </w:r>
      <w:r>
        <w:rPr>
          <w:lang w:val="en-US"/>
        </w:rPr>
        <w:t xml:space="preserve">682.5 </w:t>
      </w:r>
      <w:r>
        <w:rPr>
          <w:rFonts w:hint="cs"/>
          <w:cs/>
          <w:lang w:val="en-US"/>
        </w:rPr>
        <w:t xml:space="preserve">ล้านหุ้น มูลค่าหุ้นละ </w:t>
      </w:r>
      <w:r>
        <w:rPr>
          <w:lang w:val="en-US"/>
        </w:rPr>
        <w:t xml:space="preserve">0.5 </w:t>
      </w:r>
      <w:r>
        <w:rPr>
          <w:rFonts w:hint="cs"/>
          <w:cs/>
          <w:lang w:val="en-US"/>
        </w:rPr>
        <w:t>บาท) โดยออกหุ้นสามัญใหม่</w:t>
      </w:r>
      <w:r w:rsidRPr="00FF0170">
        <w:rPr>
          <w:cs/>
          <w:lang w:val="en-US"/>
        </w:rPr>
        <w:t xml:space="preserve">จำนวน </w:t>
      </w:r>
      <w:r>
        <w:rPr>
          <w:lang w:val="en-US"/>
        </w:rPr>
        <w:t>227.5</w:t>
      </w:r>
      <w:r w:rsidRPr="00FF0170">
        <w:rPr>
          <w:lang w:val="en-US"/>
        </w:rPr>
        <w:t xml:space="preserve"> </w:t>
      </w:r>
      <w:r w:rsidRPr="00FF0170">
        <w:rPr>
          <w:cs/>
          <w:lang w:val="en-US"/>
        </w:rPr>
        <w:t>ล้าน</w:t>
      </w:r>
      <w:r>
        <w:rPr>
          <w:rFonts w:hint="cs"/>
          <w:cs/>
          <w:lang w:val="en-US"/>
        </w:rPr>
        <w:t xml:space="preserve">หุ้น มูลค่าหุ้นละ </w:t>
      </w:r>
      <w:r>
        <w:rPr>
          <w:lang w:val="en-US"/>
        </w:rPr>
        <w:t xml:space="preserve">0.5 </w:t>
      </w:r>
      <w:r>
        <w:rPr>
          <w:rFonts w:hint="cs"/>
          <w:cs/>
          <w:lang w:val="en-US"/>
        </w:rPr>
        <w:t xml:space="preserve">บาท รวมเป็นเงิน </w:t>
      </w:r>
      <w:r>
        <w:rPr>
          <w:lang w:val="en-US"/>
        </w:rPr>
        <w:t xml:space="preserve">113.8 </w:t>
      </w:r>
      <w:r>
        <w:rPr>
          <w:rFonts w:hint="cs"/>
          <w:cs/>
          <w:lang w:val="en-US"/>
        </w:rPr>
        <w:t xml:space="preserve">ล้านบาท ทั้งนี้บริษัทได้จดทะเบียนเพิ่มทุนกับกระทรวงพาณิชย์แล้วเมื่อวันที่ </w:t>
      </w:r>
      <w:r>
        <w:rPr>
          <w:lang w:val="en-US"/>
        </w:rPr>
        <w:t xml:space="preserve">18 </w:t>
      </w:r>
      <w:r>
        <w:rPr>
          <w:rFonts w:hint="cs"/>
          <w:cs/>
          <w:lang w:val="en-US"/>
        </w:rPr>
        <w:t xml:space="preserve">สิงหาคม </w:t>
      </w:r>
      <w:r>
        <w:rPr>
          <w:lang w:val="en-US"/>
        </w:rPr>
        <w:t>2565</w:t>
      </w:r>
    </w:p>
    <w:p w14:paraId="1138B76B" w14:textId="77777777" w:rsidR="00DA13B2" w:rsidRDefault="00DA13B2" w:rsidP="00DA13B2">
      <w:pPr>
        <w:pStyle w:val="FSContent"/>
        <w:rPr>
          <w:lang w:val="en-US"/>
        </w:rPr>
      </w:pPr>
    </w:p>
    <w:p w14:paraId="45E83B1F" w14:textId="43D551AB" w:rsidR="00DA1538" w:rsidRPr="000207EE" w:rsidRDefault="00DA13B2" w:rsidP="00DA13B2">
      <w:pPr>
        <w:pStyle w:val="FSContent"/>
        <w:rPr>
          <w:lang w:val="en-US"/>
        </w:rPr>
      </w:pPr>
      <w:r>
        <w:rPr>
          <w:rFonts w:hint="cs"/>
          <w:cs/>
          <w:lang w:val="en-US"/>
        </w:rPr>
        <w:t>ในวันเดียวกันผู้ถือหุ้นมีมติ</w:t>
      </w:r>
      <w:r w:rsidR="00DA1538" w:rsidRPr="000101CF">
        <w:rPr>
          <w:rFonts w:hint="cs"/>
          <w:cs/>
          <w:lang w:val="en-US"/>
        </w:rPr>
        <w:t>อนุมัติ</w:t>
      </w:r>
      <w:r w:rsidR="00DA1538" w:rsidRPr="000101CF">
        <w:rPr>
          <w:cs/>
          <w:lang w:val="en-US"/>
        </w:rPr>
        <w:t xml:space="preserve">การจัดสรรหุ้นสามัญเพิ่มทุนของบริษัทจำนวน </w:t>
      </w:r>
      <w:r w:rsidR="00DA1538" w:rsidRPr="000101CF">
        <w:rPr>
          <w:lang w:val="en-US"/>
        </w:rPr>
        <w:t xml:space="preserve">227.5 </w:t>
      </w:r>
      <w:r w:rsidR="00DA1538" w:rsidRPr="000101CF">
        <w:rPr>
          <w:cs/>
          <w:lang w:val="en-US"/>
        </w:rPr>
        <w:t xml:space="preserve">ล้านหุ้น มูลค่าที่ตราไว้หุ้นละ </w:t>
      </w:r>
      <w:r w:rsidR="00DA1538" w:rsidRPr="000101CF">
        <w:rPr>
          <w:lang w:val="en-US"/>
        </w:rPr>
        <w:t xml:space="preserve">0.50 </w:t>
      </w:r>
      <w:r w:rsidR="00DA1538" w:rsidRPr="000101CF">
        <w:rPr>
          <w:cs/>
          <w:lang w:val="en-US"/>
        </w:rPr>
        <w:t>บาท เพื่อรองรับการใช้สิทธิตามใบสำคัญแสดงสิทธิที่จะซื้อหุ้นสามัญของบริษัท (</w:t>
      </w:r>
      <w:r w:rsidR="00DA1538" w:rsidRPr="000101CF">
        <w:rPr>
          <w:lang w:val="en-US"/>
        </w:rPr>
        <w:t>JP-W</w:t>
      </w:r>
      <w:r w:rsidR="00DA1538" w:rsidRPr="000101CF">
        <w:rPr>
          <w:cs/>
          <w:lang w:val="en-US"/>
        </w:rPr>
        <w:t>1</w:t>
      </w:r>
      <w:r w:rsidR="00DA1538" w:rsidRPr="000101CF">
        <w:rPr>
          <w:lang w:val="en-US"/>
        </w:rPr>
        <w:t xml:space="preserve"> </w:t>
      </w:r>
      <w:r w:rsidR="00DA1538" w:rsidRPr="000101CF">
        <w:rPr>
          <w:rFonts w:hint="cs"/>
          <w:cs/>
          <w:lang w:val="en-US"/>
        </w:rPr>
        <w:t xml:space="preserve">ซึ่งต่อมาเปลี่ยนชื่อย่อหลักทรัพย์เป็น </w:t>
      </w:r>
      <w:r w:rsidR="00DA1538" w:rsidRPr="000101CF">
        <w:rPr>
          <w:lang w:val="en-US"/>
        </w:rPr>
        <w:t xml:space="preserve">JSP-W1 </w:t>
      </w:r>
      <w:r w:rsidR="00DA1538" w:rsidRPr="000101CF">
        <w:rPr>
          <w:rFonts w:hint="cs"/>
          <w:cs/>
          <w:lang w:val="en-US"/>
        </w:rPr>
        <w:t xml:space="preserve">เมื่อวันที่ </w:t>
      </w:r>
      <w:r w:rsidR="00DA1538" w:rsidRPr="000101CF">
        <w:rPr>
          <w:lang w:val="en-US"/>
        </w:rPr>
        <w:t xml:space="preserve">22 </w:t>
      </w:r>
      <w:r w:rsidR="00DA1538" w:rsidRPr="000101CF">
        <w:rPr>
          <w:rFonts w:hint="cs"/>
          <w:cs/>
          <w:lang w:val="en-US"/>
        </w:rPr>
        <w:t xml:space="preserve">กันยายน </w:t>
      </w:r>
      <w:r w:rsidR="00DA1538" w:rsidRPr="000101CF">
        <w:rPr>
          <w:lang w:val="en-US"/>
        </w:rPr>
        <w:t>2565</w:t>
      </w:r>
      <w:r w:rsidR="00DA1538" w:rsidRPr="000101CF">
        <w:rPr>
          <w:cs/>
          <w:lang w:val="en-US"/>
        </w:rPr>
        <w:t>)</w:t>
      </w:r>
      <w:r w:rsidR="00DA1538" w:rsidRPr="000101CF">
        <w:rPr>
          <w:lang w:val="en-US"/>
        </w:rPr>
        <w:t xml:space="preserve"> </w:t>
      </w:r>
      <w:r w:rsidR="00DA1538" w:rsidRPr="000101CF">
        <w:rPr>
          <w:cs/>
          <w:lang w:val="en-US"/>
        </w:rPr>
        <w:t xml:space="preserve">จำนวน </w:t>
      </w:r>
      <w:r w:rsidR="00DA1538" w:rsidRPr="000101CF">
        <w:rPr>
          <w:lang w:val="en-US"/>
        </w:rPr>
        <w:t xml:space="preserve">227.5 </w:t>
      </w:r>
      <w:r w:rsidR="00DA1538" w:rsidRPr="000101CF">
        <w:rPr>
          <w:cs/>
          <w:lang w:val="en-US"/>
        </w:rPr>
        <w:t>ล้านหน่วย ที่จัดสรรให้แก่ผู้ถือหุ้นเดิมตามสัดส่วนการถือหุ้น</w:t>
      </w:r>
    </w:p>
    <w:p w14:paraId="08F9182B" w14:textId="5720CD96" w:rsidR="00DA1538" w:rsidRDefault="00DA1538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9050E" w14:textId="1467FE97" w:rsidR="00DA13B2" w:rsidRDefault="00DA13B2" w:rsidP="00DA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27303656"/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บริษัทมีรายละเอียดของรายการที่เกี่ยวข้องกับทุนเรือนหุ้น ดังนี้</w:t>
      </w:r>
    </w:p>
    <w:bookmarkEnd w:id="4"/>
    <w:p w14:paraId="08A21951" w14:textId="77777777" w:rsidR="00DA1538" w:rsidRDefault="00DA1538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89393" w14:textId="0D4F1B1D" w:rsidR="00973913" w:rsidRPr="004411FC" w:rsidRDefault="00973913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</w:t>
      </w:r>
      <w:r w:rsidR="00780C9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  <w:r w:rsidR="00037B0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เพิ่มทุน</w:t>
      </w: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ใหม่ต่อประชาชนทั่วไปเป็นครั้งแรก</w:t>
      </w:r>
    </w:p>
    <w:p w14:paraId="17624313" w14:textId="77777777" w:rsidR="00973913" w:rsidRPr="00973913" w:rsidRDefault="00973913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C74E6" w14:textId="3D4CCB34" w:rsidR="00973913" w:rsidRDefault="00780C94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037B01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4411FC" w:rsidRPr="004411FC">
        <w:rPr>
          <w:rFonts w:asciiTheme="majorBidi" w:hAnsiTheme="majorBidi"/>
          <w:sz w:val="30"/>
          <w:szCs w:val="30"/>
          <w:cs/>
        </w:rPr>
        <w:t>ต่อประชาชนทั่วไปเป็นครั้งแรก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C66C4">
        <w:rPr>
          <w:rFonts w:asciiTheme="majorBidi" w:hAnsiTheme="majorBidi" w:cstheme="majorBidi"/>
          <w:sz w:val="30"/>
          <w:szCs w:val="30"/>
        </w:rPr>
        <w:t>115</w:t>
      </w:r>
      <w:r>
        <w:rPr>
          <w:rFonts w:asciiTheme="majorBidi" w:hAnsiTheme="majorBidi" w:cstheme="majorBidi"/>
          <w:sz w:val="30"/>
          <w:szCs w:val="30"/>
        </w:rPr>
        <w:t>.</w:t>
      </w:r>
      <w:r w:rsidR="004C66C4">
        <w:rPr>
          <w:rFonts w:asciiTheme="majorBidi" w:hAnsiTheme="majorBidi" w:cstheme="majorBidi"/>
          <w:sz w:val="30"/>
          <w:szCs w:val="30"/>
        </w:rPr>
        <w:t>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ในราคาหุ้นละ </w:t>
      </w:r>
      <w:r w:rsidR="00973913" w:rsidRPr="003869A7">
        <w:rPr>
          <w:rFonts w:asciiTheme="majorBidi" w:hAnsiTheme="majorBidi" w:cstheme="majorBidi"/>
          <w:sz w:val="30"/>
          <w:szCs w:val="30"/>
        </w:rPr>
        <w:t>7.0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(มูลค่าที่ตราไว้ </w:t>
      </w:r>
      <w:r>
        <w:rPr>
          <w:rFonts w:asciiTheme="majorBidi" w:hAnsiTheme="majorBidi" w:cstheme="majorBidi"/>
          <w:sz w:val="30"/>
          <w:szCs w:val="30"/>
        </w:rPr>
        <w:t>0.5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และส่วนเกินมูลค่าหุ้นสามัญ </w:t>
      </w:r>
      <w:r>
        <w:rPr>
          <w:rFonts w:asciiTheme="majorBidi" w:hAnsiTheme="majorBidi" w:cstheme="majorBidi"/>
          <w:sz w:val="30"/>
          <w:szCs w:val="30"/>
        </w:rPr>
        <w:t xml:space="preserve">6.5 </w:t>
      </w:r>
      <w:r>
        <w:rPr>
          <w:rFonts w:asciiTheme="majorBidi" w:hAnsiTheme="majorBidi" w:cstheme="majorBidi" w:hint="cs"/>
          <w:sz w:val="30"/>
          <w:szCs w:val="30"/>
          <w:cs/>
        </w:rPr>
        <w:t>บาท)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บริษัทได้รับเงินจากการขายหุ้นสามัญ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BC1C8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73913" w:rsidRPr="003869A7">
        <w:rPr>
          <w:rFonts w:asciiTheme="majorBidi" w:hAnsiTheme="majorBidi" w:cstheme="majorBidi"/>
          <w:sz w:val="30"/>
          <w:szCs w:val="30"/>
        </w:rPr>
        <w:t>805.0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บริษัทดำเนินการจดทะเบียน</w:t>
      </w:r>
      <w:r w:rsidR="003869A7">
        <w:rPr>
          <w:rFonts w:asciiTheme="majorBidi" w:hAnsiTheme="majorBidi" w:cstheme="majorBidi" w:hint="cs"/>
          <w:sz w:val="30"/>
          <w:szCs w:val="30"/>
          <w:cs/>
        </w:rPr>
        <w:t>รับชำระค่าหุ้น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กับกระทรวงพาณิชย์เมื่อวันที่ </w:t>
      </w:r>
      <w:r w:rsidR="004C66C4" w:rsidRPr="00E401A5">
        <w:rPr>
          <w:rFonts w:asciiTheme="majorBidi" w:hAnsiTheme="majorBidi" w:cstheme="majorBidi"/>
          <w:sz w:val="30"/>
          <w:szCs w:val="30"/>
        </w:rPr>
        <w:t>2</w:t>
      </w:r>
      <w:r w:rsidR="004C66C4">
        <w:rPr>
          <w:rFonts w:asciiTheme="majorBidi" w:hAnsiTheme="majorBidi" w:cstheme="majorBidi"/>
          <w:sz w:val="30"/>
          <w:szCs w:val="30"/>
        </w:rPr>
        <w:t>8</w:t>
      </w:r>
      <w:r w:rsidR="00973913" w:rsidRPr="002A0AC7">
        <w:rPr>
          <w:rFonts w:asciiTheme="majorBidi" w:hAnsiTheme="majorBidi" w:cstheme="majorBidi"/>
          <w:sz w:val="30"/>
          <w:szCs w:val="30"/>
        </w:rPr>
        <w:t xml:space="preserve"> 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="00973913">
        <w:rPr>
          <w:rFonts w:asciiTheme="majorBidi" w:hAnsiTheme="majorBidi" w:cstheme="majorBidi"/>
          <w:sz w:val="30"/>
          <w:szCs w:val="30"/>
        </w:rPr>
        <w:t xml:space="preserve"> </w:t>
      </w:r>
      <w:r w:rsidR="009739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หุ้นของบริษัทเริ่มการซื้อขายในตลาดหลักทรัพย์แห่งประเทศไทย</w:t>
      </w:r>
      <w:r w:rsidR="004455BD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037B01">
        <w:rPr>
          <w:rFonts w:asciiTheme="majorBidi" w:hAnsiTheme="majorBidi" w:cstheme="majorBidi" w:hint="cs"/>
          <w:sz w:val="30"/>
          <w:szCs w:val="30"/>
          <w:cs/>
        </w:rPr>
        <w:t>เมื่อวัน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973913" w:rsidRPr="003869A7">
        <w:rPr>
          <w:rFonts w:asciiTheme="majorBidi" w:hAnsiTheme="majorBidi" w:cstheme="majorBidi"/>
          <w:sz w:val="30"/>
          <w:szCs w:val="30"/>
        </w:rPr>
        <w:t>2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="003869A7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>บริษัทมีค่าใช้จ่ายในการออกหุ้นสามัญเพิ่มทุนดังกล่าว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สุทธิจากภาษีเงินได้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37B01">
        <w:rPr>
          <w:rFonts w:asciiTheme="majorBidi" w:hAnsiTheme="majorBidi" w:cstheme="majorBidi"/>
          <w:sz w:val="30"/>
          <w:szCs w:val="30"/>
        </w:rPr>
        <w:t>3</w:t>
      </w:r>
      <w:r w:rsidR="00BB1042">
        <w:rPr>
          <w:rFonts w:asciiTheme="majorBidi" w:hAnsiTheme="majorBidi" w:cstheme="majorBidi"/>
          <w:sz w:val="30"/>
          <w:szCs w:val="30"/>
        </w:rPr>
        <w:t>6</w:t>
      </w:r>
      <w:r w:rsidR="00037B01">
        <w:rPr>
          <w:rFonts w:asciiTheme="majorBidi" w:hAnsiTheme="majorBidi" w:cstheme="majorBidi"/>
          <w:sz w:val="30"/>
          <w:szCs w:val="30"/>
        </w:rPr>
        <w:t>.</w:t>
      </w:r>
      <w:r w:rsidR="00BB1042">
        <w:rPr>
          <w:rFonts w:asciiTheme="majorBidi" w:hAnsiTheme="majorBidi" w:cstheme="majorBidi"/>
          <w:sz w:val="30"/>
          <w:szCs w:val="30"/>
        </w:rPr>
        <w:t>1</w:t>
      </w:r>
      <w:r w:rsidR="00037B01"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D3D1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บริษัทรับรู้</w:t>
      </w:r>
      <w:r w:rsidR="00FD3D1A" w:rsidRPr="00FD3D1A">
        <w:rPr>
          <w:rFonts w:asciiTheme="majorBidi" w:hAnsiTheme="majorBidi"/>
          <w:sz w:val="30"/>
          <w:szCs w:val="30"/>
          <w:cs/>
        </w:rPr>
        <w:t>ส่วนเกินมูลค่าหุ้นสุทธิ</w:t>
      </w:r>
      <w:r w:rsidR="00014846">
        <w:rPr>
          <w:rFonts w:asciiTheme="majorBidi" w:hAnsiTheme="majorBidi" w:hint="cs"/>
          <w:sz w:val="30"/>
          <w:szCs w:val="30"/>
          <w:cs/>
        </w:rPr>
        <w:t>จำนวน</w:t>
      </w:r>
      <w:r w:rsidR="00FD3D1A" w:rsidRPr="00FD3D1A">
        <w:rPr>
          <w:rFonts w:asciiTheme="majorBidi" w:hAnsiTheme="majorBidi"/>
          <w:sz w:val="30"/>
          <w:szCs w:val="30"/>
          <w:cs/>
        </w:rPr>
        <w:t xml:space="preserve"> </w:t>
      </w:r>
      <w:r w:rsidR="00FD3D1A">
        <w:rPr>
          <w:rFonts w:asciiTheme="majorBidi" w:hAnsiTheme="majorBidi"/>
          <w:sz w:val="30"/>
          <w:szCs w:val="30"/>
        </w:rPr>
        <w:t>7</w:t>
      </w:r>
      <w:r w:rsidR="00BB1042">
        <w:rPr>
          <w:rFonts w:asciiTheme="majorBidi" w:hAnsiTheme="majorBidi"/>
          <w:sz w:val="30"/>
          <w:szCs w:val="30"/>
        </w:rPr>
        <w:t>11</w:t>
      </w:r>
      <w:r w:rsidR="00FD3D1A">
        <w:rPr>
          <w:rFonts w:asciiTheme="majorBidi" w:hAnsiTheme="majorBidi"/>
          <w:sz w:val="30"/>
          <w:szCs w:val="30"/>
        </w:rPr>
        <w:t>.</w:t>
      </w:r>
      <w:r w:rsidR="00BB1042">
        <w:rPr>
          <w:rFonts w:asciiTheme="majorBidi" w:hAnsiTheme="majorBidi"/>
          <w:sz w:val="30"/>
          <w:szCs w:val="30"/>
        </w:rPr>
        <w:t>4</w:t>
      </w:r>
      <w:r w:rsidR="00FD3D1A" w:rsidRPr="00FD3D1A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0A38055" w14:textId="3979A879" w:rsidR="00037B01" w:rsidRDefault="00037B01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0671F" w14:textId="77777777" w:rsidR="00780C94" w:rsidRPr="00815866" w:rsidRDefault="00780C94" w:rsidP="00780C94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การเสนอ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ขายหุ้นให้แก่กรรมการ ผู้บริหารและพนักงานของบริษัท</w:t>
      </w:r>
    </w:p>
    <w:p w14:paraId="76B1036C" w14:textId="77777777" w:rsidR="00780C94" w:rsidRPr="00EE4EB4" w:rsidRDefault="00780C94" w:rsidP="00E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D4D67" w14:textId="0A3987BA" w:rsidR="00780C94" w:rsidRPr="00EE4EB4" w:rsidRDefault="00780C94" w:rsidP="00E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4EB4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Pr="00EE4EB4">
        <w:rPr>
          <w:rFonts w:asciiTheme="majorBidi" w:hAnsiTheme="majorBidi" w:cstheme="majorBidi"/>
          <w:sz w:val="30"/>
          <w:szCs w:val="30"/>
        </w:rPr>
        <w:t>2564</w:t>
      </w:r>
      <w:r w:rsidRPr="00EE4EB4">
        <w:rPr>
          <w:rFonts w:asciiTheme="majorBidi" w:hAnsiTheme="majorBidi" w:cstheme="majorBidi"/>
          <w:sz w:val="30"/>
          <w:szCs w:val="30"/>
          <w:cs/>
        </w:rPr>
        <w:t xml:space="preserve"> บริษัทได้เสนอขายหุ้นสามัญเพิ่มทุนให้แก่กรรมการ ผู้บริหารและพนักงานของบริษัทจำนวนไม่เกิน </w:t>
      </w:r>
      <w:r w:rsidRPr="00EE4EB4">
        <w:rPr>
          <w:rFonts w:asciiTheme="majorBidi" w:hAnsiTheme="majorBidi" w:cstheme="majorBidi"/>
          <w:sz w:val="30"/>
          <w:szCs w:val="30"/>
        </w:rPr>
        <w:t>1</w:t>
      </w:r>
      <w:r w:rsidR="00F4196E" w:rsidRPr="00EE4EB4">
        <w:rPr>
          <w:rFonts w:asciiTheme="majorBidi" w:hAnsiTheme="majorBidi" w:cstheme="majorBidi"/>
          <w:sz w:val="30"/>
          <w:szCs w:val="30"/>
        </w:rPr>
        <w:t>.</w:t>
      </w:r>
      <w:r w:rsidRPr="00EE4EB4">
        <w:rPr>
          <w:rFonts w:asciiTheme="majorBidi" w:hAnsiTheme="majorBidi" w:cstheme="majorBidi"/>
          <w:sz w:val="30"/>
          <w:szCs w:val="30"/>
        </w:rPr>
        <w:t xml:space="preserve">25 </w:t>
      </w:r>
      <w:r w:rsidR="00F4196E" w:rsidRPr="00EE4EB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E4EB4">
        <w:rPr>
          <w:rFonts w:asciiTheme="majorBidi" w:hAnsiTheme="majorBidi" w:cstheme="majorBidi"/>
          <w:sz w:val="30"/>
          <w:szCs w:val="30"/>
          <w:cs/>
        </w:rPr>
        <w:t xml:space="preserve">หุ้น (มูลค่าที่ตราไว้หุ้นละ </w:t>
      </w:r>
      <w:r w:rsidRPr="00EE4EB4">
        <w:rPr>
          <w:rFonts w:asciiTheme="majorBidi" w:hAnsiTheme="majorBidi" w:cstheme="majorBidi"/>
          <w:sz w:val="30"/>
          <w:szCs w:val="30"/>
        </w:rPr>
        <w:t>0.5</w:t>
      </w:r>
      <w:r w:rsidRPr="00EE4EB4">
        <w:rPr>
          <w:rFonts w:asciiTheme="majorBidi" w:hAnsiTheme="majorBidi" w:cstheme="majorBidi"/>
          <w:sz w:val="30"/>
          <w:szCs w:val="30"/>
          <w:cs/>
        </w:rPr>
        <w:t xml:space="preserve"> บาท) ในราคาหุ้นละ </w:t>
      </w:r>
      <w:r w:rsidRPr="00EE4EB4">
        <w:rPr>
          <w:rFonts w:asciiTheme="majorBidi" w:hAnsiTheme="majorBidi" w:cstheme="majorBidi"/>
          <w:sz w:val="30"/>
          <w:szCs w:val="30"/>
        </w:rPr>
        <w:t>7.0</w:t>
      </w:r>
      <w:r w:rsidRPr="00EE4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4E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4EB4">
        <w:rPr>
          <w:rFonts w:asciiTheme="majorBidi" w:hAnsiTheme="majorBidi" w:cstheme="majorBidi"/>
          <w:sz w:val="30"/>
          <w:szCs w:val="30"/>
          <w:cs/>
        </w:rPr>
        <w:t>บาท โดยถือเป็นราคายุติธรรมของหุ้นที่ประมาณได้อย่างน่าเชื่อถือ ซึ่งอ้างอิงตามราคาของหุ้นที่บริษัทได้ออกจำหน่ายแก่ประชาชนทั่วไปเป็นครั้งแรก การเสนอขายหุ้นดังกล่าวเป็นส่วนหนึ่งของการเสนอขายหุ้นสามัญแก่ประชาชนทั่วไปเป็นครั้งแรก</w:t>
      </w:r>
    </w:p>
    <w:p w14:paraId="504971D1" w14:textId="5002F743" w:rsidR="00606BCE" w:rsidRDefault="00606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D5805B" w14:textId="13EBDE61" w:rsidR="00B34CCA" w:rsidRPr="00595A96" w:rsidRDefault="003152B7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การลดหุ้นสามัญ</w:t>
      </w:r>
    </w:p>
    <w:p w14:paraId="6D731B33" w14:textId="7BB16981" w:rsidR="003152B7" w:rsidRDefault="003152B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97EB6" w14:textId="651A9F7B" w:rsidR="003152B7" w:rsidRDefault="003152B7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>26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ผู้ถือหุ้นมีมติอนุมัติให้ลดทุนจดทะเบียนจำนวน </w:t>
      </w:r>
      <w:r w:rsidR="009E2A15">
        <w:rPr>
          <w:rFonts w:asciiTheme="majorBidi" w:hAnsiTheme="majorBidi" w:cstheme="majorBidi"/>
          <w:sz w:val="30"/>
          <w:szCs w:val="30"/>
        </w:rPr>
        <w:br/>
      </w:r>
      <w:r w:rsidRPr="002A0AC7">
        <w:rPr>
          <w:rFonts w:asciiTheme="majorBidi" w:hAnsiTheme="majorBidi" w:cstheme="majorBidi"/>
          <w:sz w:val="30"/>
          <w:szCs w:val="30"/>
        </w:rPr>
        <w:t>43.0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2A0AC7">
        <w:rPr>
          <w:rFonts w:asciiTheme="majorBidi" w:hAnsiTheme="majorBidi" w:cstheme="majorBidi"/>
          <w:sz w:val="30"/>
          <w:szCs w:val="30"/>
        </w:rPr>
        <w:t>86.0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Pr="002A0AC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บาท) โดยตัดหุ้นเพิ่มทุนที่ยังไม่ได้รับชำระของบริษัท บริษัทดำเนินการจดทะเบียนลดทุนกับกระทรวงพาณิชย์เมื่อวันที่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>1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A0AC7">
        <w:rPr>
          <w:rFonts w:asciiTheme="majorBidi" w:hAnsiTheme="majorBidi" w:cstheme="majorBidi"/>
          <w:sz w:val="30"/>
          <w:szCs w:val="30"/>
        </w:rPr>
        <w:t>2564</w:t>
      </w:r>
    </w:p>
    <w:p w14:paraId="3267D55C" w14:textId="77777777" w:rsidR="00CD6199" w:rsidRDefault="00CD6199" w:rsidP="00373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2E22" w14:textId="5FD5B256" w:rsidR="001A4DE7" w:rsidRPr="004411FC" w:rsidRDefault="001A4DE7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2C76A085" w14:textId="056D420E" w:rsidR="002A0AC7" w:rsidRPr="002A0AC7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36D01" w14:textId="496521A0" w:rsidR="002A0AC7" w:rsidRDefault="002A0AC7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 xml:space="preserve">26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Pr="002A0AC7">
        <w:rPr>
          <w:rFonts w:asciiTheme="majorBidi" w:hAnsiTheme="majorBidi" w:cstheme="majorBidi"/>
          <w:sz w:val="30"/>
          <w:szCs w:val="30"/>
        </w:rPr>
        <w:t xml:space="preserve">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ผู้ถือหุ้นมีมติอนุมัติให้เพิ่มทุนจดทะเบียนจำนวน </w:t>
      </w:r>
      <w:r w:rsidR="009E2A15">
        <w:rPr>
          <w:rFonts w:asciiTheme="majorBidi" w:hAnsiTheme="majorBidi" w:cstheme="majorBidi"/>
          <w:sz w:val="30"/>
          <w:szCs w:val="30"/>
        </w:rPr>
        <w:br/>
      </w:r>
      <w:r w:rsidRPr="002A0AC7">
        <w:rPr>
          <w:rFonts w:asciiTheme="majorBidi" w:hAnsiTheme="majorBidi" w:cstheme="majorBidi"/>
          <w:sz w:val="30"/>
          <w:szCs w:val="30"/>
        </w:rPr>
        <w:t xml:space="preserve">57.5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2A0AC7">
        <w:rPr>
          <w:rFonts w:asciiTheme="majorBidi" w:hAnsiTheme="majorBidi" w:cstheme="majorBidi"/>
          <w:sz w:val="30"/>
          <w:szCs w:val="30"/>
        </w:rPr>
        <w:t xml:space="preserve">115.0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2A0AC7">
        <w:rPr>
          <w:rFonts w:asciiTheme="majorBidi" w:hAnsiTheme="majorBidi" w:cstheme="majorBidi"/>
          <w:sz w:val="30"/>
          <w:szCs w:val="30"/>
        </w:rPr>
        <w:t xml:space="preserve">0.5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บาท) เพื่อเสนอขายให้แก่ประชาชนทั่วไปเป็นครั้งแรก บริษัทดำเนินการจดทะเบียนเพิ่มทุนกับกระทรวงพาณิชย์เมื่อวันที่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 xml:space="preserve">2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A0AC7">
        <w:rPr>
          <w:rFonts w:asciiTheme="majorBidi" w:hAnsiTheme="majorBidi" w:cstheme="majorBidi"/>
          <w:sz w:val="30"/>
          <w:szCs w:val="30"/>
        </w:rPr>
        <w:t>2564</w:t>
      </w:r>
    </w:p>
    <w:p w14:paraId="56739953" w14:textId="77777777" w:rsidR="002A0AC7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8D9D8" w14:textId="77777777" w:rsidR="00FD3D1A" w:rsidRPr="00FD3D1A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D1A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E89F2A3" w14:textId="77777777" w:rsidR="00FD3D1A" w:rsidRPr="00FD3D1A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7EBBD" w14:textId="5CBF22F8" w:rsidR="00CD1981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D3D1A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3D1A">
        <w:rPr>
          <w:rFonts w:asciiTheme="majorBidi" w:hAnsiTheme="majorBidi" w:cstheme="majorBidi"/>
          <w:sz w:val="30"/>
          <w:szCs w:val="30"/>
        </w:rPr>
        <w:t xml:space="preserve">2535 </w:t>
      </w:r>
      <w:r w:rsidRPr="00FD3D1A">
        <w:rPr>
          <w:rFonts w:asciiTheme="majorBidi" w:hAnsiTheme="majorBidi"/>
          <w:sz w:val="30"/>
          <w:szCs w:val="30"/>
          <w:cs/>
        </w:rPr>
        <w:t xml:space="preserve">มาตรา </w:t>
      </w:r>
      <w:r w:rsidRPr="00FD3D1A">
        <w:rPr>
          <w:rFonts w:asciiTheme="majorBidi" w:hAnsiTheme="majorBidi" w:cstheme="majorBidi"/>
          <w:sz w:val="30"/>
          <w:szCs w:val="30"/>
        </w:rPr>
        <w:t xml:space="preserve">51 </w:t>
      </w:r>
      <w:r w:rsidRPr="00FD3D1A">
        <w:rPr>
          <w:rFonts w:asciiTheme="majorBidi" w:hAnsi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3BB2ADA" w14:textId="53FA357F" w:rsidR="00B34CCA" w:rsidRDefault="00B34C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A52C8" w14:textId="00E0AE96" w:rsidR="00C87C3E" w:rsidRPr="002974F1" w:rsidRDefault="00C87C3E" w:rsidP="00C87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5935EE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ใบสำคัญแสดงสิทธิที่จะซื้อหุ้น</w:t>
      </w:r>
    </w:p>
    <w:p w14:paraId="40E32021" w14:textId="0FD85C63" w:rsidR="00C87C3E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CFFDA" w14:textId="2CE1D2A2" w:rsidR="00C87C3E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87C3E">
        <w:rPr>
          <w:rFonts w:asciiTheme="majorBidi" w:hAnsiTheme="majorBidi" w:cstheme="majorBidi"/>
          <w:sz w:val="30"/>
          <w:szCs w:val="30"/>
        </w:rPr>
        <w:t xml:space="preserve">16 </w:t>
      </w: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87C3E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="00443C03" w:rsidRPr="00443C03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 (</w:t>
      </w:r>
      <w:r w:rsidR="00443C03" w:rsidRPr="00443C03">
        <w:rPr>
          <w:rFonts w:asciiTheme="majorBidi" w:hAnsiTheme="majorBidi" w:cstheme="majorBidi"/>
          <w:sz w:val="30"/>
          <w:szCs w:val="30"/>
        </w:rPr>
        <w:t>JP-W</w:t>
      </w:r>
      <w:r w:rsidR="00443C03">
        <w:rPr>
          <w:rFonts w:asciiTheme="majorBidi" w:hAnsiTheme="majorBidi"/>
          <w:sz w:val="30"/>
          <w:szCs w:val="30"/>
        </w:rPr>
        <w:t>1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="00443C03" w:rsidRPr="00443C03">
        <w:rPr>
          <w:rFonts w:asciiTheme="majorBidi" w:hAnsiTheme="majorBidi" w:cstheme="majorBidi"/>
          <w:sz w:val="30"/>
          <w:szCs w:val="30"/>
        </w:rPr>
        <w:t>JSP-W</w:t>
      </w:r>
      <w:r w:rsidR="00443C03">
        <w:rPr>
          <w:rFonts w:asciiTheme="majorBidi" w:hAnsiTheme="majorBidi"/>
          <w:sz w:val="30"/>
          <w:szCs w:val="30"/>
        </w:rPr>
        <w:t>1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443C03">
        <w:rPr>
          <w:rFonts w:asciiTheme="majorBidi" w:hAnsiTheme="majorBidi"/>
          <w:sz w:val="30"/>
          <w:szCs w:val="30"/>
        </w:rPr>
        <w:t>22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443C03">
        <w:rPr>
          <w:rFonts w:asciiTheme="majorBidi" w:hAnsiTheme="majorBidi"/>
          <w:sz w:val="30"/>
          <w:szCs w:val="30"/>
        </w:rPr>
        <w:t>2565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="00443C03">
        <w:rPr>
          <w:rFonts w:asciiTheme="majorBidi" w:hAnsiTheme="majorBidi"/>
          <w:sz w:val="30"/>
          <w:szCs w:val="30"/>
        </w:rPr>
        <w:t>227.5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 w:rsidR="00443C03">
        <w:rPr>
          <w:rFonts w:asciiTheme="majorBidi" w:hAnsiTheme="majorBidi"/>
          <w:sz w:val="30"/>
          <w:szCs w:val="30"/>
        </w:rPr>
        <w:t>2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หุ้นสามัญเดิม</w:t>
      </w:r>
      <w:r w:rsidR="00ED0517">
        <w:rPr>
          <w:rFonts w:asciiTheme="majorBidi" w:hAnsiTheme="majorBidi" w:hint="cs"/>
          <w:sz w:val="30"/>
          <w:szCs w:val="30"/>
          <w:cs/>
        </w:rPr>
        <w:t xml:space="preserve">                 </w:t>
      </w:r>
      <w:r w:rsidR="00443C03" w:rsidRPr="00443C03">
        <w:rPr>
          <w:rFonts w:asciiTheme="majorBidi" w:hAnsiTheme="majorBidi"/>
          <w:sz w:val="30"/>
          <w:szCs w:val="30"/>
          <w:cs/>
        </w:rPr>
        <w:t>ต่อ</w:t>
      </w:r>
      <w:r w:rsidR="00ED0517">
        <w:rPr>
          <w:rFonts w:asciiTheme="majorBidi" w:hAnsiTheme="majorBidi" w:hint="cs"/>
          <w:sz w:val="30"/>
          <w:szCs w:val="30"/>
          <w:cs/>
        </w:rPr>
        <w:t xml:space="preserve"> </w:t>
      </w:r>
      <w:r w:rsidR="00443C03">
        <w:rPr>
          <w:rFonts w:asciiTheme="majorBidi" w:hAnsiTheme="majorBidi"/>
          <w:sz w:val="30"/>
          <w:szCs w:val="30"/>
        </w:rPr>
        <w:t>1</w:t>
      </w:r>
      <w:r w:rsidR="00443C03" w:rsidRPr="00443C03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 w:rsidR="00443C03"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3E902E79" w14:textId="03FCA96B" w:rsidR="00C87C3E" w:rsidRDefault="00C87C3E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443C03" w:rsidRPr="00443C03" w14:paraId="52ADC15D" w14:textId="77777777" w:rsidTr="00D52189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FB4E2" w14:textId="77777777" w:rsidR="00443C03" w:rsidRPr="00443C03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275B1DD1" w14:textId="77777777" w:rsidR="00443C03" w:rsidRPr="00443C03" w:rsidRDefault="00443C03" w:rsidP="00D5218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939AFD" w14:textId="77777777" w:rsidR="00443C03" w:rsidRPr="00443C03" w:rsidRDefault="00443C03" w:rsidP="00443C03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443C03" w:rsidRPr="00443C03" w14:paraId="2646B6CA" w14:textId="77777777" w:rsidTr="00D52189">
        <w:tc>
          <w:tcPr>
            <w:tcW w:w="3510" w:type="dxa"/>
            <w:hideMark/>
          </w:tcPr>
          <w:p w14:paraId="6EDFE486" w14:textId="77777777" w:rsidR="00443C03" w:rsidRPr="00443C0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1E4EDD6C" w14:textId="77777777" w:rsidR="00443C03" w:rsidRPr="00443C03" w:rsidRDefault="00443C03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2912BB6" w14:textId="2C32640B" w:rsidR="00443C03" w:rsidRPr="00443C03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3C03" w:rsidRPr="00443C03" w14:paraId="558F2B80" w14:textId="77777777" w:rsidTr="00D52189">
        <w:tc>
          <w:tcPr>
            <w:tcW w:w="3510" w:type="dxa"/>
            <w:hideMark/>
          </w:tcPr>
          <w:p w14:paraId="01DF3CC7" w14:textId="77777777" w:rsidR="00443C03" w:rsidRPr="00443C0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6C2B4627" w14:textId="77777777" w:rsidR="00443C03" w:rsidRPr="00443C03" w:rsidRDefault="00443C03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32F3849" w14:textId="77777777" w:rsidR="00443C03" w:rsidRPr="00443C0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443C03" w:rsidRPr="00443C03" w14:paraId="532BE2B2" w14:textId="77777777" w:rsidTr="00D52189">
        <w:tc>
          <w:tcPr>
            <w:tcW w:w="3510" w:type="dxa"/>
            <w:hideMark/>
          </w:tcPr>
          <w:p w14:paraId="7084A550" w14:textId="77777777" w:rsidR="00443C03" w:rsidRPr="00443C0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2BC6E9C5" w14:textId="77777777" w:rsidR="00443C03" w:rsidRPr="00443C03" w:rsidRDefault="00443C03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09030037" w14:textId="3FB5C65C" w:rsidR="00443C03" w:rsidRPr="00443C03" w:rsidRDefault="008D5B4D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="00443C03"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3C03"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443C03" w:rsidRPr="00443C03" w14:paraId="51DFA96D" w14:textId="77777777" w:rsidTr="00D52189">
        <w:tc>
          <w:tcPr>
            <w:tcW w:w="3510" w:type="dxa"/>
            <w:hideMark/>
          </w:tcPr>
          <w:p w14:paraId="3E30EDC1" w14:textId="77777777" w:rsidR="00443C03" w:rsidRPr="00443C03" w:rsidRDefault="00443C03" w:rsidP="00443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761DCE51" w14:textId="77777777" w:rsidR="00443C03" w:rsidRPr="00443C03" w:rsidRDefault="00443C03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DEEABA" w14:textId="74A82C25" w:rsidR="008D5B4D" w:rsidRPr="00443C03" w:rsidRDefault="008D5B4D" w:rsidP="008D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2F6D1754" w14:textId="77777777" w:rsidR="00606BCE" w:rsidRDefault="00606BCE" w:rsidP="00890DA6">
      <w:pPr>
        <w:pStyle w:val="FSContent"/>
        <w:tabs>
          <w:tab w:val="left" w:pos="540"/>
        </w:tabs>
        <w:ind w:left="0"/>
        <w:rPr>
          <w:rFonts w:asciiTheme="majorBidi" w:hAnsiTheme="majorBidi" w:cstheme="majorBidi"/>
          <w:b/>
          <w:bCs/>
          <w:lang w:val="en-GB"/>
        </w:rPr>
      </w:pPr>
    </w:p>
    <w:p w14:paraId="0490CA9F" w14:textId="4AFB8D6B" w:rsidR="00597858" w:rsidRPr="00D257B2" w:rsidRDefault="00597858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>
        <w:rPr>
          <w:rFonts w:asciiTheme="majorBidi" w:hAnsiTheme="majorBidi" w:cstheme="majorBidi"/>
          <w:b/>
          <w:bCs/>
          <w:lang w:val="en-GB"/>
        </w:rPr>
        <w:t>1</w:t>
      </w:r>
      <w:r w:rsidR="005935EE">
        <w:rPr>
          <w:rFonts w:asciiTheme="majorBidi" w:hAnsiTheme="majorBidi" w:cstheme="majorBidi"/>
          <w:b/>
          <w:bCs/>
          <w:lang w:val="en-GB"/>
        </w:rPr>
        <w:t>7</w:t>
      </w:r>
      <w:r w:rsidR="00890DA6">
        <w:rPr>
          <w:rFonts w:asciiTheme="majorBidi" w:hAnsiTheme="majorBidi" w:cstheme="majorBidi"/>
          <w:b/>
          <w:bCs/>
          <w:cs/>
          <w:lang w:val="en-GB"/>
        </w:rPr>
        <w:tab/>
      </w:r>
      <w:r w:rsidRPr="00597858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4C66A0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4C66A0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597858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623946" w:rsidRDefault="00D257B2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F318753" w14:textId="5D9C1673" w:rsidR="00597858" w:rsidRPr="00623946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373FE3" w:rsidRPr="00373FE3">
        <w:rPr>
          <w:rFonts w:asciiTheme="majorBidi" w:hAnsiTheme="majorBidi"/>
          <w:sz w:val="30"/>
          <w:szCs w:val="30"/>
          <w:cs/>
        </w:rPr>
        <w:t>สำรองตามกฎหมายนี้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3B179D7" w14:textId="77777777" w:rsidR="00711AEB" w:rsidRDefault="00711AEB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40CA474F" w:rsid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314BD9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B11526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1560A0" w14:textId="1ACD04E8" w:rsidR="00FD3D1A" w:rsidRDefault="00B11526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</w:p>
    <w:p w14:paraId="64A1E830" w14:textId="6658BB93" w:rsidR="00606BCE" w:rsidRDefault="00606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CD967C" w14:textId="582D04D6" w:rsidR="002C4FD1" w:rsidRPr="00D931A1" w:rsidRDefault="00801504" w:rsidP="00F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5935EE">
        <w:rPr>
          <w:rFonts w:asciiTheme="majorBidi" w:hAnsiTheme="majorBidi" w:cstheme="majorBidi"/>
          <w:b/>
          <w:bCs/>
          <w:sz w:val="30"/>
          <w:szCs w:val="30"/>
          <w:lang w:val="en-GB"/>
        </w:rPr>
        <w:t>8</w:t>
      </w:r>
      <w:r w:rsidR="002C4FD1"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8E4328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77997F92" w:rsidR="008E4328" w:rsidRDefault="0007717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7717D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ผู้บริหารพิจารณาว่าบริษัทมี </w:t>
      </w:r>
      <w:r>
        <w:rPr>
          <w:rFonts w:asciiTheme="majorBidi" w:hAnsiTheme="majorBidi"/>
          <w:sz w:val="30"/>
          <w:szCs w:val="30"/>
        </w:rPr>
        <w:t>2</w:t>
      </w:r>
      <w:r w:rsidRPr="0007717D">
        <w:rPr>
          <w:rFonts w:asciiTheme="majorBidi" w:hAnsiTheme="majorBidi"/>
          <w:sz w:val="30"/>
          <w:szCs w:val="30"/>
          <w:cs/>
        </w:rPr>
        <w:t xml:space="preserve"> ส่วนงานที่รายงาน </w:t>
      </w:r>
      <w:r>
        <w:rPr>
          <w:rFonts w:asciiTheme="majorBidi" w:hAnsiTheme="majorBidi" w:hint="cs"/>
          <w:sz w:val="30"/>
          <w:szCs w:val="30"/>
          <w:cs/>
        </w:rPr>
        <w:t>ซึ่ง</w:t>
      </w:r>
      <w:r w:rsidR="00991CCD" w:rsidRPr="008E4328">
        <w:rPr>
          <w:rFonts w:asciiTheme="majorBidi" w:hAnsiTheme="majorBidi" w:cstheme="majorBidi"/>
          <w:sz w:val="30"/>
          <w:szCs w:val="30"/>
          <w:cs/>
        </w:rPr>
        <w:t xml:space="preserve">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780C94"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การดำเนินงานของแต่ละส่วนงานที่รายงานของบริษัท</w:t>
      </w:r>
      <w:r w:rsidR="00C53E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>
        <w:rPr>
          <w:rFonts w:asciiTheme="majorBidi" w:hAnsiTheme="majorBidi" w:cstheme="majorBidi" w:hint="cs"/>
          <w:sz w:val="30"/>
          <w:szCs w:val="30"/>
          <w:cs/>
        </w:rPr>
        <w:t>โดยสรุปมีดังนี้</w:t>
      </w:r>
    </w:p>
    <w:p w14:paraId="56C00A89" w14:textId="77777777" w:rsidR="008E7B5D" w:rsidRPr="008E4328" w:rsidRDefault="008E7B5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4649BD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4649BD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320BC900" w14:textId="77777777" w:rsidR="00FD3D1A" w:rsidRDefault="00FD3D1A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87F278" w14:textId="5854CB27" w:rsidR="00742E5E" w:rsidRPr="00170F4F" w:rsidRDefault="00E25ED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>
        <w:rPr>
          <w:rFonts w:ascii="Angsana New" w:hAnsi="Angsana New"/>
          <w:sz w:val="30"/>
          <w:szCs w:val="30"/>
        </w:rPr>
        <w:t>256</w:t>
      </w:r>
      <w:r w:rsidR="00EE4EB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หรือ </w:t>
      </w:r>
      <w:r>
        <w:rPr>
          <w:rFonts w:ascii="Angsana New" w:hAnsi="Angsana New"/>
          <w:sz w:val="30"/>
          <w:szCs w:val="30"/>
        </w:rPr>
        <w:t>256</w:t>
      </w:r>
      <w:r w:rsidR="00EE4EB4">
        <w:rPr>
          <w:rFonts w:ascii="Angsana New" w:hAnsi="Angsana New"/>
          <w:sz w:val="30"/>
          <w:szCs w:val="30"/>
        </w:rPr>
        <w:t>4</w:t>
      </w:r>
    </w:p>
    <w:p w14:paraId="12FEC6A5" w14:textId="77777777" w:rsidR="00251FCF" w:rsidRDefault="00251FCF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52570E32" w14:textId="26F7FF02" w:rsidR="00456153" w:rsidRDefault="006B3B1D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4649BD">
        <w:rPr>
          <w:rFonts w:ascii="Times New Roman" w:hAnsi="Times New Roman"/>
          <w:sz w:val="22"/>
          <w:szCs w:val="30"/>
          <w:cs/>
          <w:lang w:val="en-GB"/>
        </w:rPr>
        <w:t>ผลการดำเนินงานวัดโดยใช้</w:t>
      </w:r>
      <w:r w:rsidR="008E4328">
        <w:rPr>
          <w:rFonts w:ascii="Times New Roman" w:hAnsi="Times New Roman" w:hint="cs"/>
          <w:sz w:val="22"/>
          <w:szCs w:val="30"/>
          <w:cs/>
          <w:lang w:val="en-GB"/>
        </w:rPr>
        <w:t>กำไร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 xml:space="preserve">จากการดำเนินงานของส่วนงาน </w:t>
      </w:r>
      <w:r w:rsidRPr="004649BD">
        <w:rPr>
          <w:rFonts w:ascii="Times New Roman" w:hAnsi="Times New Roman"/>
          <w:sz w:val="22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>การใช้กำไรจากการดำเนินงาน</w:t>
      </w:r>
      <w:r w:rsidR="00456153" w:rsidRPr="004649BD">
        <w:rPr>
          <w:rFonts w:ascii="Times New Roman" w:hAnsi="Times New Roman"/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688E90DB" w14:textId="77777777" w:rsidR="006B3B1D" w:rsidRPr="00FD3D1A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4057FFAB" w14:textId="70085FC4" w:rsidR="006B3B1D" w:rsidRPr="00FD3D1A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FD3D1A">
        <w:rPr>
          <w:rFonts w:ascii="Times New Roman" w:hAnsi="Times New Roman" w:hint="cs"/>
          <w:sz w:val="22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0C4ED047" w14:textId="4698E0D3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F5DEDC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Sect="00550E1B">
          <w:footerReference w:type="defaul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tbl>
      <w:tblPr>
        <w:tblW w:w="4671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2969"/>
        <w:gridCol w:w="1350"/>
        <w:gridCol w:w="236"/>
        <w:gridCol w:w="1291"/>
        <w:gridCol w:w="256"/>
        <w:gridCol w:w="1291"/>
        <w:gridCol w:w="236"/>
        <w:gridCol w:w="1178"/>
        <w:gridCol w:w="241"/>
        <w:gridCol w:w="1097"/>
        <w:gridCol w:w="236"/>
        <w:gridCol w:w="1230"/>
        <w:gridCol w:w="270"/>
        <w:gridCol w:w="1143"/>
        <w:gridCol w:w="236"/>
        <w:gridCol w:w="1283"/>
      </w:tblGrid>
      <w:tr w:rsidR="00EE4EB4" w:rsidRPr="008B1205" w14:paraId="07692A96" w14:textId="77777777" w:rsidTr="000118E9">
        <w:trPr>
          <w:trHeight w:val="423"/>
        </w:trPr>
        <w:tc>
          <w:tcPr>
            <w:tcW w:w="1021" w:type="pct"/>
            <w:vAlign w:val="bottom"/>
          </w:tcPr>
          <w:p w14:paraId="4D7DB90F" w14:textId="77777777" w:rsidR="00EE4EB4" w:rsidRPr="006B3B1D" w:rsidRDefault="00EE4EB4" w:rsidP="00D35F9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79" w:type="pct"/>
            <w:gridSpan w:val="15"/>
            <w:vAlign w:val="bottom"/>
          </w:tcPr>
          <w:p w14:paraId="294CEE92" w14:textId="6F4B384D" w:rsidR="00EE4EB4" w:rsidRPr="008B1205" w:rsidRDefault="00EE4EB4" w:rsidP="00D35F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5EC" w:rsidRPr="008B1205" w14:paraId="3A6A8A8F" w14:textId="77777777" w:rsidTr="00385560">
        <w:trPr>
          <w:trHeight w:val="423"/>
        </w:trPr>
        <w:tc>
          <w:tcPr>
            <w:tcW w:w="1021" w:type="pct"/>
            <w:vAlign w:val="bottom"/>
          </w:tcPr>
          <w:p w14:paraId="5D9C0B87" w14:textId="6AC0FF3B" w:rsidR="00D35F99" w:rsidRPr="008B1205" w:rsidRDefault="00D35F99" w:rsidP="00D35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89" w:type="pct"/>
            <w:gridSpan w:val="3"/>
            <w:vAlign w:val="bottom"/>
          </w:tcPr>
          <w:p w14:paraId="060D4B5F" w14:textId="58775DE4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47112087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gridSpan w:val="3"/>
            <w:vAlign w:val="bottom"/>
          </w:tcPr>
          <w:p w14:paraId="40375768" w14:textId="4CE2B38B" w:rsidR="00D35F99" w:rsidRPr="008B1205" w:rsidRDefault="00D35F99" w:rsidP="00595A96">
            <w:pPr>
              <w:tabs>
                <w:tab w:val="left" w:pos="13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3" w:type="pct"/>
            <w:vAlign w:val="bottom"/>
          </w:tcPr>
          <w:p w14:paraId="4275C326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pct"/>
            <w:gridSpan w:val="3"/>
            <w:vAlign w:val="bottom"/>
          </w:tcPr>
          <w:p w14:paraId="76A6B6B6" w14:textId="5BED445F" w:rsidR="00D35F99" w:rsidRPr="00D35F99" w:rsidRDefault="00D64100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  <w:vAlign w:val="bottom"/>
          </w:tcPr>
          <w:p w14:paraId="26211809" w14:textId="2B359A86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  <w:vAlign w:val="bottom"/>
          </w:tcPr>
          <w:p w14:paraId="6887BD00" w14:textId="6E962B9F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E4EB4" w:rsidRPr="008B1205" w14:paraId="025CA0C5" w14:textId="77777777" w:rsidTr="00385560">
        <w:trPr>
          <w:trHeight w:val="400"/>
        </w:trPr>
        <w:tc>
          <w:tcPr>
            <w:tcW w:w="1021" w:type="pct"/>
          </w:tcPr>
          <w:p w14:paraId="41BAF5A7" w14:textId="77777777" w:rsidR="00EE4EB4" w:rsidRPr="008B1205" w:rsidRDefault="00EE4EB4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gridSpan w:val="3"/>
          </w:tcPr>
          <w:p w14:paraId="7EB4D38F" w14:textId="2037B274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8" w:type="pct"/>
          </w:tcPr>
          <w:p w14:paraId="7A25105A" w14:textId="77777777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gridSpan w:val="3"/>
          </w:tcPr>
          <w:p w14:paraId="0FC75A39" w14:textId="680DC9B7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3" w:type="pct"/>
          </w:tcPr>
          <w:p w14:paraId="782E08E1" w14:textId="77777777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pct"/>
            <w:gridSpan w:val="3"/>
          </w:tcPr>
          <w:p w14:paraId="7C2FE948" w14:textId="23C59996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6DDD06E2" w14:textId="74BC55A1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</w:tcPr>
          <w:p w14:paraId="293571D4" w14:textId="46EEE2D0" w:rsidR="00EE4EB4" w:rsidRPr="008B1205" w:rsidRDefault="00EE4EB4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445EC" w:rsidRPr="008B1205" w14:paraId="6627B57F" w14:textId="77777777" w:rsidTr="000118E9">
        <w:trPr>
          <w:trHeight w:val="400"/>
        </w:trPr>
        <w:tc>
          <w:tcPr>
            <w:tcW w:w="1021" w:type="pct"/>
          </w:tcPr>
          <w:p w14:paraId="64CC463A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9" w:type="pct"/>
            <w:gridSpan w:val="15"/>
          </w:tcPr>
          <w:p w14:paraId="76423CE9" w14:textId="2D46F46A" w:rsidR="00D35F99" w:rsidRPr="00D35F99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F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EB4" w:rsidRPr="008B1205" w14:paraId="510C913E" w14:textId="77777777" w:rsidTr="00385560">
        <w:trPr>
          <w:trHeight w:val="400"/>
        </w:trPr>
        <w:tc>
          <w:tcPr>
            <w:tcW w:w="1021" w:type="pct"/>
          </w:tcPr>
          <w:p w14:paraId="7677AF2C" w14:textId="77777777" w:rsidR="00EE4EB4" w:rsidRPr="008B1205" w:rsidRDefault="00EE4EB4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89" w:type="pct"/>
            <w:gridSpan w:val="3"/>
          </w:tcPr>
          <w:p w14:paraId="32E808E8" w14:textId="7FA38EA1" w:rsidR="00EE4EB4" w:rsidRPr="007162E3" w:rsidRDefault="007162E3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397E">
              <w:rPr>
                <w:rFonts w:asciiTheme="majorBidi" w:hAnsiTheme="majorBidi" w:cstheme="majorBidi"/>
                <w:sz w:val="30"/>
                <w:szCs w:val="30"/>
              </w:rPr>
              <w:t>49,379</w:t>
            </w:r>
          </w:p>
        </w:tc>
        <w:tc>
          <w:tcPr>
            <w:tcW w:w="88" w:type="pct"/>
          </w:tcPr>
          <w:p w14:paraId="0AAA6D3F" w14:textId="77777777" w:rsidR="00EE4EB4" w:rsidRPr="008B1205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0" w:type="pct"/>
            <w:gridSpan w:val="3"/>
          </w:tcPr>
          <w:p w14:paraId="7CDF0EE2" w14:textId="4628E6CA" w:rsidR="00EE4EB4" w:rsidRPr="00C03C50" w:rsidRDefault="00A1397E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168,914</w:t>
            </w:r>
          </w:p>
        </w:tc>
        <w:tc>
          <w:tcPr>
            <w:tcW w:w="83" w:type="pct"/>
          </w:tcPr>
          <w:p w14:paraId="131B14F3" w14:textId="77777777" w:rsidR="00EE4EB4" w:rsidRPr="008B1205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1" w:type="pct"/>
            <w:gridSpan w:val="3"/>
            <w:tcBorders>
              <w:bottom w:val="single" w:sz="4" w:space="0" w:color="auto"/>
            </w:tcBorders>
          </w:tcPr>
          <w:p w14:paraId="7F5B7D9F" w14:textId="6581B6F2" w:rsidR="00EE4EB4" w:rsidRPr="008B1205" w:rsidRDefault="00601F70" w:rsidP="00ED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</w:t>
            </w:r>
            <w:r w:rsidR="00A139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  <w:tc>
          <w:tcPr>
            <w:tcW w:w="93" w:type="pct"/>
          </w:tcPr>
          <w:p w14:paraId="144AF881" w14:textId="4A6B57FB" w:rsidR="00EE4EB4" w:rsidRPr="008B1205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5" w:type="pct"/>
            <w:gridSpan w:val="3"/>
          </w:tcPr>
          <w:p w14:paraId="75C2E65E" w14:textId="662BEAEE" w:rsidR="00EE4EB4" w:rsidRPr="008B1205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  <w:r w:rsidR="00A139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8,458</w:t>
            </w:r>
          </w:p>
        </w:tc>
      </w:tr>
      <w:tr w:rsidR="00EE4EB4" w:rsidRPr="008B1205" w14:paraId="7A2D8BF4" w14:textId="77777777" w:rsidTr="00385560">
        <w:trPr>
          <w:trHeight w:val="412"/>
        </w:trPr>
        <w:tc>
          <w:tcPr>
            <w:tcW w:w="1021" w:type="pct"/>
          </w:tcPr>
          <w:p w14:paraId="6A2CE358" w14:textId="71224574" w:rsidR="00EE4EB4" w:rsidRPr="00456153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กำไร</w:t>
            </w:r>
            <w:r w:rsidR="00601F70">
              <w:rPr>
                <w:rFonts w:ascii="Times New Roman" w:hAnsi="Times New Roman"/>
                <w:b/>
                <w:bCs/>
                <w:sz w:val="22"/>
                <w:szCs w:val="30"/>
                <w:lang w:val="en-GB"/>
              </w:rPr>
              <w:t xml:space="preserve"> </w:t>
            </w:r>
            <w:r w:rsidR="00601F70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(ขาดทุน)</w:t>
            </w:r>
            <w:r w:rsidR="00601F70">
              <w:rPr>
                <w:rFonts w:ascii="Times New Roman" w:hAnsi="Times New Roman"/>
                <w:b/>
                <w:bCs/>
                <w:sz w:val="22"/>
                <w:szCs w:val="30"/>
                <w:lang w:val="en-GB"/>
              </w:rPr>
              <w:t xml:space="preserve"> </w:t>
            </w: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B19478" w14:textId="15A770DE" w:rsidR="00EE4EB4" w:rsidRPr="008A05F4" w:rsidRDefault="00A1397E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28,392</w:t>
            </w:r>
          </w:p>
        </w:tc>
        <w:tc>
          <w:tcPr>
            <w:tcW w:w="88" w:type="pct"/>
          </w:tcPr>
          <w:p w14:paraId="6B99A798" w14:textId="77777777" w:rsidR="00EE4EB4" w:rsidRPr="008A05F4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F7E0E8" w14:textId="48DDBB8E" w:rsidR="00EE4EB4" w:rsidRPr="008A05F4" w:rsidRDefault="00601F70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</w:t>
            </w:r>
            <w:r w:rsidR="00A13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331</w:t>
            </w:r>
          </w:p>
        </w:tc>
        <w:tc>
          <w:tcPr>
            <w:tcW w:w="83" w:type="pct"/>
          </w:tcPr>
          <w:p w14:paraId="3C503E10" w14:textId="77777777" w:rsidR="00EE4EB4" w:rsidRPr="008A05F4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6236C2" w14:textId="42B067F0" w:rsidR="00EE4EB4" w:rsidRPr="008A05F4" w:rsidRDefault="00601F70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A13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697C0AB5" w14:textId="73EF3EFC" w:rsidR="00EE4EB4" w:rsidRPr="008A05F4" w:rsidRDefault="00EE4EB4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511209" w14:textId="0FC3F78B" w:rsidR="00EE4EB4" w:rsidRPr="008A05F4" w:rsidRDefault="00A1397E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49,352</w:t>
            </w:r>
          </w:p>
        </w:tc>
      </w:tr>
      <w:tr w:rsidR="002445EC" w:rsidRPr="008B1205" w14:paraId="398C2AEB" w14:textId="77777777" w:rsidTr="00385560">
        <w:trPr>
          <w:trHeight w:hRule="exact" w:val="285"/>
        </w:trPr>
        <w:tc>
          <w:tcPr>
            <w:tcW w:w="1021" w:type="pct"/>
          </w:tcPr>
          <w:p w14:paraId="405F01AF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17D05BBC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2F5C07E0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78A6E846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3629C5B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7B928964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FADBCF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0736F81F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F3621A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6AB5C6F4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5A9E5CD3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085BF0DC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2D96D10" w14:textId="3CDB96D4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4A39FAA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2D5255A1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4AABBD5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EB4" w:rsidRPr="008B1205" w14:paraId="591DE4F6" w14:textId="77777777" w:rsidTr="00385560">
        <w:trPr>
          <w:trHeight w:val="400"/>
        </w:trPr>
        <w:tc>
          <w:tcPr>
            <w:tcW w:w="1021" w:type="pct"/>
          </w:tcPr>
          <w:p w14:paraId="51575190" w14:textId="77777777" w:rsidR="00EE4EB4" w:rsidRPr="008B1205" w:rsidRDefault="00EE4EB4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464" w:type="pct"/>
          </w:tcPr>
          <w:p w14:paraId="1DE0D323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5510A6AD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7AD72731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B0775AB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5839E621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03E64FE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34B5386B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11039C3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2684D385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50B35B73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BC82538" w14:textId="3D846F9F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7423A0A" w14:textId="4A33D21B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</w:tcPr>
          <w:p w14:paraId="26A9BF55" w14:textId="57804E91" w:rsidR="00EE4EB4" w:rsidRPr="005E4B33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4B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="005B5A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307</w:t>
            </w:r>
          </w:p>
        </w:tc>
      </w:tr>
      <w:tr w:rsidR="00EE4EB4" w:rsidRPr="008B1205" w14:paraId="39B3E76B" w14:textId="77777777" w:rsidTr="00385560">
        <w:trPr>
          <w:trHeight w:val="400"/>
        </w:trPr>
        <w:tc>
          <w:tcPr>
            <w:tcW w:w="1021" w:type="pct"/>
          </w:tcPr>
          <w:p w14:paraId="6AE59D56" w14:textId="3A4EC89A" w:rsidR="00EE4EB4" w:rsidRPr="008B1205" w:rsidRDefault="00EE4EB4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464" w:type="pct"/>
          </w:tcPr>
          <w:p w14:paraId="05D1E2A2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5FF01407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183D2CB5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7DE8DF43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69CA006D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57F55CE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010B6B26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3317420E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1E4DE450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2D3C80A5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51FFA89" w14:textId="1CBAF5BD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E1A43D5" w14:textId="1848920A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</w:tcPr>
          <w:p w14:paraId="57502BFA" w14:textId="36C3E90E" w:rsidR="00EE4EB4" w:rsidRPr="005E4B33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4B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(72,</w:t>
            </w:r>
            <w:r w:rsidR="005B5A8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  <w:r w:rsidR="00C1783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5E4B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E4EB4" w:rsidRPr="008B1205" w14:paraId="63B71544" w14:textId="77777777" w:rsidTr="00385560">
        <w:trPr>
          <w:trHeight w:val="377"/>
        </w:trPr>
        <w:tc>
          <w:tcPr>
            <w:tcW w:w="3028" w:type="pct"/>
            <w:gridSpan w:val="8"/>
          </w:tcPr>
          <w:p w14:paraId="67E965C2" w14:textId="626CD3A6" w:rsidR="00EE4EB4" w:rsidRPr="008B1205" w:rsidRDefault="00601F70" w:rsidP="00926236">
            <w:pPr>
              <w:tabs>
                <w:tab w:val="clear" w:pos="680"/>
                <w:tab w:val="decimal" w:pos="702"/>
              </w:tabs>
              <w:ind w:right="-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</w:t>
            </w:r>
            <w:r w:rsidR="00EE4E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จากการด้อยค่าซึ่งเป็นไปตาม </w:t>
            </w:r>
            <w:r w:rsidR="007162E3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EE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3" w:type="pct"/>
          </w:tcPr>
          <w:p w14:paraId="7FF1AC99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757763B6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0394052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2F653F5D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A3CA7C1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</w:tcPr>
          <w:p w14:paraId="2688A88E" w14:textId="77CDD852" w:rsidR="00EE4EB4" w:rsidRPr="005E4B33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4B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608</w:t>
            </w:r>
          </w:p>
        </w:tc>
      </w:tr>
      <w:tr w:rsidR="00EE4EB4" w:rsidRPr="008B1205" w14:paraId="611577B1" w14:textId="77777777" w:rsidTr="00385560">
        <w:trPr>
          <w:trHeight w:val="377"/>
        </w:trPr>
        <w:tc>
          <w:tcPr>
            <w:tcW w:w="1021" w:type="pct"/>
          </w:tcPr>
          <w:p w14:paraId="45C1C64B" w14:textId="77777777" w:rsidR="00EE4EB4" w:rsidRPr="008B1205" w:rsidRDefault="00EE4EB4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64" w:type="pct"/>
          </w:tcPr>
          <w:p w14:paraId="35E0FD98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36D7B9A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6A2B6C14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1EDE30C1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4D012EC2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16BAFBA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5B4157F2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0A2557C1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55A44A2C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ABE69A1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15E711B1" w14:textId="4B72185E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74D7D5E6" w14:textId="36DAFCE9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</w:tcPr>
          <w:p w14:paraId="7CC65E1D" w14:textId="4DD5052B" w:rsidR="00EE4EB4" w:rsidRPr="005E4B33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4B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(7,302)</w:t>
            </w:r>
          </w:p>
        </w:tc>
      </w:tr>
      <w:tr w:rsidR="00EE4EB4" w:rsidRPr="008B1205" w14:paraId="036DDDE3" w14:textId="77777777" w:rsidTr="00385560">
        <w:trPr>
          <w:trHeight w:val="297"/>
        </w:trPr>
        <w:tc>
          <w:tcPr>
            <w:tcW w:w="1021" w:type="pct"/>
          </w:tcPr>
          <w:p w14:paraId="0F9DB691" w14:textId="309DA871" w:rsidR="00EE4EB4" w:rsidRPr="008B1205" w:rsidRDefault="00601F70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EE4EB4" w:rsidRPr="000D3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464" w:type="pct"/>
          </w:tcPr>
          <w:p w14:paraId="3071966B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0A45420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0B3C0D85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19DF5C25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28DEAD18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1A3274C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6B273D36" w14:textId="77777777" w:rsidR="00EE4EB4" w:rsidRPr="008B1205" w:rsidRDefault="00EE4EB4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809E1BA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3E257356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DC6911F" w14:textId="77777777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5BA14CD" w14:textId="731DBDA4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B644012" w14:textId="5C9E82B9" w:rsidR="00EE4EB4" w:rsidRPr="008B1205" w:rsidRDefault="00EE4EB4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838ABA" w14:textId="226A6D0A" w:rsidR="00EE4EB4" w:rsidRPr="00A1397E" w:rsidRDefault="00601F70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13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A1397E" w:rsidRPr="00A13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</w:t>
            </w:r>
            <w:r w:rsidR="00BE2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</w:t>
            </w:r>
            <w:r w:rsidR="00C17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 w:rsidRPr="00A13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71B2E399" w14:textId="27C31EE0" w:rsidR="00D35F99" w:rsidRDefault="00D35F99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3844933" w14:textId="6AA543FA" w:rsidR="00EE4EB4" w:rsidRDefault="00E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4714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028"/>
        <w:gridCol w:w="1333"/>
        <w:gridCol w:w="238"/>
        <w:gridCol w:w="1303"/>
        <w:gridCol w:w="261"/>
        <w:gridCol w:w="1303"/>
        <w:gridCol w:w="238"/>
        <w:gridCol w:w="1186"/>
        <w:gridCol w:w="244"/>
        <w:gridCol w:w="1107"/>
        <w:gridCol w:w="238"/>
        <w:gridCol w:w="1098"/>
        <w:gridCol w:w="15"/>
        <w:gridCol w:w="223"/>
        <w:gridCol w:w="26"/>
        <w:gridCol w:w="1306"/>
        <w:gridCol w:w="238"/>
        <w:gridCol w:w="1292"/>
      </w:tblGrid>
      <w:tr w:rsidR="00EE4EB4" w:rsidRPr="008B1205" w14:paraId="20788C30" w14:textId="77777777" w:rsidTr="00EE1713">
        <w:trPr>
          <w:trHeight w:val="321"/>
        </w:trPr>
        <w:tc>
          <w:tcPr>
            <w:tcW w:w="1032" w:type="pct"/>
            <w:vAlign w:val="bottom"/>
          </w:tcPr>
          <w:p w14:paraId="4FC59DD8" w14:textId="77777777" w:rsidR="00EE4EB4" w:rsidRPr="006B3B1D" w:rsidRDefault="00EE4EB4" w:rsidP="00D5218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8" w:type="pct"/>
            <w:gridSpan w:val="17"/>
            <w:vAlign w:val="bottom"/>
          </w:tcPr>
          <w:p w14:paraId="6D34DFBF" w14:textId="62EC2ECD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EB4" w:rsidRPr="008B1205" w14:paraId="195304B8" w14:textId="77777777" w:rsidTr="00EE1713">
        <w:trPr>
          <w:trHeight w:val="321"/>
        </w:trPr>
        <w:tc>
          <w:tcPr>
            <w:tcW w:w="1032" w:type="pct"/>
            <w:vAlign w:val="bottom"/>
          </w:tcPr>
          <w:p w14:paraId="5B713C59" w14:textId="77777777" w:rsidR="00EE4EB4" w:rsidRPr="008B1205" w:rsidRDefault="00EE4EB4" w:rsidP="00D52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pct"/>
            <w:gridSpan w:val="3"/>
            <w:vAlign w:val="bottom"/>
          </w:tcPr>
          <w:p w14:paraId="222517BF" w14:textId="77777777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9" w:type="pct"/>
            <w:vAlign w:val="bottom"/>
          </w:tcPr>
          <w:p w14:paraId="040CC611" w14:textId="77777777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gridSpan w:val="3"/>
            <w:vAlign w:val="bottom"/>
          </w:tcPr>
          <w:p w14:paraId="79173F2E" w14:textId="77777777" w:rsidR="00EE4EB4" w:rsidRPr="008B1205" w:rsidRDefault="00EE4EB4" w:rsidP="00D52189">
            <w:pPr>
              <w:tabs>
                <w:tab w:val="left" w:pos="13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3" w:type="pct"/>
            <w:vAlign w:val="bottom"/>
          </w:tcPr>
          <w:p w14:paraId="0BDFD315" w14:textId="77777777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4"/>
            <w:vAlign w:val="bottom"/>
          </w:tcPr>
          <w:p w14:paraId="24B17A69" w14:textId="77777777" w:rsidR="00EE4EB4" w:rsidRPr="00D35F99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5" w:type="pct"/>
            <w:gridSpan w:val="2"/>
            <w:vAlign w:val="bottom"/>
          </w:tcPr>
          <w:p w14:paraId="47B1E74F" w14:textId="77777777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pct"/>
            <w:gridSpan w:val="3"/>
            <w:vAlign w:val="bottom"/>
          </w:tcPr>
          <w:p w14:paraId="0F03A163" w14:textId="77777777" w:rsidR="00EE4EB4" w:rsidRPr="008B1205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E4EB4" w:rsidRPr="008B1205" w14:paraId="72472530" w14:textId="77777777" w:rsidTr="00EE1713">
        <w:trPr>
          <w:trHeight w:val="303"/>
        </w:trPr>
        <w:tc>
          <w:tcPr>
            <w:tcW w:w="1032" w:type="pct"/>
          </w:tcPr>
          <w:p w14:paraId="20E8D1B3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</w:tcPr>
          <w:p w14:paraId="1EC1851D" w14:textId="7DA2E474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" w:type="pct"/>
          </w:tcPr>
          <w:p w14:paraId="011C6F26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3AE0AE77" w14:textId="66913310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9" w:type="pct"/>
          </w:tcPr>
          <w:p w14:paraId="5891E4C5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70024131" w14:textId="06C78302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" w:type="pct"/>
          </w:tcPr>
          <w:p w14:paraId="218BD6A9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0CB6CD91" w14:textId="38B7513A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3" w:type="pct"/>
          </w:tcPr>
          <w:p w14:paraId="5BF8E1AE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75F6BE47" w14:textId="77A573FE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" w:type="pct"/>
          </w:tcPr>
          <w:p w14:paraId="15EEA37B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" w:type="pct"/>
            <w:gridSpan w:val="2"/>
          </w:tcPr>
          <w:p w14:paraId="7F02588E" w14:textId="761946C9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5" w:type="pct"/>
            <w:gridSpan w:val="2"/>
          </w:tcPr>
          <w:p w14:paraId="180C4C9B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</w:tcPr>
          <w:p w14:paraId="2AE38417" w14:textId="5D125D93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" w:type="pct"/>
          </w:tcPr>
          <w:p w14:paraId="754F3F84" w14:textId="77777777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14:paraId="7C44B0FF" w14:textId="2D5DAE9B" w:rsidR="00EE4EB4" w:rsidRPr="008B1205" w:rsidRDefault="00EE4EB4" w:rsidP="00EE4E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4EB4" w:rsidRPr="008B1205" w14:paraId="64D85B19" w14:textId="77777777" w:rsidTr="00EE1713">
        <w:trPr>
          <w:trHeight w:val="303"/>
        </w:trPr>
        <w:tc>
          <w:tcPr>
            <w:tcW w:w="1032" w:type="pct"/>
          </w:tcPr>
          <w:p w14:paraId="2E6A9AB3" w14:textId="77777777" w:rsidR="00EE4EB4" w:rsidRPr="008B1205" w:rsidRDefault="00EE4EB4" w:rsidP="00D5218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8" w:type="pct"/>
            <w:gridSpan w:val="17"/>
          </w:tcPr>
          <w:p w14:paraId="4ABD8D08" w14:textId="77777777" w:rsidR="00EE4EB4" w:rsidRPr="00D35F99" w:rsidRDefault="00EE4EB4" w:rsidP="00D5218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F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EB4" w:rsidRPr="008B1205" w14:paraId="42151559" w14:textId="77777777" w:rsidTr="00EE1713">
        <w:trPr>
          <w:trHeight w:val="303"/>
        </w:trPr>
        <w:tc>
          <w:tcPr>
            <w:tcW w:w="1032" w:type="pct"/>
          </w:tcPr>
          <w:p w14:paraId="5B2BBD33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54" w:type="pct"/>
          </w:tcPr>
          <w:p w14:paraId="380635AE" w14:textId="53BB0CA9" w:rsidR="00EE4EB4" w:rsidRPr="000E1ACA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3E8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D3E84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81" w:type="pct"/>
          </w:tcPr>
          <w:p w14:paraId="61461A1E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4" w:type="pct"/>
          </w:tcPr>
          <w:p w14:paraId="5964DCCB" w14:textId="0252DC09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274,197</w:t>
            </w:r>
          </w:p>
        </w:tc>
        <w:tc>
          <w:tcPr>
            <w:tcW w:w="89" w:type="pct"/>
          </w:tcPr>
          <w:p w14:paraId="0D77472B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4" w:type="pct"/>
          </w:tcPr>
          <w:p w14:paraId="33F1F3EB" w14:textId="2084ACD4" w:rsidR="00EE4EB4" w:rsidRPr="004A129E" w:rsidRDefault="007D3E8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168,914</w:t>
            </w:r>
          </w:p>
        </w:tc>
        <w:tc>
          <w:tcPr>
            <w:tcW w:w="81" w:type="pct"/>
          </w:tcPr>
          <w:p w14:paraId="64275A28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4BA9DED" w14:textId="26FA4EE0" w:rsidR="00EE4EB4" w:rsidRPr="00C03C50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12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139,95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83" w:type="pct"/>
          </w:tcPr>
          <w:p w14:paraId="16496E6F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A1E49EE" w14:textId="70CC0D56" w:rsidR="00EE4EB4" w:rsidRPr="008B1205" w:rsidRDefault="00EE4EB4" w:rsidP="008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</w:t>
            </w:r>
            <w:r w:rsidR="007D3E8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  <w:tc>
          <w:tcPr>
            <w:tcW w:w="81" w:type="pct"/>
          </w:tcPr>
          <w:p w14:paraId="1706EC61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FA71290" w14:textId="6A44F938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8,192</w:t>
            </w:r>
          </w:p>
        </w:tc>
        <w:tc>
          <w:tcPr>
            <w:tcW w:w="81" w:type="pct"/>
            <w:gridSpan w:val="2"/>
          </w:tcPr>
          <w:p w14:paraId="47800989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4" w:type="pct"/>
            <w:gridSpan w:val="2"/>
          </w:tcPr>
          <w:p w14:paraId="15FAA3EA" w14:textId="5941C961" w:rsidR="00EE4EB4" w:rsidRPr="00EE4EB4" w:rsidRDefault="00EE4EB4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D3E84">
              <w:rPr>
                <w:rFonts w:asciiTheme="majorBidi" w:hAnsiTheme="majorBidi" w:cstheme="majorBidi"/>
                <w:sz w:val="30"/>
                <w:szCs w:val="30"/>
              </w:rPr>
              <w:t>8,458</w:t>
            </w:r>
          </w:p>
        </w:tc>
        <w:tc>
          <w:tcPr>
            <w:tcW w:w="81" w:type="pct"/>
          </w:tcPr>
          <w:p w14:paraId="4B6F0500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7D1FA54A" w14:textId="62741673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3E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  <w:r w:rsidRPr="00595A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53E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342</w:t>
            </w:r>
          </w:p>
        </w:tc>
      </w:tr>
      <w:tr w:rsidR="00EE4EB4" w:rsidRPr="008B1205" w14:paraId="03CC4604" w14:textId="77777777" w:rsidTr="00EE1713">
        <w:trPr>
          <w:trHeight w:val="313"/>
        </w:trPr>
        <w:tc>
          <w:tcPr>
            <w:tcW w:w="1032" w:type="pct"/>
          </w:tcPr>
          <w:p w14:paraId="3DE0CEC6" w14:textId="31ADD41B" w:rsidR="00EE4EB4" w:rsidRPr="00456153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กำไร</w:t>
            </w:r>
            <w:r>
              <w:rPr>
                <w:rFonts w:ascii="Times New Roman" w:hAnsi="Times New Roman"/>
                <w:b/>
                <w:bCs/>
                <w:sz w:val="22"/>
                <w:szCs w:val="30"/>
                <w:lang w:val="en-GB"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(ขาดทุน)</w:t>
            </w:r>
            <w:r>
              <w:rPr>
                <w:rFonts w:ascii="Times New Roman" w:hAnsi="Times New Roman"/>
                <w:b/>
                <w:bCs/>
                <w:sz w:val="22"/>
                <w:szCs w:val="30"/>
                <w:lang w:val="en-GB"/>
              </w:rPr>
              <w:t xml:space="preserve"> </w:t>
            </w: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74695ACB" w14:textId="47413ABE" w:rsidR="00EE4EB4" w:rsidRPr="008A05F4" w:rsidRDefault="007D3E8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28,392</w:t>
            </w:r>
          </w:p>
        </w:tc>
        <w:tc>
          <w:tcPr>
            <w:tcW w:w="81" w:type="pct"/>
          </w:tcPr>
          <w:p w14:paraId="08CD07EC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3CB5AB0C" w14:textId="28D9E550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54,171</w:t>
            </w:r>
          </w:p>
        </w:tc>
        <w:tc>
          <w:tcPr>
            <w:tcW w:w="89" w:type="pct"/>
          </w:tcPr>
          <w:p w14:paraId="206FBBAF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797FF79F" w14:textId="0D113567" w:rsidR="00EE4EB4" w:rsidRPr="004A129E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</w:t>
            </w:r>
            <w:r w:rsidR="007D3E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331</w:t>
            </w:r>
          </w:p>
        </w:tc>
        <w:tc>
          <w:tcPr>
            <w:tcW w:w="81" w:type="pct"/>
          </w:tcPr>
          <w:p w14:paraId="3D4B80CE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149923FF" w14:textId="73A6F28B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43,330</w:t>
            </w:r>
          </w:p>
        </w:tc>
        <w:tc>
          <w:tcPr>
            <w:tcW w:w="83" w:type="pct"/>
          </w:tcPr>
          <w:p w14:paraId="5206BA36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67229BE1" w14:textId="666407C5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</w:t>
            </w:r>
            <w:r w:rsidR="007D3E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1" w:type="pct"/>
          </w:tcPr>
          <w:p w14:paraId="35C30704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15F0FD19" w14:textId="3D0FD755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456</w:t>
            </w:r>
          </w:p>
        </w:tc>
        <w:tc>
          <w:tcPr>
            <w:tcW w:w="81" w:type="pct"/>
            <w:gridSpan w:val="2"/>
          </w:tcPr>
          <w:p w14:paraId="592A56FC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7F682" w14:textId="7EB2A754" w:rsidR="00EE4EB4" w:rsidRPr="007D3E84" w:rsidRDefault="007D3E84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E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49,352</w:t>
            </w:r>
          </w:p>
        </w:tc>
        <w:tc>
          <w:tcPr>
            <w:tcW w:w="81" w:type="pct"/>
          </w:tcPr>
          <w:p w14:paraId="7198C7D1" w14:textId="77777777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0D36A107" w14:textId="5A36E7AD" w:rsidR="00EE4EB4" w:rsidRPr="008A05F4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97,957</w:t>
            </w:r>
          </w:p>
        </w:tc>
      </w:tr>
      <w:tr w:rsidR="00EE4EB4" w:rsidRPr="008B1205" w14:paraId="2D4F9A50" w14:textId="77777777" w:rsidTr="00EE1713">
        <w:trPr>
          <w:trHeight w:hRule="exact" w:val="217"/>
        </w:trPr>
        <w:tc>
          <w:tcPr>
            <w:tcW w:w="1032" w:type="pct"/>
          </w:tcPr>
          <w:p w14:paraId="4EA6AAF8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6AF9C9AD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BBAED09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1D241710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0C957B69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5DAC2044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2F5EC897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6242144E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1C11F12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775DC99F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640CD225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AE6B92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605A9DC1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</w:tcBorders>
          </w:tcPr>
          <w:p w14:paraId="0F62EDFA" w14:textId="77777777" w:rsidR="00EE4EB4" w:rsidRPr="008B1205" w:rsidRDefault="00EE4EB4" w:rsidP="007D3E84">
            <w:pPr>
              <w:tabs>
                <w:tab w:val="clear" w:pos="680"/>
                <w:tab w:val="decimal" w:pos="702"/>
              </w:tabs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615042C5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5F1E6D2F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EB4" w:rsidRPr="008B1205" w14:paraId="16C400F1" w14:textId="77777777" w:rsidTr="00EE1713">
        <w:trPr>
          <w:trHeight w:val="303"/>
        </w:trPr>
        <w:tc>
          <w:tcPr>
            <w:tcW w:w="1032" w:type="pct"/>
          </w:tcPr>
          <w:p w14:paraId="61DFBAAA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454" w:type="pct"/>
          </w:tcPr>
          <w:p w14:paraId="5F08F029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74F23E04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0C421997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5EDC6C54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4934AE61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5128D3E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33C13A5F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16E926D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098458F5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55567BA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2879114E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4799A2C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</w:tcPr>
          <w:p w14:paraId="6C072E32" w14:textId="72B9F44F" w:rsidR="00EE4EB4" w:rsidRPr="009C3EA8" w:rsidRDefault="007162E3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B0583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81" w:type="pct"/>
          </w:tcPr>
          <w:p w14:paraId="6A8415F1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684AC066" w14:textId="748EAD55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</w:tr>
      <w:tr w:rsidR="00EE4EB4" w:rsidRPr="008B1205" w14:paraId="14D6B893" w14:textId="77777777" w:rsidTr="00EE1713">
        <w:trPr>
          <w:trHeight w:val="303"/>
        </w:trPr>
        <w:tc>
          <w:tcPr>
            <w:tcW w:w="1032" w:type="pct"/>
          </w:tcPr>
          <w:p w14:paraId="7864E900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454" w:type="pct"/>
          </w:tcPr>
          <w:p w14:paraId="524BA1D4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A8C3388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2FA1C95D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6CB6D045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3C60DEF4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6B560217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5D9B292F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2487E198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0BE63ED1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B048D0D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18A3FD3F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66372556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</w:tcPr>
          <w:p w14:paraId="6CA05112" w14:textId="71A7529E" w:rsidR="00EE4EB4" w:rsidRPr="007D3E84" w:rsidRDefault="007162E3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E84">
              <w:rPr>
                <w:rFonts w:asciiTheme="majorBidi" w:hAnsiTheme="majorBidi" w:cstheme="majorBidi"/>
                <w:sz w:val="30"/>
                <w:szCs w:val="30"/>
              </w:rPr>
              <w:t>(71,</w:t>
            </w:r>
            <w:r w:rsidR="005B0583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7D3E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" w:type="pct"/>
          </w:tcPr>
          <w:p w14:paraId="5D5310E7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56BC6760" w14:textId="328F9171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(56,444)</w:t>
            </w:r>
          </w:p>
        </w:tc>
      </w:tr>
      <w:tr w:rsidR="00EE4EB4" w:rsidRPr="008B1205" w14:paraId="50F1ED3A" w14:textId="77777777" w:rsidTr="00EE1713">
        <w:trPr>
          <w:trHeight w:val="286"/>
        </w:trPr>
        <w:tc>
          <w:tcPr>
            <w:tcW w:w="3029" w:type="pct"/>
            <w:gridSpan w:val="8"/>
          </w:tcPr>
          <w:p w14:paraId="2DBD0EFC" w14:textId="23A6DAD3" w:rsidR="00EE4EB4" w:rsidRPr="008B1205" w:rsidRDefault="007162E3" w:rsidP="00EE4EB4">
            <w:pPr>
              <w:tabs>
                <w:tab w:val="clear" w:pos="680"/>
                <w:tab w:val="decimal" w:pos="702"/>
              </w:tabs>
              <w:ind w:right="-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7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0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E4EB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="0064103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EE4E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ซึ่งเป็นไปตาม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EE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3" w:type="pct"/>
          </w:tcPr>
          <w:p w14:paraId="48F49A49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6ACFB9F5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E1DEB3C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1CD620C2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5DB382A6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</w:tcPr>
          <w:p w14:paraId="4AA801C8" w14:textId="3F226214" w:rsidR="00EE4EB4" w:rsidRPr="007D3E84" w:rsidRDefault="007D3E84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62E3" w:rsidRPr="007D3E84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81" w:type="pct"/>
          </w:tcPr>
          <w:p w14:paraId="2A592994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399CD707" w14:textId="74443140" w:rsidR="00EE4EB4" w:rsidRPr="00CA5168" w:rsidRDefault="007162E3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(467)</w:t>
            </w:r>
          </w:p>
        </w:tc>
      </w:tr>
      <w:tr w:rsidR="00EE4EB4" w:rsidRPr="008B1205" w14:paraId="698D9727" w14:textId="77777777" w:rsidTr="00EE1713">
        <w:trPr>
          <w:trHeight w:val="286"/>
        </w:trPr>
        <w:tc>
          <w:tcPr>
            <w:tcW w:w="1032" w:type="pct"/>
          </w:tcPr>
          <w:p w14:paraId="6C26A10F" w14:textId="77777777" w:rsidR="00EE4EB4" w:rsidRPr="008B1205" w:rsidRDefault="00EE4EB4" w:rsidP="00EE4EB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54" w:type="pct"/>
          </w:tcPr>
          <w:p w14:paraId="20FDB83C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0918BF8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2AB38F73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4592E6E6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2FB0E145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2FBED422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46DCDB71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21DB55A5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76715B60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75CB7A2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1A1AAD0C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0C6D6EB8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</w:tcPr>
          <w:p w14:paraId="5D3D35A6" w14:textId="6E3AD844" w:rsidR="00EE4EB4" w:rsidRPr="007D3E84" w:rsidRDefault="007162E3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3E84">
              <w:rPr>
                <w:rFonts w:asciiTheme="majorBidi" w:hAnsiTheme="majorBidi" w:cstheme="majorBidi"/>
                <w:sz w:val="30"/>
                <w:szCs w:val="30"/>
              </w:rPr>
              <w:t>(7,302)</w:t>
            </w:r>
          </w:p>
        </w:tc>
        <w:tc>
          <w:tcPr>
            <w:tcW w:w="81" w:type="pct"/>
          </w:tcPr>
          <w:p w14:paraId="104012F9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0524A2FE" w14:textId="6326F530" w:rsidR="00EE4EB4" w:rsidRPr="008B1205" w:rsidRDefault="007162E3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(10,401)</w:t>
            </w:r>
          </w:p>
        </w:tc>
      </w:tr>
      <w:tr w:rsidR="00EE4EB4" w:rsidRPr="008B1205" w14:paraId="6412DCED" w14:textId="77777777" w:rsidTr="00EE1713">
        <w:trPr>
          <w:trHeight w:val="225"/>
        </w:trPr>
        <w:tc>
          <w:tcPr>
            <w:tcW w:w="1032" w:type="pct"/>
          </w:tcPr>
          <w:p w14:paraId="77ECABCD" w14:textId="04F4E466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7162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162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="007162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D3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454" w:type="pct"/>
          </w:tcPr>
          <w:p w14:paraId="4D87C23F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6C33BE94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18232FDA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8EF69E2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" w:type="pct"/>
          </w:tcPr>
          <w:p w14:paraId="33BDB29B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F79C44C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4D6C3EDF" w14:textId="77777777" w:rsidR="00EE4EB4" w:rsidRPr="008B1205" w:rsidRDefault="00EE4EB4" w:rsidP="00EE4EB4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CB4D1BE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4FDF52F8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57ED1FB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2D4A5484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14:paraId="179906A0" w14:textId="77777777" w:rsidR="00EE4EB4" w:rsidRPr="008B1205" w:rsidRDefault="00EE4EB4" w:rsidP="00EE4EB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9FE437" w14:textId="5892DD59" w:rsidR="00EE4EB4" w:rsidRPr="006E20D1" w:rsidRDefault="007162E3" w:rsidP="007D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D3E84" w:rsidRPr="006E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5E4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5B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E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1" w:type="pct"/>
          </w:tcPr>
          <w:p w14:paraId="650305BE" w14:textId="77777777" w:rsidR="00EE4EB4" w:rsidRPr="008B1205" w:rsidRDefault="00EE4EB4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</w:tcPr>
          <w:p w14:paraId="40003C37" w14:textId="3B88330C" w:rsidR="00EE4EB4" w:rsidRPr="008B1205" w:rsidRDefault="007162E3" w:rsidP="00EE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37,430</w:t>
            </w:r>
          </w:p>
        </w:tc>
      </w:tr>
    </w:tbl>
    <w:p w14:paraId="612DB91E" w14:textId="77777777" w:rsidR="00EE4EB4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C48A9C1" w14:textId="77777777" w:rsidR="00EE4EB4" w:rsidRPr="00EE4EB4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54DD13" w14:textId="77777777" w:rsidR="00EE4EB4" w:rsidRPr="00EE4EB4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411EE1D" w14:textId="76D256B2" w:rsidR="00EE4EB4" w:rsidRPr="00EE4EB4" w:rsidRDefault="00EE4EB4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EE4EB4" w:rsidRPr="00EE4EB4" w:rsidSect="00071925">
          <w:pgSz w:w="16834" w:h="11909" w:orient="landscape" w:code="9"/>
          <w:pgMar w:top="1152" w:right="691" w:bottom="1199" w:left="576" w:header="720" w:footer="720" w:gutter="0"/>
          <w:cols w:space="720"/>
          <w:docGrid w:linePitch="245"/>
        </w:sectPr>
      </w:pPr>
    </w:p>
    <w:p w14:paraId="501BA7AF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595A96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FFCC7C7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F890A04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95A96">
        <w:rPr>
          <w:rFonts w:ascii="Angsana New" w:hAnsi="Angsana New"/>
          <w:sz w:val="30"/>
          <w:szCs w:val="30"/>
          <w:cs/>
        </w:rPr>
        <w:t>บริษัท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และไม่มีรายได้จากต่างประเทศหรือสินทรัพย์ในต่างประเทศที่มีสาระสำคัญ</w:t>
      </w:r>
    </w:p>
    <w:p w14:paraId="3752046F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80ED04" w14:textId="77777777" w:rsidR="00BE0EC1" w:rsidRPr="00595A96" w:rsidRDefault="00BE0EC1" w:rsidP="00BE0EC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595A96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4D11925C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628C072" w14:textId="1D4730F8" w:rsidR="00BE0EC1" w:rsidRPr="008E49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 </w:t>
      </w:r>
      <w:r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สำหรับปีสิ้นสุดวันที่ 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8E4996" w:rsidRPr="008D5B4D">
        <w:rPr>
          <w:rFonts w:asciiTheme="majorBidi" w:hAnsiTheme="majorBidi" w:cstheme="majorBidi"/>
          <w:sz w:val="30"/>
          <w:szCs w:val="30"/>
        </w:rPr>
        <w:t>2565</w:t>
      </w:r>
      <w:r w:rsidR="008E4996">
        <w:rPr>
          <w:rFonts w:asciiTheme="majorBidi" w:hAnsiTheme="majorBidi" w:cstheme="majorBidi"/>
          <w:sz w:val="30"/>
          <w:szCs w:val="30"/>
        </w:rPr>
        <w:t xml:space="preserve"> </w:t>
      </w:r>
      <w:r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</w:t>
      </w:r>
      <w:r w:rsidR="00601F70" w:rsidRPr="008D5B4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="009A4E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และบริษัท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เป็นเงินจำนวน 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125.5 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ล้านบาทและ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119.5 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4996"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ตามลำดับ</w:t>
      </w:r>
      <w:r w:rsidR="009A4E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="00601F70"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รายได้จากลูกค้าหลัก 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 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รายของบริษัท เป็นเงินจำนวน </w:t>
      </w:r>
      <w:r w:rsidR="00601F70"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105.2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601F70"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83.2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8E49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ตามลำดับ)</w:t>
      </w:r>
    </w:p>
    <w:p w14:paraId="546B93E7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15F17D" w14:textId="77777777" w:rsidR="00BE0EC1" w:rsidRPr="00780C94" w:rsidRDefault="00BE0EC1" w:rsidP="00BE0EC1">
      <w:pPr>
        <w:ind w:left="540"/>
        <w:rPr>
          <w:b/>
          <w:bCs/>
          <w:i/>
          <w:iCs/>
          <w:szCs w:val="30"/>
          <w:lang w:val="en-AU"/>
        </w:rPr>
      </w:pPr>
      <w:r w:rsidRPr="00595A96">
        <w:rPr>
          <w:b/>
          <w:bCs/>
          <w:i/>
          <w:iCs/>
          <w:szCs w:val="30"/>
          <w:cs/>
          <w:lang w:val="en-AU"/>
        </w:rPr>
        <w:t>ยอดคงเหลือของสัญญา</w:t>
      </w:r>
    </w:p>
    <w:p w14:paraId="6ADE29D1" w14:textId="77777777" w:rsidR="00BE0EC1" w:rsidRPr="008D5B4D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F715DC" w14:textId="77777777" w:rsidR="00BE0EC1" w:rsidRPr="008D5B4D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ตารางต่อไปนี้ให้ข้อมูลเกี่ยวกับลูกหนี้และหนี้สินที่เกิดจากสัญญาที่ทำกับลูกค้า</w:t>
      </w:r>
      <w:r w:rsidRPr="008D5B4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D0E7829" w14:textId="6D0F9690" w:rsidR="00BE0EC1" w:rsidRPr="008D5B4D" w:rsidRDefault="00BE0EC1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4"/>
        <w:gridCol w:w="2125"/>
        <w:gridCol w:w="283"/>
        <w:gridCol w:w="1985"/>
      </w:tblGrid>
      <w:tr w:rsidR="008D5B4D" w:rsidRPr="0016249F" w14:paraId="35EBCABE" w14:textId="77777777" w:rsidTr="001E612F">
        <w:trPr>
          <w:trHeight w:val="642"/>
        </w:trPr>
        <w:tc>
          <w:tcPr>
            <w:tcW w:w="4794" w:type="dxa"/>
          </w:tcPr>
          <w:p w14:paraId="2A4B45AF" w14:textId="77777777" w:rsidR="008D5B4D" w:rsidRPr="0016249F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5" w:type="dxa"/>
            <w:vAlign w:val="center"/>
          </w:tcPr>
          <w:p w14:paraId="24BD1102" w14:textId="77777777" w:rsidR="008D5B4D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044249AE" w14:textId="77777777" w:rsidR="008D5B4D" w:rsidRPr="00D91135" w:rsidDel="00BF5071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3" w:type="dxa"/>
            <w:vAlign w:val="center"/>
          </w:tcPr>
          <w:p w14:paraId="7E11446A" w14:textId="77777777" w:rsidR="008D5B4D" w:rsidRPr="00D91135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777A9D27" w14:textId="77777777" w:rsidR="008D5B4D" w:rsidRPr="00D91135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B4D" w:rsidRPr="0016249F" w14:paraId="6DCD47BA" w14:textId="77777777" w:rsidTr="001E612F">
        <w:trPr>
          <w:trHeight w:val="319"/>
        </w:trPr>
        <w:tc>
          <w:tcPr>
            <w:tcW w:w="4794" w:type="dxa"/>
          </w:tcPr>
          <w:p w14:paraId="31CDB251" w14:textId="77777777" w:rsidR="008D5B4D" w:rsidRPr="0016249F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5" w:type="dxa"/>
            <w:vAlign w:val="center"/>
            <w:hideMark/>
          </w:tcPr>
          <w:p w14:paraId="3B3E985B" w14:textId="77777777" w:rsidR="008D5B4D" w:rsidRPr="0016249F" w:rsidRDefault="008D5B4D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14:paraId="6B67A71C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  <w:hideMark/>
          </w:tcPr>
          <w:p w14:paraId="0282C507" w14:textId="77777777" w:rsidR="008D5B4D" w:rsidRPr="0016249F" w:rsidRDefault="008D5B4D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D5B4D" w:rsidRPr="0016249F" w14:paraId="501937CC" w14:textId="77777777" w:rsidTr="001E612F">
        <w:trPr>
          <w:trHeight w:val="319"/>
        </w:trPr>
        <w:tc>
          <w:tcPr>
            <w:tcW w:w="4794" w:type="dxa"/>
          </w:tcPr>
          <w:p w14:paraId="77458E86" w14:textId="77777777" w:rsidR="008D5B4D" w:rsidRPr="0016249F" w:rsidRDefault="008D5B4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3" w:type="dxa"/>
            <w:gridSpan w:val="3"/>
            <w:hideMark/>
          </w:tcPr>
          <w:p w14:paraId="4279A76F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B4D" w:rsidRPr="0016249F" w14:paraId="7CEB5DE0" w14:textId="77777777" w:rsidTr="001E612F">
        <w:trPr>
          <w:trHeight w:val="319"/>
        </w:trPr>
        <w:tc>
          <w:tcPr>
            <w:tcW w:w="4794" w:type="dxa"/>
          </w:tcPr>
          <w:p w14:paraId="727E6B37" w14:textId="35BB901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07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5" w:type="dxa"/>
          </w:tcPr>
          <w:p w14:paraId="76E42293" w14:textId="147E7F1E" w:rsidR="008D5B4D" w:rsidRPr="008D5B4D" w:rsidRDefault="008D5B4D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5B4D">
              <w:rPr>
                <w:rFonts w:asciiTheme="majorBidi" w:hAnsiTheme="majorBidi" w:cstheme="majorBidi"/>
                <w:sz w:val="30"/>
                <w:szCs w:val="30"/>
              </w:rPr>
              <w:t>75,19</w:t>
            </w:r>
            <w:r w:rsidR="00BE2B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290F5C83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D5CD1D9" w14:textId="7333CF65" w:rsidR="008D5B4D" w:rsidRPr="003F7F67" w:rsidRDefault="008D5B4D" w:rsidP="00230575">
            <w:pPr>
              <w:pStyle w:val="acctfourfigures"/>
              <w:tabs>
                <w:tab w:val="clear" w:pos="765"/>
                <w:tab w:val="decimal" w:pos="176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35,073</w:t>
            </w:r>
          </w:p>
        </w:tc>
      </w:tr>
      <w:tr w:rsidR="008D5B4D" w:rsidRPr="0016249F" w14:paraId="144F8F9A" w14:textId="77777777" w:rsidTr="001E612F">
        <w:trPr>
          <w:trHeight w:val="319"/>
        </w:trPr>
        <w:tc>
          <w:tcPr>
            <w:tcW w:w="4794" w:type="dxa"/>
          </w:tcPr>
          <w:p w14:paraId="6C7D57BA" w14:textId="77938A0F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B1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936D8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1F9B766E" w14:textId="564832BC" w:rsidR="008D5B4D" w:rsidRPr="003F7F67" w:rsidRDefault="008D5B4D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(3,543)</w:t>
            </w:r>
          </w:p>
        </w:tc>
        <w:tc>
          <w:tcPr>
            <w:tcW w:w="283" w:type="dxa"/>
          </w:tcPr>
          <w:p w14:paraId="2A1B172E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C55028B" w14:textId="25A856F2" w:rsidR="008D5B4D" w:rsidRPr="003F7F67" w:rsidRDefault="008D5B4D" w:rsidP="00230575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1158" w:right="-14" w:hanging="7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(4,162)</w:t>
            </w:r>
          </w:p>
        </w:tc>
      </w:tr>
      <w:tr w:rsidR="008D5B4D" w:rsidRPr="0016249F" w14:paraId="57153241" w14:textId="77777777" w:rsidTr="001E612F">
        <w:trPr>
          <w:trHeight w:val="319"/>
        </w:trPr>
        <w:tc>
          <w:tcPr>
            <w:tcW w:w="4794" w:type="dxa"/>
          </w:tcPr>
          <w:p w14:paraId="1FE7AC7E" w14:textId="72245B21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B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25" w:type="dxa"/>
            <w:tcBorders>
              <w:top w:val="single" w:sz="4" w:space="0" w:color="auto"/>
              <w:bottom w:val="double" w:sz="4" w:space="0" w:color="auto"/>
            </w:tcBorders>
          </w:tcPr>
          <w:p w14:paraId="15D11167" w14:textId="7B05E00F" w:rsidR="008D5B4D" w:rsidRPr="003F7F67" w:rsidRDefault="008D5B4D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71,64</w:t>
            </w:r>
            <w:r w:rsidR="00BE2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09555AB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42BE8" w14:textId="461C4221" w:rsidR="008D5B4D" w:rsidRPr="003F7F67" w:rsidRDefault="008D5B4D" w:rsidP="008D5B4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B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8D5B4D" w:rsidRPr="0016249F" w14:paraId="76A9F284" w14:textId="77777777" w:rsidTr="001E612F">
        <w:trPr>
          <w:trHeight w:val="319"/>
        </w:trPr>
        <w:tc>
          <w:tcPr>
            <w:tcW w:w="4794" w:type="dxa"/>
          </w:tcPr>
          <w:p w14:paraId="3BDA34E5" w14:textId="77777777" w:rsidR="008D5B4D" w:rsidRPr="002153A5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double" w:sz="4" w:space="0" w:color="auto"/>
            </w:tcBorders>
          </w:tcPr>
          <w:p w14:paraId="3D2C1360" w14:textId="77777777" w:rsidR="008D5B4D" w:rsidRDefault="008D5B4D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5EF03013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3F713FD0" w14:textId="77777777" w:rsidR="008D5B4D" w:rsidRDefault="008D5B4D" w:rsidP="008D5B4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5B4D" w:rsidRPr="0016249F" w14:paraId="24DC6211" w14:textId="77777777" w:rsidTr="001E612F">
        <w:trPr>
          <w:trHeight w:val="319"/>
        </w:trPr>
        <w:tc>
          <w:tcPr>
            <w:tcW w:w="4794" w:type="dxa"/>
          </w:tcPr>
          <w:p w14:paraId="3BD5CE53" w14:textId="77C90097" w:rsidR="008D5B4D" w:rsidRPr="002153A5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ECF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2125" w:type="dxa"/>
          </w:tcPr>
          <w:p w14:paraId="14590BE0" w14:textId="77777777" w:rsidR="008D5B4D" w:rsidRDefault="008D5B4D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372957B5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8169198" w14:textId="77777777" w:rsidR="008D5B4D" w:rsidRDefault="008D5B4D" w:rsidP="008D5B4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5B4D" w:rsidRPr="0016249F" w14:paraId="6E2B803E" w14:textId="77777777" w:rsidTr="001E612F">
        <w:trPr>
          <w:trHeight w:val="319"/>
        </w:trPr>
        <w:tc>
          <w:tcPr>
            <w:tcW w:w="4794" w:type="dxa"/>
          </w:tcPr>
          <w:p w14:paraId="267FE4C9" w14:textId="75288794" w:rsidR="008D5B4D" w:rsidRPr="002153A5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2125" w:type="dxa"/>
          </w:tcPr>
          <w:p w14:paraId="1378AAFE" w14:textId="542F98DE" w:rsidR="008D5B4D" w:rsidRDefault="00736299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8D5B4D">
              <w:rPr>
                <w:rFonts w:ascii="Angsana New" w:hAnsi="Angsana New" w:cs="Angsana New"/>
                <w:sz w:val="30"/>
                <w:szCs w:val="30"/>
                <w:lang w:bidi="th-TH"/>
              </w:rPr>
              <w:t>,4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83" w:type="dxa"/>
          </w:tcPr>
          <w:p w14:paraId="1744A00D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3EBCDB07" w14:textId="4521B904" w:rsidR="008D5B4D" w:rsidRDefault="008D5B4D" w:rsidP="00230575">
            <w:pPr>
              <w:pStyle w:val="acctfourfigures"/>
              <w:tabs>
                <w:tab w:val="clear" w:pos="765"/>
                <w:tab w:val="decimal" w:pos="176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29,518</w:t>
            </w:r>
          </w:p>
        </w:tc>
      </w:tr>
      <w:tr w:rsidR="008D5B4D" w:rsidRPr="0016249F" w14:paraId="3693BD6D" w14:textId="77777777" w:rsidTr="001E612F">
        <w:trPr>
          <w:trHeight w:val="319"/>
        </w:trPr>
        <w:tc>
          <w:tcPr>
            <w:tcW w:w="4794" w:type="dxa"/>
          </w:tcPr>
          <w:p w14:paraId="759FCE5D" w14:textId="2EE63A2B" w:rsidR="008D5B4D" w:rsidRPr="002153A5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2125" w:type="dxa"/>
          </w:tcPr>
          <w:p w14:paraId="0EBCCC96" w14:textId="2E8D071B" w:rsidR="008D5B4D" w:rsidRDefault="00736299" w:rsidP="008D5B4D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8,270</w:t>
            </w:r>
          </w:p>
        </w:tc>
        <w:tc>
          <w:tcPr>
            <w:tcW w:w="283" w:type="dxa"/>
          </w:tcPr>
          <w:p w14:paraId="7C014146" w14:textId="77777777" w:rsidR="008D5B4D" w:rsidRPr="0016249F" w:rsidRDefault="008D5B4D" w:rsidP="008D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57320FC4" w14:textId="39C39DCE" w:rsidR="008D5B4D" w:rsidRDefault="008D5B4D" w:rsidP="008D5B4D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1,292</w:t>
            </w:r>
          </w:p>
        </w:tc>
      </w:tr>
    </w:tbl>
    <w:p w14:paraId="0A100807" w14:textId="2410B5CF" w:rsidR="008D5B4D" w:rsidRPr="008D5B4D" w:rsidRDefault="008D5B4D" w:rsidP="008D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7BBF46D" w14:textId="27F16761" w:rsidR="00BE0EC1" w:rsidRDefault="00BE0EC1" w:rsidP="00230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8D5B4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เงินมัดจำรับค่าสินค้าและ</w:t>
      </w:r>
      <w:r w:rsidRPr="00CE138B">
        <w:rPr>
          <w:rFonts w:asciiTheme="majorBidi" w:hAnsiTheme="majorBidi"/>
          <w:sz w:val="30"/>
          <w:szCs w:val="30"/>
          <w:cs/>
        </w:rPr>
        <w:t>เงินรับล่วงหน้าระยะยาวส่วนใหญ่เกิดจากการขายสินค้าที่สั่ง</w:t>
      </w:r>
      <w:r w:rsidRPr="00CD6199">
        <w:rPr>
          <w:rFonts w:asciiTheme="majorBidi" w:hAnsiTheme="majorBidi"/>
          <w:sz w:val="30"/>
          <w:szCs w:val="30"/>
          <w:cs/>
        </w:rPr>
        <w:t>ผลิตซึ่ง</w:t>
      </w:r>
      <w:r w:rsidR="0046659C" w:rsidRPr="00CD6199">
        <w:rPr>
          <w:rFonts w:ascii="Angsana New" w:hAnsi="Angsana New" w:hint="cs"/>
          <w:sz w:val="30"/>
          <w:szCs w:val="30"/>
          <w:cs/>
        </w:rPr>
        <w:t>บริษัท</w:t>
      </w:r>
      <w:r w:rsidRPr="00CD6199">
        <w:rPr>
          <w:rFonts w:asciiTheme="majorBidi" w:hAnsiTheme="majorBidi"/>
          <w:sz w:val="30"/>
          <w:szCs w:val="30"/>
          <w:cs/>
        </w:rPr>
        <w:t>จะ</w:t>
      </w:r>
      <w:r w:rsidRPr="00CE138B">
        <w:rPr>
          <w:rFonts w:asciiTheme="majorBidi" w:hAnsiTheme="majorBidi"/>
          <w:sz w:val="30"/>
          <w:szCs w:val="30"/>
          <w:cs/>
        </w:rPr>
        <w:t>รับรู้เป็นรายได้จากการขาย ณ วันที่มีการส่งมอบสินค้าให้กับลูกค้า โดยหนี้สินที่เกิดจากสัญญาของ</w:t>
      </w:r>
      <w:r w:rsidR="008E4996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CE138B">
        <w:rPr>
          <w:rFonts w:asciiTheme="majorBidi" w:hAnsiTheme="majorBidi"/>
          <w:sz w:val="30"/>
          <w:szCs w:val="30"/>
          <w:cs/>
        </w:rPr>
        <w:t xml:space="preserve">บริษัทจำนวน </w:t>
      </w:r>
      <w:r w:rsidR="00F21C38">
        <w:rPr>
          <w:rFonts w:asciiTheme="majorBidi" w:hAnsiTheme="majorBidi"/>
          <w:sz w:val="30"/>
          <w:szCs w:val="30"/>
        </w:rPr>
        <w:t>8.3</w:t>
      </w:r>
      <w:r w:rsidRPr="00CE138B">
        <w:rPr>
          <w:rFonts w:asciiTheme="majorBidi" w:hAnsiTheme="majorBidi" w:cstheme="majorBidi"/>
          <w:sz w:val="30"/>
          <w:szCs w:val="30"/>
        </w:rPr>
        <w:t xml:space="preserve"> </w:t>
      </w:r>
      <w:r w:rsidRPr="00CE138B">
        <w:rPr>
          <w:rFonts w:asciiTheme="majorBidi" w:hAnsiTheme="majorBidi"/>
          <w:sz w:val="30"/>
          <w:szCs w:val="30"/>
          <w:cs/>
        </w:rPr>
        <w:t>ล้านบาท</w:t>
      </w:r>
      <w:r w:rsidR="008E4996">
        <w:rPr>
          <w:rFonts w:asciiTheme="majorBidi" w:hAnsiTheme="majorBidi" w:hint="cs"/>
          <w:sz w:val="30"/>
          <w:szCs w:val="30"/>
          <w:cs/>
        </w:rPr>
        <w:t xml:space="preserve"> </w:t>
      </w:r>
      <w:r w:rsidRPr="000D3D00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D3D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E499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D3D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E4996">
        <w:rPr>
          <w:rFonts w:asciiTheme="majorBidi" w:hAnsiTheme="majorBidi" w:hint="cs"/>
          <w:i/>
          <w:iCs/>
          <w:sz w:val="30"/>
          <w:szCs w:val="30"/>
          <w:cs/>
        </w:rPr>
        <w:t xml:space="preserve">หนี้สินที่เกิดจากสัญญาของบริษัทจำนวน </w:t>
      </w:r>
      <w:r w:rsidR="008E4996">
        <w:rPr>
          <w:rFonts w:asciiTheme="majorBidi" w:hAnsiTheme="majorBidi"/>
          <w:i/>
          <w:iCs/>
          <w:sz w:val="30"/>
          <w:szCs w:val="30"/>
        </w:rPr>
        <w:t xml:space="preserve">1.3 </w:t>
      </w:r>
      <w:r w:rsidR="008E4996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D3D00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CE138B">
        <w:rPr>
          <w:rFonts w:asciiTheme="majorBidi" w:hAnsiTheme="majorBidi"/>
          <w:sz w:val="30"/>
          <w:szCs w:val="30"/>
          <w:cs/>
        </w:rPr>
        <w:t xml:space="preserve"> มีกำหนดส่งมอบสินค้าให้กับลูกค้าเกินกว่า </w:t>
      </w:r>
      <w:r w:rsidRPr="00CE138B">
        <w:rPr>
          <w:rFonts w:asciiTheme="majorBidi" w:hAnsiTheme="majorBidi" w:cstheme="majorBidi"/>
          <w:sz w:val="30"/>
          <w:szCs w:val="30"/>
        </w:rPr>
        <w:t xml:space="preserve">12 </w:t>
      </w:r>
      <w:r w:rsidRPr="00CE138B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309CF8AD" w14:textId="77777777" w:rsidR="00BE0EC1" w:rsidRDefault="00BE0EC1" w:rsidP="00BE0EC1">
      <w:pPr>
        <w:ind w:firstLine="540"/>
        <w:rPr>
          <w:rFonts w:asciiTheme="majorBidi" w:hAnsiTheme="majorBidi"/>
          <w:sz w:val="30"/>
          <w:szCs w:val="30"/>
        </w:rPr>
      </w:pPr>
    </w:p>
    <w:p w14:paraId="3E79D832" w14:textId="6BF40687" w:rsidR="00BE0EC1" w:rsidRPr="00595A96" w:rsidRDefault="00BE0EC1" w:rsidP="00BE0EC1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5A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6367BB05" w14:textId="77777777" w:rsidR="00BE0EC1" w:rsidRPr="008E4996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D7EAC40" w14:textId="062E0D66" w:rsidR="00BE0EC1" w:rsidRPr="008E4996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8E4996">
        <w:rPr>
          <w:rFonts w:asciiTheme="majorBidi" w:hAnsiTheme="majorBidi" w:hint="cs"/>
          <w:sz w:val="30"/>
          <w:szCs w:val="30"/>
          <w:cs/>
        </w:rPr>
        <w:t xml:space="preserve">ค่านายหน้าที่จ่ายเพื่อให้ได้มาซึ่งสัญญาระยะยาวเป็นต้นทุนส่วนเพิ่มในการได้มาซึ่งสัญญา </w:t>
      </w:r>
      <w:r w:rsidRPr="00CD6199">
        <w:rPr>
          <w:rFonts w:asciiTheme="majorBidi" w:hAnsiTheme="majorBidi" w:hint="cs"/>
          <w:sz w:val="30"/>
          <w:szCs w:val="30"/>
          <w:cs/>
        </w:rPr>
        <w:t>ดังนั้น</w:t>
      </w:r>
      <w:r w:rsidR="00995187">
        <w:rPr>
          <w:rFonts w:asciiTheme="majorBidi" w:hAnsiTheme="majorBidi" w:hint="cs"/>
          <w:sz w:val="30"/>
          <w:szCs w:val="30"/>
          <w:cs/>
        </w:rPr>
        <w:t>กลุ่ม</w:t>
      </w:r>
      <w:r w:rsidR="0091649C" w:rsidRPr="00CD6199">
        <w:rPr>
          <w:rFonts w:ascii="Angsana New" w:hAnsi="Angsana New" w:hint="cs"/>
          <w:sz w:val="30"/>
          <w:szCs w:val="30"/>
          <w:cs/>
        </w:rPr>
        <w:t>บริษัท</w:t>
      </w:r>
      <w:r w:rsidRPr="00CD6199">
        <w:rPr>
          <w:rFonts w:asciiTheme="majorBidi" w:hAnsiTheme="majorBidi" w:hint="cs"/>
          <w:sz w:val="30"/>
          <w:szCs w:val="30"/>
          <w:cs/>
        </w:rPr>
        <w:t>จึงรับรู้</w:t>
      </w:r>
      <w:r w:rsidRPr="008E4996">
        <w:rPr>
          <w:rFonts w:asciiTheme="majorBidi" w:hAnsiTheme="majorBidi" w:hint="cs"/>
          <w:sz w:val="30"/>
          <w:szCs w:val="30"/>
          <w:cs/>
        </w:rPr>
        <w:t>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1FA2C947" w14:textId="77777777" w:rsidR="00BE0EC1" w:rsidRPr="008E4996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43105AD8" w14:textId="1DA6A47A" w:rsidR="00BE0EC1" w:rsidRPr="007943DB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4996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BE0EC1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ไม่มีการ</w:t>
      </w:r>
      <w:r w:rsidR="00BE0EC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ตัดจำหน่ายต้นทุนของสัญญาระหว่างปีสิ้นสุดวันที่ </w:t>
      </w:r>
      <w:r w:rsidR="00BE0EC1" w:rsidRPr="007943DB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BE0EC1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BE0EC1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E0EC1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="00BE0EC1" w:rsidRPr="007943D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F02D1" w:rsidRPr="00E401A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="00BE0EC1"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E0EC1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="00BE0EC1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บริษัทตัดจำหน่ายต้นทุนของสัญญาจำนวน 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0.08</w:t>
      </w:r>
      <w:r w:rsidR="00BE0EC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BE0EC1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</w:t>
      </w:r>
      <w:r w:rsidR="00BE0EC1"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79F732" w14:textId="77777777" w:rsidR="00BE0EC1" w:rsidRPr="008E4996" w:rsidRDefault="00BE0EC1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C9FD18" w14:textId="1C62BD9C" w:rsidR="00BE0EC1" w:rsidRDefault="00BE0EC1" w:rsidP="00595A9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5935EE">
        <w:rPr>
          <w:rFonts w:ascii="Angsana New" w:hAnsi="Angsana New" w:cs="Angsana New"/>
          <w:b/>
          <w:bCs/>
          <w:lang w:val="en-US"/>
        </w:rPr>
        <w:t>9</w:t>
      </w:r>
      <w:r>
        <w:rPr>
          <w:rFonts w:ascii="Angsana New" w:hAnsi="Angsana New" w:cs="Angsana New"/>
          <w:b/>
          <w:bCs/>
          <w:lang w:val="en-US"/>
        </w:rPr>
        <w:tab/>
      </w:r>
      <w:r w:rsidRPr="0053423D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C67F673" w14:textId="693A509C" w:rsidR="008E4996" w:rsidRDefault="008E4996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138"/>
        <w:gridCol w:w="1404"/>
        <w:gridCol w:w="383"/>
        <w:gridCol w:w="1403"/>
        <w:gridCol w:w="383"/>
        <w:gridCol w:w="1392"/>
      </w:tblGrid>
      <w:tr w:rsidR="00DE5997" w:rsidRPr="00562A8D" w14:paraId="0BC0FD24" w14:textId="77777777" w:rsidTr="00DE5997">
        <w:trPr>
          <w:tblHeader/>
        </w:trPr>
        <w:tc>
          <w:tcPr>
            <w:tcW w:w="4158" w:type="dxa"/>
          </w:tcPr>
          <w:p w14:paraId="665407A4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40B609F3" w14:textId="77777777" w:rsidR="00DE5997" w:rsidRPr="004A4665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4" w:type="dxa"/>
          </w:tcPr>
          <w:p w14:paraId="22A89448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7" w:type="dxa"/>
            <w:gridSpan w:val="3"/>
          </w:tcPr>
          <w:p w14:paraId="384D624D" w14:textId="77777777" w:rsidR="00DE5997" w:rsidRPr="004A4665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997" w:rsidRPr="00562A8D" w14:paraId="738B1B28" w14:textId="77777777" w:rsidTr="00DE5997">
        <w:trPr>
          <w:tblHeader/>
        </w:trPr>
        <w:tc>
          <w:tcPr>
            <w:tcW w:w="4158" w:type="dxa"/>
          </w:tcPr>
          <w:p w14:paraId="05BC0767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974AC2C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2BFDDED7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55AA330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41335469" w14:textId="77777777" w:rsidR="00DE5997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693A102A" w14:textId="77777777" w:rsidR="00DE5997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E5997" w:rsidRPr="00562A8D" w14:paraId="626F73D5" w14:textId="77777777" w:rsidTr="00DE5997">
        <w:trPr>
          <w:tblHeader/>
        </w:trPr>
        <w:tc>
          <w:tcPr>
            <w:tcW w:w="4158" w:type="dxa"/>
          </w:tcPr>
          <w:p w14:paraId="3A9DD00F" w14:textId="77777777" w:rsidR="00DE5997" w:rsidRPr="00562A8D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5" w:type="dxa"/>
            <w:gridSpan w:val="5"/>
          </w:tcPr>
          <w:p w14:paraId="5343931C" w14:textId="77777777" w:rsidR="00DE5997" w:rsidRPr="004A4665" w:rsidRDefault="00DE5997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997" w:rsidRPr="00562A8D" w14:paraId="248E49AC" w14:textId="77777777" w:rsidTr="00DE5997">
        <w:tc>
          <w:tcPr>
            <w:tcW w:w="4158" w:type="dxa"/>
          </w:tcPr>
          <w:p w14:paraId="38B9AF56" w14:textId="3B97CB76" w:rsidR="00DE5997" w:rsidRPr="00562A8D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1404" w:type="dxa"/>
          </w:tcPr>
          <w:p w14:paraId="468854A7" w14:textId="06E61D52" w:rsidR="00DE5997" w:rsidRPr="00A23C8D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77245F69" w14:textId="77777777" w:rsidR="00DE5997" w:rsidRPr="00562A8D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96D29B1" w14:textId="12F2C7C2" w:rsidR="00DE5997" w:rsidRPr="004A4665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dxa"/>
          </w:tcPr>
          <w:p w14:paraId="7BE55087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274F3418" w14:textId="7609DCF9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E5997" w:rsidRPr="00562A8D" w14:paraId="7ACF679C" w14:textId="77777777" w:rsidTr="00DE5997">
        <w:tc>
          <w:tcPr>
            <w:tcW w:w="4158" w:type="dxa"/>
          </w:tcPr>
          <w:p w14:paraId="01AD13DF" w14:textId="049D9A81" w:rsidR="00DE5997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4" w:type="dxa"/>
          </w:tcPr>
          <w:p w14:paraId="15DB7E9C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7DFF0F4" w14:textId="1A3803DD" w:rsidR="00DE5997" w:rsidRDefault="00A368D9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(1,909)</w:t>
            </w:r>
          </w:p>
        </w:tc>
        <w:tc>
          <w:tcPr>
            <w:tcW w:w="384" w:type="dxa"/>
          </w:tcPr>
          <w:p w14:paraId="152BC186" w14:textId="77777777" w:rsidR="00DE5997" w:rsidRPr="00562A8D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0BB51C22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AABE5FB" w14:textId="2C01ACFF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(1,909)</w:t>
            </w:r>
          </w:p>
        </w:tc>
        <w:tc>
          <w:tcPr>
            <w:tcW w:w="384" w:type="dxa"/>
          </w:tcPr>
          <w:p w14:paraId="3FA29FC8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5F429615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88E13" w14:textId="3E04F548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(14,796)</w:t>
            </w:r>
          </w:p>
        </w:tc>
      </w:tr>
      <w:tr w:rsidR="00DE5997" w:rsidRPr="00562A8D" w14:paraId="03EEC760" w14:textId="77777777" w:rsidTr="00DE5997">
        <w:tc>
          <w:tcPr>
            <w:tcW w:w="4158" w:type="dxa"/>
          </w:tcPr>
          <w:p w14:paraId="01C6BD6B" w14:textId="4E7F70C9" w:rsidR="00DE5997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1404" w:type="dxa"/>
          </w:tcPr>
          <w:p w14:paraId="405D5B28" w14:textId="291A4262" w:rsid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193,603</w:t>
            </w:r>
          </w:p>
        </w:tc>
        <w:tc>
          <w:tcPr>
            <w:tcW w:w="384" w:type="dxa"/>
          </w:tcPr>
          <w:p w14:paraId="587EEA98" w14:textId="77777777" w:rsidR="00DE5997" w:rsidRPr="00562A8D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7FAAAA1" w14:textId="6D81EA54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193,603</w:t>
            </w:r>
          </w:p>
        </w:tc>
        <w:tc>
          <w:tcPr>
            <w:tcW w:w="384" w:type="dxa"/>
          </w:tcPr>
          <w:p w14:paraId="06709B10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28F96D9C" w14:textId="5B7AA07C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194,520</w:t>
            </w:r>
          </w:p>
        </w:tc>
      </w:tr>
      <w:tr w:rsidR="00DE5997" w:rsidRPr="00562A8D" w14:paraId="75868D6C" w14:textId="77777777" w:rsidTr="00DE5997">
        <w:tc>
          <w:tcPr>
            <w:tcW w:w="4158" w:type="dxa"/>
          </w:tcPr>
          <w:p w14:paraId="2CDC2979" w14:textId="6FDE8467" w:rsidR="00DE5997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</w:t>
            </w:r>
            <w:r w:rsid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04" w:type="dxa"/>
          </w:tcPr>
          <w:p w14:paraId="152FCA48" w14:textId="20CCEA78" w:rsid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51,350</w:t>
            </w:r>
          </w:p>
        </w:tc>
        <w:tc>
          <w:tcPr>
            <w:tcW w:w="384" w:type="dxa"/>
          </w:tcPr>
          <w:p w14:paraId="656FFAA4" w14:textId="77777777" w:rsidR="00DE5997" w:rsidRPr="00562A8D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3EF5CE8" w14:textId="5180ABDF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51,350</w:t>
            </w:r>
          </w:p>
        </w:tc>
        <w:tc>
          <w:tcPr>
            <w:tcW w:w="384" w:type="dxa"/>
          </w:tcPr>
          <w:p w14:paraId="60CBDAB0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07918ACD" w14:textId="0A6BA7C4" w:rsidR="00DE5997" w:rsidRPr="00A368D9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50,088</w:t>
            </w:r>
          </w:p>
        </w:tc>
      </w:tr>
      <w:tr w:rsidR="00DE5997" w:rsidRPr="004A4665" w14:paraId="234057C9" w14:textId="77777777" w:rsidTr="00DE5997">
        <w:tc>
          <w:tcPr>
            <w:tcW w:w="4158" w:type="dxa"/>
          </w:tcPr>
          <w:p w14:paraId="45EC55DB" w14:textId="24303C63" w:rsidR="00DE5997" w:rsidRPr="004A4665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404" w:type="dxa"/>
          </w:tcPr>
          <w:p w14:paraId="16A68283" w14:textId="51FBBE2B" w:rsidR="00DE5997" w:rsidRPr="00A368D9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368D9">
              <w:rPr>
                <w:rFonts w:ascii="Angsana New" w:hAnsi="Angsana New"/>
                <w:sz w:val="30"/>
                <w:szCs w:val="30"/>
                <w:lang w:val="en-GB"/>
              </w:rPr>
              <w:t>20,809</w:t>
            </w:r>
          </w:p>
        </w:tc>
        <w:tc>
          <w:tcPr>
            <w:tcW w:w="384" w:type="dxa"/>
          </w:tcPr>
          <w:p w14:paraId="0CE987CD" w14:textId="77777777" w:rsidR="00DE5997" w:rsidRPr="004A4665" w:rsidRDefault="00DE5997" w:rsidP="0088172D">
            <w:pPr>
              <w:tabs>
                <w:tab w:val="left" w:pos="342"/>
                <w:tab w:val="decimal" w:pos="1130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60B7D64" w14:textId="0F6487F5" w:rsidR="00DE5997" w:rsidRPr="004A4665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Pr="00A368D9">
              <w:rPr>
                <w:rFonts w:ascii="Angsana New" w:hAnsi="Angsana New"/>
                <w:sz w:val="30"/>
                <w:szCs w:val="30"/>
                <w:lang w:val="en-GB"/>
              </w:rPr>
              <w:t>809</w:t>
            </w:r>
          </w:p>
        </w:tc>
        <w:tc>
          <w:tcPr>
            <w:tcW w:w="384" w:type="dxa"/>
          </w:tcPr>
          <w:p w14:paraId="31D64ED4" w14:textId="77777777" w:rsidR="00DE5997" w:rsidRPr="004A4665" w:rsidRDefault="00DE5997" w:rsidP="0088172D">
            <w:pPr>
              <w:tabs>
                <w:tab w:val="left" w:pos="342"/>
                <w:tab w:val="decimal" w:pos="1130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</w:tcPr>
          <w:p w14:paraId="059AEB45" w14:textId="5F0FC133" w:rsidR="00DE5997" w:rsidRPr="00A368D9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18,719</w:t>
            </w:r>
          </w:p>
        </w:tc>
      </w:tr>
      <w:tr w:rsidR="00DE5997" w:rsidRPr="00562A8D" w14:paraId="33652F66" w14:textId="77777777" w:rsidTr="00A368D9">
        <w:tc>
          <w:tcPr>
            <w:tcW w:w="4158" w:type="dxa"/>
          </w:tcPr>
          <w:p w14:paraId="718D8620" w14:textId="698963AD" w:rsidR="00DE5997" w:rsidRPr="00BD1E8F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1404" w:type="dxa"/>
          </w:tcPr>
          <w:p w14:paraId="5D5F5BC8" w14:textId="20E6B33C" w:rsidR="00DE5997" w:rsidRPr="00BD1E8F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384" w:type="dxa"/>
          </w:tcPr>
          <w:p w14:paraId="2E50DFB3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FA299E9" w14:textId="05C3E5E3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384" w:type="dxa"/>
          </w:tcPr>
          <w:p w14:paraId="4BF76F36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6E725649" w14:textId="7A73A7CD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</w:tr>
      <w:tr w:rsidR="00DE5997" w:rsidRPr="00562A8D" w14:paraId="6BB52DE3" w14:textId="77777777" w:rsidTr="00A368D9">
        <w:tc>
          <w:tcPr>
            <w:tcW w:w="4158" w:type="dxa"/>
          </w:tcPr>
          <w:p w14:paraId="4BD81FB7" w14:textId="56C1C926" w:rsidR="00DE5997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C10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D458A25" w14:textId="15966187" w:rsidR="00DE5997" w:rsidRPr="00491B3A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</w:t>
            </w:r>
            <w:r w:rsidRPr="00A368D9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384" w:type="dxa"/>
          </w:tcPr>
          <w:p w14:paraId="2FD17F0A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1303750F" w14:textId="4582685A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36,699</w:t>
            </w:r>
          </w:p>
        </w:tc>
        <w:tc>
          <w:tcPr>
            <w:tcW w:w="384" w:type="dxa"/>
          </w:tcPr>
          <w:p w14:paraId="06AE6C70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82A9B3" w14:textId="41F9615A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25,591</w:t>
            </w:r>
          </w:p>
        </w:tc>
      </w:tr>
      <w:tr w:rsidR="00DE5997" w:rsidRPr="00562A8D" w14:paraId="79AFCAEA" w14:textId="77777777" w:rsidTr="00A368D9">
        <w:tc>
          <w:tcPr>
            <w:tcW w:w="4158" w:type="dxa"/>
          </w:tcPr>
          <w:p w14:paraId="20AE5308" w14:textId="634EA6D2" w:rsidR="00DE5997" w:rsidRPr="00BD1E8F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5AB40D3B" w14:textId="718F05DA" w:rsidR="00DE5997" w:rsidRP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305,843</w:t>
            </w:r>
          </w:p>
        </w:tc>
        <w:tc>
          <w:tcPr>
            <w:tcW w:w="384" w:type="dxa"/>
          </w:tcPr>
          <w:p w14:paraId="486C7A88" w14:textId="77777777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04A5950B" w14:textId="6A25D3F2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305,843</w:t>
            </w:r>
          </w:p>
        </w:tc>
        <w:tc>
          <w:tcPr>
            <w:tcW w:w="384" w:type="dxa"/>
          </w:tcPr>
          <w:p w14:paraId="5F536E1B" w14:textId="77777777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1EB3FAF8" w14:textId="17189988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5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277,973</w:t>
            </w:r>
          </w:p>
        </w:tc>
      </w:tr>
      <w:tr w:rsidR="00DE5997" w:rsidRPr="00562A8D" w14:paraId="75CC332B" w14:textId="77777777" w:rsidTr="00A368D9">
        <w:tc>
          <w:tcPr>
            <w:tcW w:w="4158" w:type="dxa"/>
          </w:tcPr>
          <w:p w14:paraId="65F52900" w14:textId="77777777" w:rsidR="00DE5997" w:rsidRPr="00BD1E8F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</w:tcPr>
          <w:p w14:paraId="0932D698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7E5F46C7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282B3E06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1DF73E3B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311B0CF0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5997" w:rsidRPr="00562A8D" w14:paraId="1C5B09E0" w14:textId="77777777" w:rsidTr="00DE5997">
        <w:tc>
          <w:tcPr>
            <w:tcW w:w="4158" w:type="dxa"/>
          </w:tcPr>
          <w:p w14:paraId="17A47932" w14:textId="5B62B555" w:rsidR="00DE5997" w:rsidRPr="00BD1E8F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404" w:type="dxa"/>
          </w:tcPr>
          <w:p w14:paraId="1BCA41D7" w14:textId="07BD6A86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394CA44E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C481DF3" w14:textId="592551BB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05B1D669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127B3989" w14:textId="7424517B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997" w:rsidRPr="00562A8D" w14:paraId="419B2EA5" w14:textId="77777777" w:rsidTr="00DE5997">
        <w:tc>
          <w:tcPr>
            <w:tcW w:w="4158" w:type="dxa"/>
          </w:tcPr>
          <w:p w14:paraId="6B968654" w14:textId="6CDBF9B2" w:rsidR="00DE5997" w:rsidRPr="00BD1E8F" w:rsidRDefault="00DE5997" w:rsidP="00DE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</w:t>
            </w:r>
            <w:r w:rsid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04" w:type="dxa"/>
          </w:tcPr>
          <w:p w14:paraId="08AC27F3" w14:textId="263D59D8" w:rsidR="00DE5997" w:rsidRPr="00491B3A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368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,251</w:t>
            </w:r>
          </w:p>
        </w:tc>
        <w:tc>
          <w:tcPr>
            <w:tcW w:w="384" w:type="dxa"/>
          </w:tcPr>
          <w:p w14:paraId="4F854A40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77E6333" w14:textId="732DFC23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25,251</w:t>
            </w:r>
          </w:p>
        </w:tc>
        <w:tc>
          <w:tcPr>
            <w:tcW w:w="384" w:type="dxa"/>
          </w:tcPr>
          <w:p w14:paraId="56B06F39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49A7B36D" w14:textId="25C6B619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19,343</w:t>
            </w:r>
          </w:p>
        </w:tc>
      </w:tr>
      <w:tr w:rsidR="00DE5997" w:rsidRPr="00261B77" w14:paraId="55071C29" w14:textId="77777777" w:rsidTr="00DE5997">
        <w:tc>
          <w:tcPr>
            <w:tcW w:w="4158" w:type="dxa"/>
          </w:tcPr>
          <w:p w14:paraId="795945CE" w14:textId="6BF2B2D7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404" w:type="dxa"/>
          </w:tcPr>
          <w:p w14:paraId="70D7F62E" w14:textId="7C34195F" w:rsidR="00DE5997" w:rsidRPr="00BD1E8F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84" w:type="dxa"/>
          </w:tcPr>
          <w:p w14:paraId="280C36C7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79E31B4" w14:textId="2190E862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84" w:type="dxa"/>
          </w:tcPr>
          <w:p w14:paraId="0AE5B630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298B0337" w14:textId="53449FB1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17,524</w:t>
            </w:r>
          </w:p>
        </w:tc>
      </w:tr>
      <w:tr w:rsidR="00DE5997" w:rsidRPr="00261B77" w14:paraId="62E485D8" w14:textId="77777777" w:rsidTr="00DE5997">
        <w:tc>
          <w:tcPr>
            <w:tcW w:w="4158" w:type="dxa"/>
          </w:tcPr>
          <w:p w14:paraId="501565E7" w14:textId="58C3CDA0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04" w:type="dxa"/>
          </w:tcPr>
          <w:p w14:paraId="5FF3248F" w14:textId="4F739278" w:rsid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384" w:type="dxa"/>
          </w:tcPr>
          <w:p w14:paraId="0DCE7365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42D9D51" w14:textId="50A01C11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384" w:type="dxa"/>
          </w:tcPr>
          <w:p w14:paraId="24F90C09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014F866C" w14:textId="0AAF3580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DE5997" w:rsidRPr="00261B77" w14:paraId="69836590" w14:textId="77777777" w:rsidTr="00A368D9">
        <w:tc>
          <w:tcPr>
            <w:tcW w:w="4158" w:type="dxa"/>
          </w:tcPr>
          <w:p w14:paraId="4838F869" w14:textId="6AB46623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C9EB2A2" w14:textId="36A1BF74" w:rsid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384" w:type="dxa"/>
          </w:tcPr>
          <w:p w14:paraId="7F37BD33" w14:textId="77777777" w:rsidR="00DE5997" w:rsidRPr="00BD1E8F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18625141" w14:textId="18BBE185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5A8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384" w:type="dxa"/>
          </w:tcPr>
          <w:p w14:paraId="0ED3EAAE" w14:textId="77777777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DED44C" w14:textId="7EA42E10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8,953</w:t>
            </w:r>
          </w:p>
        </w:tc>
      </w:tr>
      <w:tr w:rsidR="00DE5997" w:rsidRPr="00261B77" w14:paraId="3B207D1F" w14:textId="77777777" w:rsidTr="00A368D9">
        <w:tc>
          <w:tcPr>
            <w:tcW w:w="4158" w:type="dxa"/>
          </w:tcPr>
          <w:p w14:paraId="75FF5DED" w14:textId="25BF45F3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60C34D39" w14:textId="1ACCA0C3" w:rsidR="00DE5997" w:rsidRPr="00DE5997" w:rsidRDefault="00A368D9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73,263</w:t>
            </w:r>
          </w:p>
        </w:tc>
        <w:tc>
          <w:tcPr>
            <w:tcW w:w="384" w:type="dxa"/>
          </w:tcPr>
          <w:p w14:paraId="3F7674ED" w14:textId="77777777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3E706D2F" w14:textId="377B9EFC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73,263</w:t>
            </w:r>
          </w:p>
        </w:tc>
        <w:tc>
          <w:tcPr>
            <w:tcW w:w="384" w:type="dxa"/>
          </w:tcPr>
          <w:p w14:paraId="7A1969AE" w14:textId="77777777" w:rsidR="00DE5997" w:rsidRP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3BF82E99" w14:textId="7B880F59" w:rsidR="00DE5997" w:rsidRDefault="00DE5997" w:rsidP="00881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46,412</w:t>
            </w:r>
          </w:p>
        </w:tc>
      </w:tr>
      <w:tr w:rsidR="00DE5997" w:rsidRPr="00261B77" w14:paraId="3507A056" w14:textId="77777777" w:rsidTr="00A368D9">
        <w:tc>
          <w:tcPr>
            <w:tcW w:w="4158" w:type="dxa"/>
          </w:tcPr>
          <w:p w14:paraId="41552BC8" w14:textId="77777777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</w:tcPr>
          <w:p w14:paraId="7B7D6A99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156F72B6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6F905ECC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1091982C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3C877E5E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8D9" w:rsidRPr="00261B77" w14:paraId="36A3C88F" w14:textId="77777777" w:rsidTr="00A368D9">
        <w:tc>
          <w:tcPr>
            <w:tcW w:w="4158" w:type="dxa"/>
          </w:tcPr>
          <w:p w14:paraId="13AEAAC2" w14:textId="77777777" w:rsidR="00A368D9" w:rsidRPr="00BD1E8F" w:rsidRDefault="00A368D9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</w:tcPr>
          <w:p w14:paraId="2ED990F2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6B9A5DCB" w14:textId="77777777" w:rsidR="00A368D9" w:rsidRPr="00BD1E8F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C0D1256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3C851BC6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59874D0D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8D9" w:rsidRPr="00261B77" w14:paraId="655D3AB0" w14:textId="77777777" w:rsidTr="00A368D9">
        <w:tc>
          <w:tcPr>
            <w:tcW w:w="4158" w:type="dxa"/>
          </w:tcPr>
          <w:p w14:paraId="60104108" w14:textId="77777777" w:rsidR="00A368D9" w:rsidRPr="00BD1E8F" w:rsidRDefault="00A368D9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</w:tcPr>
          <w:p w14:paraId="6A9BBC1A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738C165F" w14:textId="77777777" w:rsidR="00A368D9" w:rsidRPr="00BD1E8F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0432E0D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0C4A8629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220999C7" w14:textId="77777777" w:rsidR="00A368D9" w:rsidRDefault="00A368D9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997" w:rsidRPr="00261B77" w14:paraId="78AC0B26" w14:textId="77777777" w:rsidTr="00DE5997">
        <w:tc>
          <w:tcPr>
            <w:tcW w:w="4158" w:type="dxa"/>
          </w:tcPr>
          <w:p w14:paraId="431E62E4" w14:textId="1BE66A3D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404" w:type="dxa"/>
          </w:tcPr>
          <w:p w14:paraId="7FC48BA2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322DB8A5" w14:textId="77777777" w:rsidR="00DE5997" w:rsidRPr="00BD1E8F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F114FE9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7633596F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2AFAF594" w14:textId="77777777" w:rsidR="00DE5997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997" w:rsidRPr="00261B77" w14:paraId="2BDC4983" w14:textId="77777777" w:rsidTr="00DE5997">
        <w:tc>
          <w:tcPr>
            <w:tcW w:w="4158" w:type="dxa"/>
          </w:tcPr>
          <w:p w14:paraId="75EA85DF" w14:textId="2BB71FA3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ผลประโยชน์</w:t>
            </w:r>
            <w:r w:rsidR="002E1F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พนักงาน</w:t>
            </w:r>
          </w:p>
        </w:tc>
        <w:tc>
          <w:tcPr>
            <w:tcW w:w="1404" w:type="dxa"/>
          </w:tcPr>
          <w:p w14:paraId="411EBDF0" w14:textId="4A908EA2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41,139</w:t>
            </w:r>
          </w:p>
        </w:tc>
        <w:tc>
          <w:tcPr>
            <w:tcW w:w="384" w:type="dxa"/>
          </w:tcPr>
          <w:p w14:paraId="536978D4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04D324A" w14:textId="433EF1F5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40,987</w:t>
            </w:r>
          </w:p>
        </w:tc>
        <w:tc>
          <w:tcPr>
            <w:tcW w:w="384" w:type="dxa"/>
          </w:tcPr>
          <w:p w14:paraId="7C8EE91E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1192127F" w14:textId="18958D69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34,018</w:t>
            </w:r>
          </w:p>
        </w:tc>
      </w:tr>
      <w:tr w:rsidR="00DE5997" w:rsidRPr="00261B77" w14:paraId="5C45CA93" w14:textId="77777777" w:rsidTr="00DE5997">
        <w:tc>
          <w:tcPr>
            <w:tcW w:w="4158" w:type="dxa"/>
          </w:tcPr>
          <w:p w14:paraId="1F2C764A" w14:textId="4D8DACD4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404" w:type="dxa"/>
          </w:tcPr>
          <w:p w14:paraId="07C2B1A7" w14:textId="56C8AEB0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2350" w:rsidRPr="00B3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334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2350" w:rsidRPr="00B33434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384" w:type="dxa"/>
          </w:tcPr>
          <w:p w14:paraId="5326130E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6B5F38C" w14:textId="18D03F8A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B" w:rsidRPr="00B3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334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E6F2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21D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84" w:type="dxa"/>
          </w:tcPr>
          <w:p w14:paraId="3D4D3E8A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57651790" w14:textId="3C5EB356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5,837</w:t>
            </w:r>
          </w:p>
        </w:tc>
      </w:tr>
      <w:tr w:rsidR="00DE5997" w:rsidRPr="00261B77" w14:paraId="53E83C44" w14:textId="77777777" w:rsidTr="00DE5997">
        <w:tc>
          <w:tcPr>
            <w:tcW w:w="4158" w:type="dxa"/>
          </w:tcPr>
          <w:p w14:paraId="59668C25" w14:textId="4F2C2FD5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04" w:type="dxa"/>
          </w:tcPr>
          <w:p w14:paraId="4E1B3C1C" w14:textId="01C786F3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4,40</w:t>
            </w:r>
            <w:r w:rsidR="002132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84" w:type="dxa"/>
          </w:tcPr>
          <w:p w14:paraId="05DDE1C1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2C2A6BF3" w14:textId="6E268B32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1326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384" w:type="dxa"/>
          </w:tcPr>
          <w:p w14:paraId="727C2403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1F7E8605" w14:textId="1812BAF1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2,914</w:t>
            </w:r>
          </w:p>
        </w:tc>
      </w:tr>
      <w:tr w:rsidR="00DE5997" w:rsidRPr="00261B77" w14:paraId="1DF20B88" w14:textId="77777777" w:rsidTr="00DE5997">
        <w:tc>
          <w:tcPr>
            <w:tcW w:w="4158" w:type="dxa"/>
          </w:tcPr>
          <w:p w14:paraId="0312A3EC" w14:textId="6D33F104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04" w:type="dxa"/>
          </w:tcPr>
          <w:p w14:paraId="7D2733C0" w14:textId="3B14BD4B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721D39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384" w:type="dxa"/>
          </w:tcPr>
          <w:p w14:paraId="63F95498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F2F481F" w14:textId="5EC38F5F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21D39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384" w:type="dxa"/>
          </w:tcPr>
          <w:p w14:paraId="03EEC59A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7A1F4DA1" w14:textId="219A7B15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</w:tr>
      <w:tr w:rsidR="00DE5997" w:rsidRPr="00261B77" w14:paraId="260A94D4" w14:textId="77777777" w:rsidTr="00A368D9">
        <w:tc>
          <w:tcPr>
            <w:tcW w:w="4158" w:type="dxa"/>
          </w:tcPr>
          <w:p w14:paraId="41D0BDC5" w14:textId="7CB22335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00CF6CD" w14:textId="760A8415" w:rsidR="00DE5997" w:rsidRPr="00B33434" w:rsidRDefault="008730BF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21D3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2132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84" w:type="dxa"/>
          </w:tcPr>
          <w:p w14:paraId="0C64CDD9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1239BA3B" w14:textId="14EAF0D8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6F2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1326A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384" w:type="dxa"/>
          </w:tcPr>
          <w:p w14:paraId="4BAA13A3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6C03052" w14:textId="3E708BB4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sz w:val="30"/>
                <w:szCs w:val="30"/>
              </w:rPr>
              <w:t>12,091</w:t>
            </w:r>
          </w:p>
        </w:tc>
      </w:tr>
      <w:tr w:rsidR="00DE5997" w:rsidRPr="00261B77" w14:paraId="0195623E" w14:textId="77777777" w:rsidTr="00A368D9">
        <w:tc>
          <w:tcPr>
            <w:tcW w:w="4158" w:type="dxa"/>
          </w:tcPr>
          <w:p w14:paraId="0D789EC1" w14:textId="58FD92BA" w:rsidR="00DE5997" w:rsidRPr="00BD1E8F" w:rsidRDefault="00DE5997" w:rsidP="00DE599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676F1459" w14:textId="5C3C5707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</w:t>
            </w:r>
            <w:r w:rsidR="00747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384" w:type="dxa"/>
          </w:tcPr>
          <w:p w14:paraId="2B6C8A0D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7DF8E7E4" w14:textId="2B87788F" w:rsidR="00DE5997" w:rsidRPr="00B33434" w:rsidRDefault="00A368D9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</w:t>
            </w:r>
            <w:r w:rsidR="006E6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384" w:type="dxa"/>
          </w:tcPr>
          <w:p w14:paraId="50E5077E" w14:textId="77777777" w:rsidR="00DE5997" w:rsidRPr="00B33434" w:rsidRDefault="00DE5997" w:rsidP="00DE5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D5D5BBD" w14:textId="7EAC3F45" w:rsidR="00DE5997" w:rsidRPr="00B33434" w:rsidRDefault="00DE5997" w:rsidP="00B33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56,444</w:t>
            </w:r>
          </w:p>
        </w:tc>
      </w:tr>
    </w:tbl>
    <w:p w14:paraId="53079E62" w14:textId="77777777" w:rsidR="00DE5997" w:rsidRPr="00176BE4" w:rsidRDefault="00DE5997" w:rsidP="008E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5449EC9" w14:textId="619EAE44" w:rsidR="00BE0EC1" w:rsidRPr="00247725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2E1F7E">
        <w:rPr>
          <w:rFonts w:asciiTheme="majorBidi" w:hAnsiTheme="majorBidi" w:cstheme="majorBidi"/>
          <w:sz w:val="30"/>
          <w:szCs w:val="30"/>
          <w:cs/>
          <w:lang w:val="en-GB"/>
        </w:rPr>
        <w:t>ในระหว่างปี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47725">
        <w:rPr>
          <w:rFonts w:ascii="Angsana New" w:eastAsia="Calibri" w:hAnsi="Angsana New"/>
          <w:sz w:val="30"/>
          <w:szCs w:val="30"/>
        </w:rPr>
        <w:t>256</w:t>
      </w:r>
      <w:r w:rsidR="002E1F7E">
        <w:rPr>
          <w:rFonts w:ascii="Angsana New" w:eastAsia="Calibri" w:hAnsi="Angsana New"/>
          <w:sz w:val="30"/>
          <w:szCs w:val="30"/>
        </w:rPr>
        <w:t>5</w:t>
      </w:r>
      <w:r w:rsidRPr="00247725">
        <w:rPr>
          <w:rFonts w:ascii="Angsana New" w:eastAsia="Calibri" w:hAnsi="Angsana New"/>
          <w:sz w:val="30"/>
          <w:szCs w:val="30"/>
        </w:rPr>
        <w:t xml:space="preserve"> </w:t>
      </w:r>
      <w:r w:rsidR="002E1F7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47725">
        <w:rPr>
          <w:rFonts w:ascii="Angsana New" w:eastAsia="Calibri" w:hAnsi="Angsana New"/>
          <w:sz w:val="30"/>
          <w:szCs w:val="30"/>
          <w:cs/>
        </w:rPr>
        <w:t>บริษัทจ่ายเงินสมทบกองทุนสำรองเลี้ยงชีพสำหรับพนักงานของ</w:t>
      </w:r>
      <w:r w:rsidR="002E1F7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บริษัทเป็นจำนวน </w:t>
      </w:r>
      <w:r>
        <w:rPr>
          <w:rFonts w:ascii="Angsana New" w:eastAsia="Calibri" w:hAnsi="Angsana New"/>
          <w:sz w:val="30"/>
          <w:szCs w:val="30"/>
        </w:rPr>
        <w:t>1.</w:t>
      </w:r>
      <w:r w:rsidR="002E1F7E">
        <w:rPr>
          <w:rFonts w:ascii="Angsana New" w:eastAsia="Calibri" w:hAnsi="Angsana New"/>
          <w:sz w:val="30"/>
          <w:szCs w:val="30"/>
        </w:rPr>
        <w:t>3</w:t>
      </w:r>
      <w:r w:rsidRPr="00247725">
        <w:rPr>
          <w:rFonts w:ascii="Angsana New" w:eastAsia="Calibri" w:hAnsi="Angsana New"/>
          <w:sz w:val="30"/>
          <w:szCs w:val="30"/>
        </w:rPr>
        <w:t xml:space="preserve"> </w:t>
      </w:r>
      <w:r w:rsidRPr="00247725">
        <w:rPr>
          <w:rFonts w:ascii="Angsana New" w:eastAsia="Calibri" w:hAnsi="Angsana New"/>
          <w:sz w:val="30"/>
          <w:szCs w:val="30"/>
          <w:cs/>
        </w:rPr>
        <w:t>ล้านบาท</w:t>
      </w:r>
      <w:r w:rsidR="002E1F7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368D9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A368D9">
        <w:rPr>
          <w:rFonts w:ascii="Angsana New" w:eastAsia="Calibri" w:hAnsi="Angsana New"/>
          <w:i/>
          <w:iCs/>
          <w:sz w:val="30"/>
          <w:szCs w:val="30"/>
        </w:rPr>
        <w:t>256</w:t>
      </w:r>
      <w:r w:rsidR="00A368D9" w:rsidRPr="00A368D9">
        <w:rPr>
          <w:rFonts w:ascii="Angsana New" w:eastAsia="Calibri" w:hAnsi="Angsana New"/>
          <w:i/>
          <w:iCs/>
          <w:sz w:val="30"/>
          <w:szCs w:val="30"/>
        </w:rPr>
        <w:t>4</w:t>
      </w:r>
      <w:r w:rsidRPr="00A368D9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A368D9" w:rsidRPr="00A368D9">
        <w:rPr>
          <w:rFonts w:ascii="Angsana New" w:eastAsia="Calibri" w:hAnsi="Angsana New"/>
          <w:i/>
          <w:iCs/>
          <w:sz w:val="30"/>
          <w:szCs w:val="30"/>
          <w:cs/>
        </w:rPr>
        <w:t>บริษัทจ่ายเงินสมทบกองทุนสำรองเลี้ยงชีพสำหรับพนักงานของบริษัทเป็นจำนวน</w:t>
      </w:r>
      <w:r w:rsidR="00A368D9" w:rsidRPr="00A368D9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A368D9" w:rsidRPr="00A368D9">
        <w:rPr>
          <w:rFonts w:ascii="Angsana New" w:eastAsia="Calibri" w:hAnsi="Angsana New"/>
          <w:i/>
          <w:iCs/>
          <w:sz w:val="30"/>
          <w:szCs w:val="30"/>
        </w:rPr>
        <w:t>1.2</w:t>
      </w:r>
      <w:r w:rsidRPr="00A368D9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A368D9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48C5C63" w14:textId="77777777" w:rsidR="00BE0EC1" w:rsidRPr="00176BE4" w:rsidRDefault="00BE0EC1" w:rsidP="002E1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7C113DC" w14:textId="265F4797" w:rsidR="00BE0EC1" w:rsidRPr="008B72A8" w:rsidRDefault="005935EE" w:rsidP="00BE0EC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20</w:t>
      </w:r>
      <w:r w:rsidR="00BE0EC1" w:rsidRPr="008B72A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BE0EC1" w:rsidRPr="008B72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2523CD38" w14:textId="546F7DF5" w:rsidR="00BE0EC1" w:rsidRPr="00176BE4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107"/>
        <w:gridCol w:w="1429"/>
        <w:gridCol w:w="381"/>
        <w:gridCol w:w="1436"/>
        <w:gridCol w:w="381"/>
        <w:gridCol w:w="1369"/>
      </w:tblGrid>
      <w:tr w:rsidR="002E1F7E" w:rsidRPr="00562A8D" w14:paraId="3D437E42" w14:textId="77777777" w:rsidTr="00D52189">
        <w:trPr>
          <w:tblHeader/>
        </w:trPr>
        <w:tc>
          <w:tcPr>
            <w:tcW w:w="4158" w:type="dxa"/>
          </w:tcPr>
          <w:p w14:paraId="4A4AC9DD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322F036B" w14:textId="77777777" w:rsidR="002E1F7E" w:rsidRPr="004A4665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4" w:type="dxa"/>
          </w:tcPr>
          <w:p w14:paraId="50A2FB6F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7" w:type="dxa"/>
            <w:gridSpan w:val="3"/>
          </w:tcPr>
          <w:p w14:paraId="1794A9D1" w14:textId="77777777" w:rsidR="002E1F7E" w:rsidRPr="004A4665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F7E" w:rsidRPr="00562A8D" w14:paraId="1407B17C" w14:textId="77777777" w:rsidTr="00D52189">
        <w:trPr>
          <w:tblHeader/>
        </w:trPr>
        <w:tc>
          <w:tcPr>
            <w:tcW w:w="4158" w:type="dxa"/>
          </w:tcPr>
          <w:p w14:paraId="614F80D1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420DBFC5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2482CD59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90C8E92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01C65C92" w14:textId="77777777" w:rsidR="002E1F7E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31DA053D" w14:textId="77777777" w:rsidR="002E1F7E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E1F7E" w:rsidRPr="00562A8D" w14:paraId="1C09D325" w14:textId="77777777" w:rsidTr="00D52189">
        <w:trPr>
          <w:tblHeader/>
        </w:trPr>
        <w:tc>
          <w:tcPr>
            <w:tcW w:w="4158" w:type="dxa"/>
          </w:tcPr>
          <w:p w14:paraId="06308EA2" w14:textId="77777777" w:rsidR="002E1F7E" w:rsidRPr="00562A8D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5" w:type="dxa"/>
            <w:gridSpan w:val="5"/>
          </w:tcPr>
          <w:p w14:paraId="0FDC9341" w14:textId="77777777" w:rsidR="002E1F7E" w:rsidRPr="004A4665" w:rsidRDefault="002E1F7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F7E" w:rsidRPr="00562A8D" w14:paraId="10E36B5F" w14:textId="77777777" w:rsidTr="00D52189">
        <w:tc>
          <w:tcPr>
            <w:tcW w:w="4158" w:type="dxa"/>
          </w:tcPr>
          <w:p w14:paraId="3FF60490" w14:textId="12BAA986" w:rsidR="002E1F7E" w:rsidRPr="00562A8D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04" w:type="dxa"/>
          </w:tcPr>
          <w:p w14:paraId="5C19E526" w14:textId="77777777" w:rsidR="002E1F7E" w:rsidRPr="00A23C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6878BEAA" w14:textId="77777777" w:rsidR="002E1F7E" w:rsidRPr="00562A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B37741E" w14:textId="77777777" w:rsidR="002E1F7E" w:rsidRPr="004A4665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dxa"/>
          </w:tcPr>
          <w:p w14:paraId="196EA67A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44F5484C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E1F7E" w:rsidRPr="00562A8D" w14:paraId="2BB597D9" w14:textId="77777777" w:rsidTr="00605E94">
        <w:tc>
          <w:tcPr>
            <w:tcW w:w="4158" w:type="dxa"/>
          </w:tcPr>
          <w:p w14:paraId="7F9AD43B" w14:textId="1E0647AF" w:rsidR="002E1F7E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C78D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404" w:type="dxa"/>
          </w:tcPr>
          <w:p w14:paraId="5835CEDD" w14:textId="55B7AF49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234DDCD0" w14:textId="77777777" w:rsidR="002E1F7E" w:rsidRPr="00562A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6E21691" w14:textId="62173680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84" w:type="dxa"/>
          </w:tcPr>
          <w:p w14:paraId="3A88AA0B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4614EC2F" w14:textId="27A909A1" w:rsid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1F7E" w:rsidRPr="00562A8D" w14:paraId="7115DAE7" w14:textId="77777777" w:rsidTr="002E1F7E">
        <w:tc>
          <w:tcPr>
            <w:tcW w:w="4158" w:type="dxa"/>
          </w:tcPr>
          <w:p w14:paraId="708F3253" w14:textId="661003C5" w:rsidR="002E1F7E" w:rsidRDefault="002E1F7E" w:rsidP="002E1F7E">
            <w:pPr>
              <w:tabs>
                <w:tab w:val="clear" w:pos="227"/>
                <w:tab w:val="clear" w:pos="454"/>
                <w:tab w:val="left" w:pos="540"/>
              </w:tabs>
              <w:ind w:left="154" w:right="-108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A2191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ภาษีเงินได้ที่เกี่ยวข้องโดยตรงกับส่วนของผู้ถือหุ้น</w:t>
            </w:r>
            <w:r w:rsidRPr="00770B13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19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ค่าใช้จ่ายที่เกี่ยวข้องกับการ</w:t>
            </w:r>
            <w:r w:rsidRPr="00A21919">
              <w:rPr>
                <w:rFonts w:ascii="Angsana New" w:hAnsi="Angsana New"/>
                <w:sz w:val="30"/>
                <w:szCs w:val="30"/>
                <w:cs/>
              </w:rPr>
              <w:t>เสนอขายหุ้นสามัญเพิ่มทุนใหม่ต่อประชาชนทั่วไป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1919">
              <w:rPr>
                <w:rFonts w:ascii="Angsana New" w:hAnsi="Angsana New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1404" w:type="dxa"/>
            <w:vAlign w:val="bottom"/>
          </w:tcPr>
          <w:p w14:paraId="408A99D5" w14:textId="02CC56EB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203C47A3" w14:textId="77777777" w:rsidR="002E1F7E" w:rsidRPr="00562A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43950817" w14:textId="2F92BC5F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84" w:type="dxa"/>
          </w:tcPr>
          <w:p w14:paraId="476425F5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8110C68" w14:textId="1AE31D3D" w:rsidR="002E1F7E" w:rsidRPr="007D724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D724E">
              <w:rPr>
                <w:rFonts w:asciiTheme="majorBidi" w:hAnsiTheme="majorBidi" w:cstheme="majorBidi"/>
                <w:sz w:val="30"/>
                <w:szCs w:val="30"/>
              </w:rPr>
              <w:t>9,033</w:t>
            </w:r>
          </w:p>
        </w:tc>
      </w:tr>
      <w:tr w:rsidR="002E1F7E" w:rsidRPr="00562A8D" w14:paraId="6587EFDF" w14:textId="77777777" w:rsidTr="002E1F7E">
        <w:tc>
          <w:tcPr>
            <w:tcW w:w="4158" w:type="dxa"/>
          </w:tcPr>
          <w:p w14:paraId="6E7BCA0C" w14:textId="6E3AF693" w:rsidR="002E1F7E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723A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23A8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E033190" w14:textId="742F2F36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7B9116E2" w14:textId="77777777" w:rsidR="002E1F7E" w:rsidRPr="00562A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827D770" w14:textId="2B514342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84" w:type="dxa"/>
          </w:tcPr>
          <w:p w14:paraId="7B80968F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F1CF8F8" w14:textId="15E56609" w:rsidR="002E1F7E" w:rsidRPr="00A368D9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D724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2E1F7E" w:rsidRPr="00562A8D" w14:paraId="4350203B" w14:textId="77777777" w:rsidTr="002E1F7E">
        <w:tc>
          <w:tcPr>
            <w:tcW w:w="4158" w:type="dxa"/>
          </w:tcPr>
          <w:p w14:paraId="12AA15D7" w14:textId="77777777" w:rsidR="002E1F7E" w:rsidRPr="005723A8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214A5FC" w14:textId="51333383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0D3075F6" w14:textId="77777777" w:rsidR="002E1F7E" w:rsidRPr="00562A8D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172A27CD" w14:textId="678DFE09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E1F7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84" w:type="dxa"/>
          </w:tcPr>
          <w:p w14:paraId="4745973F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396E" w14:textId="1C881594" w:rsidR="002E1F7E" w:rsidRPr="00A368D9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D724E">
              <w:rPr>
                <w:rFonts w:asciiTheme="majorBidi" w:hAnsiTheme="majorBidi" w:cstheme="majorBidi"/>
                <w:sz w:val="30"/>
                <w:szCs w:val="30"/>
              </w:rPr>
              <w:t>9,089</w:t>
            </w:r>
          </w:p>
        </w:tc>
      </w:tr>
      <w:tr w:rsidR="002E1F7E" w:rsidRPr="00176BE4" w14:paraId="1F897E96" w14:textId="77777777" w:rsidTr="002E1F7E">
        <w:tc>
          <w:tcPr>
            <w:tcW w:w="4158" w:type="dxa"/>
          </w:tcPr>
          <w:p w14:paraId="2E7A008B" w14:textId="20F6DB0F" w:rsidR="002E1F7E" w:rsidRPr="00176BE4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97398FC" w14:textId="01291AD4" w:rsidR="002E1F7E" w:rsidRPr="00176BE4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dxa"/>
          </w:tcPr>
          <w:p w14:paraId="02C0AFC7" w14:textId="77777777" w:rsidR="002E1F7E" w:rsidRPr="00176BE4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3524098F" w14:textId="789181AF" w:rsidR="002E1F7E" w:rsidRPr="00176BE4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dxa"/>
          </w:tcPr>
          <w:p w14:paraId="428F897E" w14:textId="77777777" w:rsidR="002E1F7E" w:rsidRPr="00176BE4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9A8FC0" w14:textId="49485FD6" w:rsidR="002E1F7E" w:rsidRPr="00176BE4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1F7E" w:rsidRPr="00562A8D" w14:paraId="262A7157" w14:textId="77777777" w:rsidTr="00605E94">
        <w:tc>
          <w:tcPr>
            <w:tcW w:w="4158" w:type="dxa"/>
          </w:tcPr>
          <w:p w14:paraId="78C9FF0E" w14:textId="6712453C" w:rsidR="002E1F7E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4" w:type="dxa"/>
          </w:tcPr>
          <w:p w14:paraId="784AAF9F" w14:textId="6A5CF27A" w:rsidR="002E1F7E" w:rsidRPr="00491B3A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64406A8F" w14:textId="77777777" w:rsidR="002E1F7E" w:rsidRPr="00BD1E8F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644DD46" w14:textId="302A85D4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6AE97A6D" w14:textId="7777777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14:paraId="1A0AAA0D" w14:textId="393E9017" w:rsid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F7E" w:rsidRPr="00562A8D" w14:paraId="77153CAA" w14:textId="77777777" w:rsidTr="002E1F7E">
        <w:tc>
          <w:tcPr>
            <w:tcW w:w="4158" w:type="dxa"/>
          </w:tcPr>
          <w:p w14:paraId="39A1D7D6" w14:textId="42F6F4ED" w:rsidR="002E1F7E" w:rsidRPr="002E1F7E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0E1EF95" w14:textId="14C4EB29" w:rsidR="002E1F7E" w:rsidRPr="00BD1E8F" w:rsidRDefault="002E1F7E" w:rsidP="008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3741FE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4" w:type="dxa"/>
          </w:tcPr>
          <w:p w14:paraId="46B0DB81" w14:textId="77777777" w:rsidR="002E1F7E" w:rsidRPr="00BD1E8F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9E1BC6F" w14:textId="364978F4" w:rsidR="002E1F7E" w:rsidRPr="00BD1E8F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3741FE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84" w:type="dxa"/>
          </w:tcPr>
          <w:p w14:paraId="34069643" w14:textId="77777777" w:rsidR="002E1F7E" w:rsidRPr="00BD1E8F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BBF5B0F" w14:textId="2BB08BFC" w:rsidR="002E1F7E" w:rsidRPr="00BD1E8F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24E">
              <w:rPr>
                <w:rFonts w:asciiTheme="majorBidi" w:hAnsiTheme="majorBidi" w:cstheme="majorBidi"/>
                <w:sz w:val="30"/>
                <w:szCs w:val="30"/>
              </w:rPr>
              <w:t>(1,350)</w:t>
            </w:r>
          </w:p>
        </w:tc>
      </w:tr>
      <w:tr w:rsidR="002E1F7E" w:rsidRPr="00562A8D" w14:paraId="293E0F9F" w14:textId="77777777" w:rsidTr="002E1F7E">
        <w:tc>
          <w:tcPr>
            <w:tcW w:w="4158" w:type="dxa"/>
          </w:tcPr>
          <w:p w14:paraId="04C54D75" w14:textId="171EF1AE" w:rsidR="002E1F7E" w:rsidRPr="002E1F7E" w:rsidRDefault="002E1F7E" w:rsidP="002E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2039332F" w14:textId="78ACD095" w:rsidR="002E1F7E" w:rsidRPr="002E1F7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374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4" w:type="dxa"/>
          </w:tcPr>
          <w:p w14:paraId="4D6D55F5" w14:textId="77777777" w:rsidR="002E1F7E" w:rsidRP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76878792" w14:textId="64CFB0F5" w:rsidR="002E1F7E" w:rsidRPr="007D724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3741FE" w:rsidRPr="007D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  <w:r w:rsidRPr="007D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4" w:type="dxa"/>
          </w:tcPr>
          <w:p w14:paraId="4868D7A3" w14:textId="77777777" w:rsidR="002E1F7E" w:rsidRPr="002E1F7E" w:rsidRDefault="002E1F7E" w:rsidP="002E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BC2" w14:textId="2EF70562" w:rsidR="002E1F7E" w:rsidRPr="007D724E" w:rsidRDefault="002E1F7E" w:rsidP="007D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7,739</w:t>
            </w:r>
          </w:p>
        </w:tc>
      </w:tr>
    </w:tbl>
    <w:p w14:paraId="7E21F16A" w14:textId="4C36265C" w:rsidR="00BE0EC1" w:rsidRDefault="00BE0EC1" w:rsidP="00CD619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532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44"/>
        <w:gridCol w:w="1530"/>
        <w:gridCol w:w="180"/>
        <w:gridCol w:w="1669"/>
        <w:gridCol w:w="186"/>
        <w:gridCol w:w="1623"/>
      </w:tblGrid>
      <w:tr w:rsidR="009F700D" w:rsidRPr="002B4854" w14:paraId="3AEAFEBE" w14:textId="77777777" w:rsidTr="00CB41DE">
        <w:trPr>
          <w:cantSplit/>
          <w:trHeight w:val="375"/>
        </w:trPr>
        <w:tc>
          <w:tcPr>
            <w:tcW w:w="4344" w:type="dxa"/>
          </w:tcPr>
          <w:p w14:paraId="100C3963" w14:textId="77777777" w:rsidR="009F700D" w:rsidRPr="006D32E8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733E5FB8" w14:textId="7460C062" w:rsidR="009F700D" w:rsidRPr="009F700D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700D" w:rsidRPr="002B4854" w14:paraId="52048C51" w14:textId="77777777" w:rsidTr="00CB41DE">
        <w:trPr>
          <w:cantSplit/>
          <w:trHeight w:val="356"/>
        </w:trPr>
        <w:tc>
          <w:tcPr>
            <w:tcW w:w="4344" w:type="dxa"/>
          </w:tcPr>
          <w:p w14:paraId="155AFB89" w14:textId="77777777" w:rsidR="009F700D" w:rsidRPr="006D32E8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0974699E" w14:textId="1EA178E8" w:rsidR="009F700D" w:rsidRPr="006D32E8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</w:tr>
      <w:tr w:rsidR="009F700D" w:rsidRPr="002B4854" w14:paraId="49304DCA" w14:textId="77777777" w:rsidTr="00CB41DE">
        <w:trPr>
          <w:cantSplit/>
          <w:trHeight w:val="733"/>
        </w:trPr>
        <w:tc>
          <w:tcPr>
            <w:tcW w:w="4344" w:type="dxa"/>
          </w:tcPr>
          <w:p w14:paraId="30989A63" w14:textId="77777777" w:rsidR="009F700D" w:rsidRPr="006D32E8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6785DA" w14:textId="77777777" w:rsidR="009F700D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386FDBF" w14:textId="77777777" w:rsidR="009F700D" w:rsidRPr="006D32E8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C16466" w14:textId="77777777" w:rsidR="009F700D" w:rsidRPr="006D32E8" w:rsidRDefault="009F700D" w:rsidP="00D5218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2BF66773" w14:textId="76CDCDCB" w:rsidR="009F700D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65C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(ค่าใช้จ่าย) </w:t>
            </w:r>
          </w:p>
          <w:p w14:paraId="123578FF" w14:textId="7A806D84" w:rsidR="009F700D" w:rsidRPr="006D32E8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286F7D3E" w14:textId="77777777" w:rsidR="009F700D" w:rsidRPr="006D32E8" w:rsidRDefault="009F700D" w:rsidP="00D5218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3" w:type="dxa"/>
            <w:vAlign w:val="bottom"/>
          </w:tcPr>
          <w:p w14:paraId="183F7799" w14:textId="77777777" w:rsidR="009F700D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8248C9D" w14:textId="04AA6709" w:rsidR="009F700D" w:rsidRPr="006D32E8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F700D" w:rsidRPr="002B4854" w14:paraId="16158AF7" w14:textId="77777777" w:rsidTr="00CB41DE">
        <w:trPr>
          <w:cantSplit/>
          <w:trHeight w:val="366"/>
        </w:trPr>
        <w:tc>
          <w:tcPr>
            <w:tcW w:w="4344" w:type="dxa"/>
          </w:tcPr>
          <w:p w14:paraId="6F29CA0E" w14:textId="77777777" w:rsidR="009F700D" w:rsidRPr="006D32E8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8" w:type="dxa"/>
            <w:gridSpan w:val="5"/>
            <w:vAlign w:val="bottom"/>
          </w:tcPr>
          <w:p w14:paraId="357CF6D1" w14:textId="7FC05AA3" w:rsidR="009F700D" w:rsidRPr="009F700D" w:rsidRDefault="009F700D" w:rsidP="00D521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F70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700D" w:rsidRPr="002B4854" w14:paraId="3AAC03D0" w14:textId="77777777" w:rsidTr="00CB41DE">
        <w:trPr>
          <w:cantSplit/>
          <w:trHeight w:val="375"/>
        </w:trPr>
        <w:tc>
          <w:tcPr>
            <w:tcW w:w="4344" w:type="dxa"/>
          </w:tcPr>
          <w:p w14:paraId="4A86358B" w14:textId="77777777" w:rsidR="009F700D" w:rsidRPr="006F15D0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9C1048B" w14:textId="77777777" w:rsidR="009F700D" w:rsidRPr="00CA3FF2" w:rsidRDefault="009F700D" w:rsidP="00D521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D80EC8" w14:textId="77777777" w:rsidR="009F700D" w:rsidRPr="001F0189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27BBD0AB" w14:textId="77777777" w:rsidR="009F700D" w:rsidRPr="001F0189" w:rsidRDefault="009F700D" w:rsidP="00D521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6B410AEF" w14:textId="77777777" w:rsidR="009F700D" w:rsidRPr="001F0189" w:rsidRDefault="009F700D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vAlign w:val="bottom"/>
          </w:tcPr>
          <w:p w14:paraId="394D525C" w14:textId="77777777" w:rsidR="009F700D" w:rsidRPr="001F0189" w:rsidRDefault="009F700D" w:rsidP="00D521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700D" w:rsidRPr="002B4854" w14:paraId="5934AE16" w14:textId="77777777" w:rsidTr="00CB41DE">
        <w:trPr>
          <w:cantSplit/>
          <w:trHeight w:val="722"/>
        </w:trPr>
        <w:tc>
          <w:tcPr>
            <w:tcW w:w="4344" w:type="dxa"/>
          </w:tcPr>
          <w:p w14:paraId="741B10A3" w14:textId="77777777" w:rsidR="009F700D" w:rsidRDefault="009F700D" w:rsidP="009F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F15D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4D5A2165" w14:textId="4A6C0B31" w:rsidR="009F700D" w:rsidRDefault="009F700D" w:rsidP="009F70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(1,141)</w:t>
            </w:r>
          </w:p>
        </w:tc>
        <w:tc>
          <w:tcPr>
            <w:tcW w:w="180" w:type="dxa"/>
          </w:tcPr>
          <w:p w14:paraId="15BFF3FD" w14:textId="77777777" w:rsidR="009F700D" w:rsidRPr="001F0189" w:rsidRDefault="009F700D" w:rsidP="009F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7FFFF1A5" w14:textId="58BA94FD" w:rsidR="009F700D" w:rsidRDefault="009F700D" w:rsidP="009F70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6" w:type="dxa"/>
          </w:tcPr>
          <w:p w14:paraId="18E644C0" w14:textId="77777777" w:rsidR="009F700D" w:rsidRPr="001F0189" w:rsidRDefault="009F700D" w:rsidP="009F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vAlign w:val="bottom"/>
          </w:tcPr>
          <w:p w14:paraId="54E82C53" w14:textId="5FC0EF35" w:rsidR="009F700D" w:rsidRDefault="009F700D" w:rsidP="00CB41DE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(913)</w:t>
            </w:r>
          </w:p>
        </w:tc>
      </w:tr>
    </w:tbl>
    <w:p w14:paraId="546A65CC" w14:textId="10D01CCD" w:rsidR="00176BE4" w:rsidRPr="00176BE4" w:rsidRDefault="00176BE4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5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5"/>
        <w:gridCol w:w="976"/>
        <w:gridCol w:w="186"/>
        <w:gridCol w:w="1129"/>
        <w:gridCol w:w="186"/>
        <w:gridCol w:w="993"/>
        <w:gridCol w:w="183"/>
        <w:gridCol w:w="980"/>
        <w:gridCol w:w="189"/>
        <w:gridCol w:w="1126"/>
        <w:gridCol w:w="191"/>
        <w:gridCol w:w="1024"/>
        <w:gridCol w:w="6"/>
      </w:tblGrid>
      <w:tr w:rsidR="00176BE4" w:rsidRPr="002B4854" w14:paraId="3510DB89" w14:textId="77777777" w:rsidTr="00CB41DE">
        <w:trPr>
          <w:cantSplit/>
          <w:trHeight w:val="402"/>
        </w:trPr>
        <w:tc>
          <w:tcPr>
            <w:tcW w:w="2347" w:type="dxa"/>
          </w:tcPr>
          <w:p w14:paraId="34CCA0B8" w14:textId="77777777" w:rsidR="00176BE4" w:rsidRPr="00595A96" w:rsidRDefault="00176BE4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7" w:type="dxa"/>
            <w:gridSpan w:val="12"/>
          </w:tcPr>
          <w:p w14:paraId="5EEC94AF" w14:textId="5DCC619B" w:rsidR="00176BE4" w:rsidRPr="00176BE4" w:rsidRDefault="00176BE4" w:rsidP="00176B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76B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0EC1" w:rsidRPr="002B4854" w14:paraId="5C38277F" w14:textId="77777777" w:rsidTr="00CB41DE">
        <w:trPr>
          <w:cantSplit/>
          <w:trHeight w:val="381"/>
        </w:trPr>
        <w:tc>
          <w:tcPr>
            <w:tcW w:w="2347" w:type="dxa"/>
          </w:tcPr>
          <w:p w14:paraId="50E6072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71" w:type="dxa"/>
            <w:gridSpan w:val="5"/>
          </w:tcPr>
          <w:p w14:paraId="23AD2375" w14:textId="07CC19E9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6BE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44361380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2" w:type="dxa"/>
            <w:gridSpan w:val="6"/>
          </w:tcPr>
          <w:p w14:paraId="6996E0BA" w14:textId="0B7BF89C" w:rsidR="00BE0EC1" w:rsidRPr="006D32E8" w:rsidRDefault="00176BE4" w:rsidP="00595A96">
            <w:pPr>
              <w:pStyle w:val="acctfourfigures"/>
              <w:tabs>
                <w:tab w:val="clear" w:pos="765"/>
                <w:tab w:val="decimal" w:pos="17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E0EC1" w:rsidRPr="002B4854" w14:paraId="78B3253B" w14:textId="77777777" w:rsidTr="00CB41DE">
        <w:trPr>
          <w:gridAfter w:val="1"/>
          <w:wAfter w:w="6" w:type="dxa"/>
          <w:cantSplit/>
          <w:trHeight w:val="1163"/>
        </w:trPr>
        <w:tc>
          <w:tcPr>
            <w:tcW w:w="2347" w:type="dxa"/>
          </w:tcPr>
          <w:p w14:paraId="71500A80" w14:textId="77777777" w:rsidR="00BE0EC1" w:rsidRPr="006D32E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6AFC8C3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5A8D9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141B55AA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7B22383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6" w:type="dxa"/>
            <w:vAlign w:val="bottom"/>
          </w:tcPr>
          <w:p w14:paraId="080940BE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057F14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vAlign w:val="bottom"/>
          </w:tcPr>
          <w:p w14:paraId="7BE91C18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8E7D242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7A0C76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553CE694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C66A232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91" w:type="dxa"/>
            <w:vAlign w:val="bottom"/>
          </w:tcPr>
          <w:p w14:paraId="28691741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2ADF034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E1B1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2B4854" w14:paraId="395482F2" w14:textId="77777777" w:rsidTr="00CB41DE">
        <w:trPr>
          <w:cantSplit/>
          <w:trHeight w:val="381"/>
        </w:trPr>
        <w:tc>
          <w:tcPr>
            <w:tcW w:w="2347" w:type="dxa"/>
          </w:tcPr>
          <w:p w14:paraId="0BA831C9" w14:textId="77777777" w:rsidR="00BE0EC1" w:rsidRPr="00F77010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7" w:type="dxa"/>
            <w:gridSpan w:val="12"/>
          </w:tcPr>
          <w:p w14:paraId="4E8AAE7B" w14:textId="77777777" w:rsidR="00BE0EC1" w:rsidRPr="00F77010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770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0EC1" w:rsidRPr="002B4854" w14:paraId="7FD2A04A" w14:textId="77777777" w:rsidTr="00CB41DE">
        <w:trPr>
          <w:gridAfter w:val="1"/>
          <w:wAfter w:w="6" w:type="dxa"/>
          <w:cantSplit/>
          <w:trHeight w:val="815"/>
        </w:trPr>
        <w:tc>
          <w:tcPr>
            <w:tcW w:w="2347" w:type="dxa"/>
          </w:tcPr>
          <w:p w14:paraId="7A3044B8" w14:textId="77777777" w:rsidR="00BE0EC1" w:rsidRPr="006F15D0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77" w:type="dxa"/>
            <w:vAlign w:val="bottom"/>
          </w:tcPr>
          <w:p w14:paraId="28C939A3" w14:textId="77777777" w:rsidR="00BE0EC1" w:rsidRPr="00CA3FF2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14:paraId="4AB4E02E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180926DF" w14:textId="77777777" w:rsidR="00BE0EC1" w:rsidRPr="001F0189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224EA8A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468C72" w14:textId="77777777" w:rsidR="00BE0EC1" w:rsidRPr="001F0189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686C2DD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1AEE5CC6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569CC28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6C9E52A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0A692C71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FDA96A8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6BE4" w:rsidRPr="002B4854" w14:paraId="1FEFAE10" w14:textId="77777777" w:rsidTr="00CB41DE">
        <w:trPr>
          <w:gridAfter w:val="1"/>
          <w:wAfter w:w="6" w:type="dxa"/>
          <w:cantSplit/>
          <w:trHeight w:val="1153"/>
        </w:trPr>
        <w:tc>
          <w:tcPr>
            <w:tcW w:w="2347" w:type="dxa"/>
          </w:tcPr>
          <w:p w14:paraId="4E5C416D" w14:textId="77777777" w:rsidR="00176BE4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F15D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77" w:type="dxa"/>
            <w:vAlign w:val="bottom"/>
          </w:tcPr>
          <w:p w14:paraId="4446C6E4" w14:textId="27E68364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(1,141)</w:t>
            </w:r>
          </w:p>
        </w:tc>
        <w:tc>
          <w:tcPr>
            <w:tcW w:w="186" w:type="dxa"/>
          </w:tcPr>
          <w:p w14:paraId="6A48FFED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D8F24E8" w14:textId="03BCA5F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6" w:type="dxa"/>
          </w:tcPr>
          <w:p w14:paraId="47878AC8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404D5" w14:textId="3960290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(913)</w:t>
            </w:r>
          </w:p>
        </w:tc>
        <w:tc>
          <w:tcPr>
            <w:tcW w:w="183" w:type="dxa"/>
          </w:tcPr>
          <w:p w14:paraId="079A219F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F0873C1" w14:textId="4E548315" w:rsidR="00176BE4" w:rsidRDefault="00176BE4" w:rsidP="00230575">
            <w:pPr>
              <w:pStyle w:val="acctfourfigures"/>
              <w:tabs>
                <w:tab w:val="clear" w:pos="765"/>
                <w:tab w:val="left" w:pos="299"/>
                <w:tab w:val="left" w:pos="69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189" w:type="dxa"/>
          </w:tcPr>
          <w:p w14:paraId="424D8649" w14:textId="77777777" w:rsidR="00176BE4" w:rsidRPr="001F0189" w:rsidRDefault="00176BE4" w:rsidP="00B4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32569D3" w14:textId="7075DB4D" w:rsidR="00176BE4" w:rsidRDefault="00176BE4" w:rsidP="00B43D45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91" w:type="dxa"/>
          </w:tcPr>
          <w:p w14:paraId="3D598C2F" w14:textId="77777777" w:rsidR="00176BE4" w:rsidRPr="001F0189" w:rsidRDefault="00176BE4" w:rsidP="00B4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F63BA52" w14:textId="47B812E0" w:rsidR="00176BE4" w:rsidRDefault="00176BE4" w:rsidP="00CB41D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(57)</w:t>
            </w:r>
          </w:p>
        </w:tc>
      </w:tr>
      <w:tr w:rsidR="00176BE4" w:rsidRPr="002B4854" w14:paraId="0795D0DD" w14:textId="77777777" w:rsidTr="00CB41DE">
        <w:trPr>
          <w:gridAfter w:val="1"/>
          <w:wAfter w:w="6" w:type="dxa"/>
          <w:cantSplit/>
          <w:trHeight w:val="391"/>
        </w:trPr>
        <w:tc>
          <w:tcPr>
            <w:tcW w:w="2347" w:type="dxa"/>
          </w:tcPr>
          <w:p w14:paraId="48F56039" w14:textId="77777777" w:rsidR="00176BE4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8793E55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14:paraId="2E58EB44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44665DF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BBEF181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43C55F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DF78960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5E2D19" w14:textId="77777777" w:rsidR="00176BE4" w:rsidRDefault="00176BE4" w:rsidP="00176BE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3F4F06C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6B83EFD" w14:textId="77777777" w:rsidR="00176BE4" w:rsidRDefault="00176BE4" w:rsidP="00176BE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1555755C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84113C" w14:textId="77777777" w:rsidR="00176BE4" w:rsidRDefault="00176BE4" w:rsidP="00CB41D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6BE4" w:rsidRPr="002B4854" w14:paraId="178DCBD1" w14:textId="77777777" w:rsidTr="00CB41DE">
        <w:trPr>
          <w:gridAfter w:val="1"/>
          <w:wAfter w:w="6" w:type="dxa"/>
          <w:cantSplit/>
          <w:trHeight w:val="402"/>
        </w:trPr>
        <w:tc>
          <w:tcPr>
            <w:tcW w:w="2347" w:type="dxa"/>
          </w:tcPr>
          <w:p w14:paraId="197A6C41" w14:textId="77777777" w:rsidR="00176BE4" w:rsidRPr="006F15D0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977" w:type="dxa"/>
            <w:vAlign w:val="bottom"/>
          </w:tcPr>
          <w:p w14:paraId="0897B569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14:paraId="3F172EAC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776658CB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C695B8F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A4182" w14:textId="77777777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5DFF9C9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7E5A87" w14:textId="77777777" w:rsidR="00176BE4" w:rsidRDefault="00176BE4" w:rsidP="00176BE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663C3F6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C6182D1" w14:textId="77777777" w:rsidR="00176BE4" w:rsidRDefault="00176BE4" w:rsidP="00176BE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23E46C96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D26761C" w14:textId="77777777" w:rsidR="00176BE4" w:rsidRDefault="00176BE4" w:rsidP="00CB41D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6BE4" w:rsidRPr="002B4854" w14:paraId="31214305" w14:textId="77777777" w:rsidTr="00CB41DE">
        <w:trPr>
          <w:gridAfter w:val="1"/>
          <w:wAfter w:w="6" w:type="dxa"/>
          <w:cantSplit/>
          <w:trHeight w:val="391"/>
        </w:trPr>
        <w:tc>
          <w:tcPr>
            <w:tcW w:w="2347" w:type="dxa"/>
          </w:tcPr>
          <w:p w14:paraId="35D0DAE2" w14:textId="77777777" w:rsidR="00176BE4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</w:t>
            </w:r>
          </w:p>
        </w:tc>
        <w:tc>
          <w:tcPr>
            <w:tcW w:w="977" w:type="dxa"/>
            <w:vAlign w:val="bottom"/>
          </w:tcPr>
          <w:p w14:paraId="2869CE4B" w14:textId="4C2A3468" w:rsidR="00176BE4" w:rsidRDefault="00176BE4" w:rsidP="00176BE4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186" w:type="dxa"/>
          </w:tcPr>
          <w:p w14:paraId="7E1BE3F1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F048672" w14:textId="66CA77CC" w:rsidR="00176BE4" w:rsidRDefault="00176BE4" w:rsidP="00176BE4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86" w:type="dxa"/>
          </w:tcPr>
          <w:p w14:paraId="3BA67A7D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B5D44A" w14:textId="1245CEE4" w:rsidR="00176BE4" w:rsidRPr="00770B13" w:rsidRDefault="00176BE4" w:rsidP="00176BE4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176B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83" w:type="dxa"/>
          </w:tcPr>
          <w:p w14:paraId="669E14A4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98AB7DC" w14:textId="02C94377" w:rsidR="00176BE4" w:rsidRDefault="00176BE4" w:rsidP="008A5893">
            <w:pPr>
              <w:pStyle w:val="acctfourfigures"/>
              <w:tabs>
                <w:tab w:val="clear" w:pos="765"/>
                <w:tab w:val="left" w:pos="697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9" w:type="dxa"/>
          </w:tcPr>
          <w:p w14:paraId="39BC5C6C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A326B7C" w14:textId="4119F25C" w:rsidR="00176BE4" w:rsidRDefault="00176BE4" w:rsidP="00176B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9,025</w:t>
            </w:r>
          </w:p>
        </w:tc>
        <w:tc>
          <w:tcPr>
            <w:tcW w:w="191" w:type="dxa"/>
          </w:tcPr>
          <w:p w14:paraId="4B523C21" w14:textId="77777777" w:rsidR="00176BE4" w:rsidRPr="001F0189" w:rsidRDefault="00176BE4" w:rsidP="0017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CD98DCA" w14:textId="3A415D8C" w:rsidR="00176BE4" w:rsidRDefault="00176BE4" w:rsidP="00CB41D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14D8FA" w14:textId="11A2A26D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273DF249" w14:textId="0E84A753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213D599" w14:textId="1DF61C23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5A21E1F" w14:textId="376A2F9A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FB10474" w14:textId="4504CA5B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3D3D468" w14:textId="50888155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FD674C5" w14:textId="0193156E" w:rsidR="009F700D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2A9D5FC" w14:textId="77777777" w:rsidR="004F23B8" w:rsidRDefault="004F23B8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EC60AD0" w14:textId="77777777" w:rsidR="009F700D" w:rsidRPr="00F77010" w:rsidRDefault="009F700D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ED4D793" w14:textId="77777777" w:rsidR="00BE0EC1" w:rsidRPr="00A76A29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A76A29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การกระทบยอดเพื่อหา</w:t>
      </w:r>
      <w:r w:rsidRPr="00A76A29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165ED355" w14:textId="5CB399EF" w:rsidR="00BE0EC1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A46F50" w:rsidRPr="00A76A29" w14:paraId="177A85BF" w14:textId="77777777" w:rsidTr="00D52189">
        <w:trPr>
          <w:trHeight w:val="252"/>
        </w:trPr>
        <w:tc>
          <w:tcPr>
            <w:tcW w:w="4410" w:type="dxa"/>
            <w:shd w:val="clear" w:color="auto" w:fill="auto"/>
          </w:tcPr>
          <w:p w14:paraId="3F7C33D6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ADD68B1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0620DF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527EB4B" w14:textId="007B98F1" w:rsidR="00A46F50" w:rsidRPr="00A46F50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6F5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6F50" w:rsidRPr="00A76A29" w14:paraId="0EEE951D" w14:textId="77777777" w:rsidTr="00D52189">
        <w:trPr>
          <w:trHeight w:val="252"/>
        </w:trPr>
        <w:tc>
          <w:tcPr>
            <w:tcW w:w="4410" w:type="dxa"/>
            <w:shd w:val="clear" w:color="auto" w:fill="auto"/>
          </w:tcPr>
          <w:p w14:paraId="2A4C8E08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5F18C7E" w14:textId="2FC73EE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79178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D847E4F" w14:textId="67652EF4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A46F50" w:rsidRPr="00A76A29" w14:paraId="34B62950" w14:textId="77777777" w:rsidTr="00D52189">
        <w:tc>
          <w:tcPr>
            <w:tcW w:w="4410" w:type="dxa"/>
            <w:shd w:val="clear" w:color="auto" w:fill="auto"/>
          </w:tcPr>
          <w:p w14:paraId="71DB291D" w14:textId="77777777" w:rsidR="00A46F50" w:rsidRPr="00A76A29" w:rsidRDefault="00A46F50" w:rsidP="00D521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159910" w14:textId="6298CC0E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DE9EE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57647F1" w14:textId="09C4EBDA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B2D473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8D08D6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598B10A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DCCA86C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65FE43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8580A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6F50" w:rsidRPr="00A76A29" w14:paraId="2342E453" w14:textId="77777777" w:rsidTr="00A46F50">
        <w:tc>
          <w:tcPr>
            <w:tcW w:w="4410" w:type="dxa"/>
            <w:shd w:val="clear" w:color="auto" w:fill="auto"/>
          </w:tcPr>
          <w:p w14:paraId="4B5BA5F2" w14:textId="2E5215CE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="0099518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5FA247C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566E48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6D193B3" w14:textId="1AD92854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1C282D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3DFA47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B7248C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01F5E3" w14:textId="3DEAA22D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46F50" w:rsidRPr="00A76A29" w14:paraId="710881D0" w14:textId="77777777" w:rsidTr="00A46F50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583E1C57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1D22DCA" w14:textId="755776E3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3385B5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6E9D5D19" w14:textId="17ECDFEE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097AF3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BE8149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72B286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3792D2" w14:textId="1C23A75C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46F50" w:rsidRPr="00A76A29" w14:paraId="781518FF" w14:textId="77777777" w:rsidTr="00D52189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E690E9B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624EDD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78462F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6294101" w14:textId="3778E2F8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AFAB96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568CBC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1C9B5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84148C" w14:textId="057721E5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608</w:t>
            </w:r>
          </w:p>
        </w:tc>
      </w:tr>
      <w:tr w:rsidR="00A46F50" w:rsidRPr="00A76A29" w14:paraId="7438EF10" w14:textId="77777777" w:rsidTr="00A46F50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5C6CDC2E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47C021" w14:textId="77777777" w:rsidR="00A46F50" w:rsidRPr="009937BE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6A28FA5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56DAF17" w14:textId="33A80B5A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BE2F2D3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C8A70F3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61C147C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E4ABCC6" w14:textId="5D140ADE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343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F50" w:rsidRPr="00A76A29" w14:paraId="23351FAF" w14:textId="77777777" w:rsidTr="0046031F">
        <w:tc>
          <w:tcPr>
            <w:tcW w:w="5490" w:type="dxa"/>
            <w:gridSpan w:val="2"/>
            <w:shd w:val="clear" w:color="auto" w:fill="auto"/>
          </w:tcPr>
          <w:p w14:paraId="51D66CE0" w14:textId="462E153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</w:t>
            </w:r>
            <w:r w:rsidRPr="00A46F5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รอการตัดบัญชีที่ไม่ได้ใช้</w:t>
            </w:r>
          </w:p>
        </w:tc>
        <w:tc>
          <w:tcPr>
            <w:tcW w:w="236" w:type="dxa"/>
            <w:shd w:val="clear" w:color="auto" w:fill="auto"/>
          </w:tcPr>
          <w:p w14:paraId="2A1B9B9A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02D2EB4" w14:textId="50C84B91" w:rsidR="00A46F50" w:rsidRPr="009937BE" w:rsidRDefault="00A46F50" w:rsidP="00D52189">
            <w:pPr>
              <w:pStyle w:val="acctfourfigures"/>
              <w:tabs>
                <w:tab w:val="clear" w:pos="765"/>
                <w:tab w:val="left" w:pos="199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655501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7AE840" w14:textId="77777777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2C9BCB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18B97" w14:textId="14637C92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46F50" w:rsidRPr="00E47FEF" w14:paraId="04FF1AB8" w14:textId="77777777" w:rsidTr="00A46F50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07A89FD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0C5DD0" w14:textId="222F444F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77E988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C46B3E3" w14:textId="5DE7D6FB" w:rsidR="00A46F50" w:rsidRPr="00A76A29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6FEF1E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354212" w14:textId="22D1E559" w:rsidR="00A46F50" w:rsidRPr="00A76A29" w:rsidRDefault="00A46F50" w:rsidP="00D521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345CCB" w14:textId="77777777" w:rsidR="00A46F50" w:rsidRPr="00A76A29" w:rsidRDefault="00A46F50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8B0B0" w14:textId="6F48193F" w:rsidR="00A46F50" w:rsidRPr="00E47FEF" w:rsidRDefault="00A46F50" w:rsidP="00D521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(3,9</w:t>
            </w:r>
            <w:r w:rsidR="00960BC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BA6859D" w14:textId="77777777" w:rsidR="009F700D" w:rsidRPr="009F700D" w:rsidRDefault="009F700D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A46F50" w:rsidRPr="00A76A29" w14:paraId="58FCC7C4" w14:textId="77777777" w:rsidTr="003F1EC9">
        <w:trPr>
          <w:trHeight w:val="252"/>
        </w:trPr>
        <w:tc>
          <w:tcPr>
            <w:tcW w:w="4410" w:type="dxa"/>
            <w:shd w:val="clear" w:color="auto" w:fill="auto"/>
          </w:tcPr>
          <w:p w14:paraId="5BBBC3E8" w14:textId="77777777" w:rsidR="00A46F50" w:rsidRPr="00A76A29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C2094E5" w14:textId="2CE65B91" w:rsidR="00A46F50" w:rsidRPr="00A46F50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6F5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EC1" w:rsidRPr="00A76A29" w14:paraId="1A924F7D" w14:textId="77777777" w:rsidTr="000D4194">
        <w:trPr>
          <w:trHeight w:val="252"/>
        </w:trPr>
        <w:tc>
          <w:tcPr>
            <w:tcW w:w="4410" w:type="dxa"/>
            <w:shd w:val="clear" w:color="auto" w:fill="auto"/>
          </w:tcPr>
          <w:p w14:paraId="4EDE2ECE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B68741" w14:textId="1D342119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6F5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16F8A1A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1D7D7" w14:textId="3083F1EA" w:rsidR="00BE0EC1" w:rsidRPr="00A76A29" w:rsidRDefault="00A46F50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BE0EC1" w:rsidRPr="00A76A29" w14:paraId="698B1DD7" w14:textId="77777777" w:rsidTr="000D4194">
        <w:tc>
          <w:tcPr>
            <w:tcW w:w="4410" w:type="dxa"/>
            <w:shd w:val="clear" w:color="auto" w:fill="auto"/>
          </w:tcPr>
          <w:p w14:paraId="7A0035F7" w14:textId="77777777" w:rsidR="00BE0EC1" w:rsidRPr="00A76A29" w:rsidRDefault="00BE0EC1" w:rsidP="000D41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33079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799F3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8A9F331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AE37892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951D61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1A94EFC0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BE6699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72F138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99CD1ED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2E501B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401F0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6F50" w:rsidRPr="00A76A29" w14:paraId="27806F68" w14:textId="77777777" w:rsidTr="000D4194">
        <w:tc>
          <w:tcPr>
            <w:tcW w:w="4410" w:type="dxa"/>
            <w:shd w:val="clear" w:color="auto" w:fill="auto"/>
          </w:tcPr>
          <w:p w14:paraId="1904B027" w14:textId="7CCF5659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3E682FC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3BEDF1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F23FBB6" w14:textId="1CF6E55B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023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7C41B2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F11591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53597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75BA80" w14:textId="799B4698" w:rsidR="00A46F50" w:rsidRPr="00A76A29" w:rsidRDefault="00A46F50" w:rsidP="00DB2B0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37,430</w:t>
            </w:r>
          </w:p>
        </w:tc>
      </w:tr>
      <w:tr w:rsidR="00A46F50" w:rsidRPr="00A76A29" w14:paraId="5FD35B7C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53EB763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0DF2D5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9B31C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C9424A" w14:textId="20227476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60BC0"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00FA4E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8F71FC" w14:textId="1AFE1763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7663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0E8363" w14:textId="7CF528F3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7,486</w:t>
            </w:r>
          </w:p>
        </w:tc>
      </w:tr>
      <w:tr w:rsidR="00A46F50" w:rsidRPr="00A76A29" w14:paraId="2F019046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A697AE3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9C444F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56F7A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C280ED" w14:textId="4520AE27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608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8C343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CC7BFE7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9BD3C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7D891B" w14:textId="460C7C42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523</w:t>
            </w:r>
          </w:p>
        </w:tc>
      </w:tr>
      <w:tr w:rsidR="00A46F50" w:rsidRPr="00A76A29" w14:paraId="1F4AE7C2" w14:textId="77777777" w:rsidTr="000D4194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6A08A17F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287DB2" w14:textId="77777777" w:rsidR="00A46F50" w:rsidRPr="009937BE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46AF977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6F14856" w14:textId="55D86E6C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70D9B1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15C3BF5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750BFB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597E30" w14:textId="0F71361B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</w:tr>
      <w:tr w:rsidR="00D9469A" w:rsidRPr="00A76A29" w14:paraId="3061EB73" w14:textId="77777777" w:rsidTr="0038664F">
        <w:tc>
          <w:tcPr>
            <w:tcW w:w="5490" w:type="dxa"/>
            <w:gridSpan w:val="2"/>
            <w:shd w:val="clear" w:color="auto" w:fill="auto"/>
          </w:tcPr>
          <w:p w14:paraId="65915FD1" w14:textId="7202E1F8" w:rsidR="00D9469A" w:rsidRPr="00A76A29" w:rsidRDefault="00D9469A" w:rsidP="00D94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</w:t>
            </w:r>
            <w:r w:rsidRPr="00D9469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รอการตัดบัญชีที่ไม่ได้ใช้</w:t>
            </w:r>
          </w:p>
        </w:tc>
        <w:tc>
          <w:tcPr>
            <w:tcW w:w="236" w:type="dxa"/>
            <w:shd w:val="clear" w:color="auto" w:fill="auto"/>
          </w:tcPr>
          <w:p w14:paraId="1515C6D2" w14:textId="77777777" w:rsidR="00D9469A" w:rsidRPr="00A76A29" w:rsidRDefault="00D9469A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791D5C" w14:textId="36131B13" w:rsidR="00D9469A" w:rsidRPr="009937BE" w:rsidRDefault="00D9469A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64683FAA" w14:textId="77777777" w:rsidR="00D9469A" w:rsidRPr="00A76A29" w:rsidRDefault="00D9469A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5F56AB" w14:textId="77777777" w:rsidR="00D9469A" w:rsidRPr="00A76A29" w:rsidRDefault="00D9469A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A5E6" w14:textId="77777777" w:rsidR="00D9469A" w:rsidRPr="00A76A29" w:rsidRDefault="00D9469A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56936" w14:textId="2B23105B" w:rsidR="00D9469A" w:rsidRPr="00A76A29" w:rsidRDefault="00D9469A" w:rsidP="00A46F50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46F50" w:rsidRPr="00A76A29" w14:paraId="7FBBDAB0" w14:textId="77777777" w:rsidTr="000D4194">
        <w:tc>
          <w:tcPr>
            <w:tcW w:w="4410" w:type="dxa"/>
            <w:shd w:val="clear" w:color="auto" w:fill="auto"/>
          </w:tcPr>
          <w:p w14:paraId="37926269" w14:textId="77777777" w:rsidR="00A46F50" w:rsidRPr="008A05F4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723A8">
              <w:rPr>
                <w:rFonts w:ascii="Angsana New" w:hAnsi="Angsana New"/>
                <w:spacing w:val="-6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5723A8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5D62E00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AF7BB0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B28BF91" w14:textId="565F3933" w:rsidR="00A46F50" w:rsidRPr="009937BE" w:rsidRDefault="00A46F50" w:rsidP="00A46F50">
            <w:pPr>
              <w:pStyle w:val="acctfourfigures"/>
              <w:tabs>
                <w:tab w:val="clear" w:pos="765"/>
                <w:tab w:val="left" w:pos="199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4549F318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0FFBC41" w14:textId="7777777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5EFF7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3B536" w14:textId="12F4A744" w:rsidR="00A46F50" w:rsidRPr="009937BE" w:rsidRDefault="00A46F50" w:rsidP="000069D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A46F50" w:rsidRPr="00E47FEF" w14:paraId="290DE535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4C19EBA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F32B18" w14:textId="1A4229D7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C93CA3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84269" w14:textId="1A089CB3" w:rsidR="00A46F50" w:rsidRPr="00A76A29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960BC0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888019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A723A3" w14:textId="75A9A655" w:rsidR="00A46F50" w:rsidRPr="00A76A29" w:rsidRDefault="00A46F50" w:rsidP="00A46F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0EF4E9" w14:textId="77777777" w:rsidR="00A46F50" w:rsidRPr="00A76A29" w:rsidRDefault="00A46F50" w:rsidP="00A4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68088" w14:textId="4083DE73" w:rsidR="00A46F50" w:rsidRPr="00E47FEF" w:rsidRDefault="00A46F50" w:rsidP="00A46F5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7,739</w:t>
            </w:r>
          </w:p>
        </w:tc>
      </w:tr>
    </w:tbl>
    <w:p w14:paraId="76F378EC" w14:textId="39DD3326" w:rsidR="009F63C3" w:rsidRPr="00A46F50" w:rsidRDefault="009F63C3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76000B69" w14:textId="7AC2B221" w:rsidR="00595365" w:rsidRPr="00A46F50" w:rsidRDefault="00595365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1A3886EA" w14:textId="059C7A48" w:rsidR="00595365" w:rsidRPr="00A46F50" w:rsidRDefault="00595365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5F0BC344" w14:textId="3664A25D" w:rsidR="00595365" w:rsidRDefault="00595365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4DB59D1B" w14:textId="77777777" w:rsidR="000C287E" w:rsidRDefault="000C287E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36BB05B1" w14:textId="77777777" w:rsidR="00A46F50" w:rsidRPr="00A46F50" w:rsidRDefault="00A46F50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3A99C71E" w14:textId="77777777" w:rsidR="00034646" w:rsidRDefault="00034646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5DE596FB" w14:textId="24DFD923" w:rsidR="00BE0EC1" w:rsidRPr="00A46F50" w:rsidRDefault="009F63C3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A46F50">
        <w:rPr>
          <w:rFonts w:ascii="Angsana New" w:hAnsi="Angsana New" w:cs="Angsana New"/>
          <w:cs/>
          <w:lang w:val="en-US"/>
        </w:rPr>
        <w:lastRenderedPageBreak/>
        <w:t>รายการเคลื่อนไหวของสินทรัพย์</w:t>
      </w:r>
      <w:r w:rsidR="006452D4" w:rsidRPr="00A46F50">
        <w:rPr>
          <w:rFonts w:ascii="Angsana New" w:hAnsi="Angsana New" w:cs="Angsana New" w:hint="cs"/>
          <w:cs/>
          <w:lang w:val="en-US"/>
        </w:rPr>
        <w:t>และหนี้สิน</w:t>
      </w:r>
      <w:r w:rsidRPr="00A46F50">
        <w:rPr>
          <w:rFonts w:ascii="Angsana New" w:hAnsi="Angsana New" w:cs="Angsana New"/>
          <w:cs/>
          <w:lang w:val="en-US"/>
        </w:rPr>
        <w:t>ภาษีเงินได้รอการตัดบัญชีที่เกิดขึ้นระหว่างปีมีดังนี้</w:t>
      </w:r>
    </w:p>
    <w:p w14:paraId="718C996E" w14:textId="20C32590" w:rsidR="009F63C3" w:rsidRPr="003172AF" w:rsidRDefault="009F63C3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364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58"/>
        <w:gridCol w:w="1363"/>
        <w:gridCol w:w="238"/>
        <w:gridCol w:w="1219"/>
        <w:gridCol w:w="281"/>
        <w:gridCol w:w="1146"/>
      </w:tblGrid>
      <w:tr w:rsidR="00CC672B" w:rsidRPr="00CC672B" w14:paraId="72EDE499" w14:textId="77777777" w:rsidTr="00CC672B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7468C575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7"/>
            <w:tcBorders>
              <w:top w:val="nil"/>
            </w:tcBorders>
          </w:tcPr>
          <w:p w14:paraId="30DB94F2" w14:textId="70960CC4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806CE" w:rsidRPr="00CC672B" w14:paraId="5BD4ACCB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5898D147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79A17F89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tcBorders>
              <w:top w:val="nil"/>
            </w:tcBorders>
          </w:tcPr>
          <w:p w14:paraId="43A69671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top w:val="nil"/>
              <w:bottom w:val="nil"/>
            </w:tcBorders>
          </w:tcPr>
          <w:p w14:paraId="68E647A3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762" w:type="pct"/>
            <w:gridSpan w:val="2"/>
            <w:tcBorders>
              <w:top w:val="nil"/>
              <w:bottom w:val="nil"/>
            </w:tcBorders>
          </w:tcPr>
          <w:p w14:paraId="65572934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806CE" w:rsidRPr="00CC672B" w14:paraId="704EB8A5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08F5E016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5BA25487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38" w:type="pct"/>
            <w:tcBorders>
              <w:top w:val="nil"/>
            </w:tcBorders>
          </w:tcPr>
          <w:p w14:paraId="7D91A325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top w:val="nil"/>
            </w:tcBorders>
          </w:tcPr>
          <w:p w14:paraId="572CB60E" w14:textId="18384B73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951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7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951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150" w:type="pct"/>
            <w:tcBorders>
              <w:top w:val="nil"/>
            </w:tcBorders>
          </w:tcPr>
          <w:p w14:paraId="69511B6A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nil"/>
            </w:tcBorders>
          </w:tcPr>
          <w:p w14:paraId="679593A9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5806CE" w:rsidRPr="00CC672B" w14:paraId="15A3CEC9" w14:textId="77777777" w:rsidTr="00B32177">
        <w:trPr>
          <w:trHeight w:val="360"/>
        </w:trPr>
        <w:tc>
          <w:tcPr>
            <w:tcW w:w="1970" w:type="pct"/>
          </w:tcPr>
          <w:p w14:paraId="170E949F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256842D9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" w:type="pct"/>
          </w:tcPr>
          <w:p w14:paraId="2BD94351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8F85504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79E24514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78810D2B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0" w:type="pct"/>
          </w:tcPr>
          <w:p w14:paraId="09E32309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9C3BFD9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806CE" w:rsidRPr="00CC672B" w14:paraId="136379A8" w14:textId="77777777" w:rsidTr="00D52189">
        <w:trPr>
          <w:trHeight w:val="360"/>
        </w:trPr>
        <w:tc>
          <w:tcPr>
            <w:tcW w:w="1970" w:type="pct"/>
          </w:tcPr>
          <w:p w14:paraId="4840BE86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76D9FBC9" w14:textId="34CEB96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</w:tcPr>
          <w:p w14:paraId="239D3772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6164D9C4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7" w:type="pct"/>
          </w:tcPr>
          <w:p w14:paraId="75032DBC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15FE76F7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0" w:type="pct"/>
          </w:tcPr>
          <w:p w14:paraId="5E26AA56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C617F76" w14:textId="4031DD04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06CE" w:rsidRPr="00CC672B" w14:paraId="7C52B6AF" w14:textId="77777777" w:rsidTr="00D52189">
        <w:trPr>
          <w:trHeight w:val="360"/>
        </w:trPr>
        <w:tc>
          <w:tcPr>
            <w:tcW w:w="1970" w:type="pct"/>
          </w:tcPr>
          <w:p w14:paraId="6A3EE6D0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7"/>
          </w:tcPr>
          <w:p w14:paraId="0A29B007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06CE" w:rsidRPr="00CC672B" w14:paraId="6E720259" w14:textId="77777777" w:rsidTr="00D52189">
        <w:trPr>
          <w:trHeight w:val="360"/>
        </w:trPr>
        <w:tc>
          <w:tcPr>
            <w:tcW w:w="1970" w:type="pct"/>
          </w:tcPr>
          <w:p w14:paraId="0C3755FB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4" w:type="pct"/>
          </w:tcPr>
          <w:p w14:paraId="41EA4225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2F8559D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1BF94F83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466C2882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3E5AEDDA" w14:textId="77777777" w:rsidR="005806CE" w:rsidRPr="00CC672B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416389E1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AD53BB" w14:textId="77777777" w:rsidR="005806CE" w:rsidRPr="00CC672B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99E" w:rsidRPr="00CC672B" w14:paraId="4C3AC03B" w14:textId="77777777" w:rsidTr="00D52189">
        <w:trPr>
          <w:trHeight w:val="360"/>
        </w:trPr>
        <w:tc>
          <w:tcPr>
            <w:tcW w:w="1970" w:type="pct"/>
          </w:tcPr>
          <w:p w14:paraId="26D1133C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24" w:type="pct"/>
          </w:tcPr>
          <w:p w14:paraId="3DDBA4DC" w14:textId="384180AB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  <w:tc>
          <w:tcPr>
            <w:tcW w:w="138" w:type="pct"/>
          </w:tcPr>
          <w:p w14:paraId="2E507160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F1A4777" w14:textId="75C5495F" w:rsidR="00D4499E" w:rsidRPr="00CC672B" w:rsidRDefault="00D4499E" w:rsidP="003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(1,514)</w:t>
            </w:r>
          </w:p>
        </w:tc>
        <w:tc>
          <w:tcPr>
            <w:tcW w:w="127" w:type="pct"/>
          </w:tcPr>
          <w:p w14:paraId="0E348709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02D1FD7" w14:textId="2C9CBEB8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E2B3E18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4BF9E108" w14:textId="144D6067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D4499E" w:rsidRPr="00CC672B" w14:paraId="0606CE90" w14:textId="77777777" w:rsidTr="00D52189">
        <w:trPr>
          <w:trHeight w:val="360"/>
        </w:trPr>
        <w:tc>
          <w:tcPr>
            <w:tcW w:w="1970" w:type="pct"/>
          </w:tcPr>
          <w:p w14:paraId="04ED667D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24" w:type="pct"/>
          </w:tcPr>
          <w:p w14:paraId="22816EBA" w14:textId="5DBCDE39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38" w:type="pct"/>
          </w:tcPr>
          <w:p w14:paraId="5A819A94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91404C5" w14:textId="777814CC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27" w:type="pct"/>
          </w:tcPr>
          <w:p w14:paraId="5007CDB6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566B9848" w14:textId="54C2DDF4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8BDE1D6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278DCD39" w14:textId="52C9BF9E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</w:tr>
      <w:tr w:rsidR="00D4499E" w:rsidRPr="00CC672B" w14:paraId="5C9181B2" w14:textId="77777777" w:rsidTr="00D52189">
        <w:trPr>
          <w:trHeight w:val="360"/>
        </w:trPr>
        <w:tc>
          <w:tcPr>
            <w:tcW w:w="1970" w:type="pct"/>
          </w:tcPr>
          <w:p w14:paraId="30430653" w14:textId="0EF501CD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24" w:type="pct"/>
          </w:tcPr>
          <w:p w14:paraId="1656650A" w14:textId="31A61676" w:rsidR="00D4499E" w:rsidRPr="00CC672B" w:rsidRDefault="00D4499E" w:rsidP="00DB2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B6EDDAB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73AA2F7" w14:textId="20C8F268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7" w:type="pct"/>
          </w:tcPr>
          <w:p w14:paraId="5F8AC04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68FE9EB5" w14:textId="580849BC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B1B73D4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373738F9" w14:textId="510195DA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4499E" w:rsidRPr="00CC672B" w14:paraId="7C32293B" w14:textId="77777777" w:rsidTr="00D52189">
        <w:trPr>
          <w:trHeight w:val="360"/>
        </w:trPr>
        <w:tc>
          <w:tcPr>
            <w:tcW w:w="1970" w:type="pct"/>
          </w:tcPr>
          <w:p w14:paraId="4E2F2F65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24" w:type="pct"/>
          </w:tcPr>
          <w:p w14:paraId="033A21AB" w14:textId="7280F69B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138" w:type="pct"/>
          </w:tcPr>
          <w:p w14:paraId="682A46C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8EA4033" w14:textId="24AD6FB5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84325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" w:type="pct"/>
          </w:tcPr>
          <w:p w14:paraId="0DADB15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5B78C452" w14:textId="2B35C8B9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31071B4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68E6E027" w14:textId="0E7C4361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</w:t>
            </w:r>
            <w:r w:rsidR="0084325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4499E" w:rsidRPr="00CC672B" w14:paraId="78C51B2D" w14:textId="77777777" w:rsidTr="00D52189">
        <w:trPr>
          <w:trHeight w:val="360"/>
        </w:trPr>
        <w:tc>
          <w:tcPr>
            <w:tcW w:w="1970" w:type="pct"/>
          </w:tcPr>
          <w:p w14:paraId="0E96C471" w14:textId="21D85A15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ที่ไม่ใช่สินทรัพย์ทางการเงิน</w:t>
            </w:r>
          </w:p>
        </w:tc>
        <w:tc>
          <w:tcPr>
            <w:tcW w:w="624" w:type="pct"/>
          </w:tcPr>
          <w:p w14:paraId="7DD8F5F0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AED3B" w14:textId="18351348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  <w:tc>
          <w:tcPr>
            <w:tcW w:w="138" w:type="pct"/>
          </w:tcPr>
          <w:p w14:paraId="5D6BC38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34A490A" w14:textId="77777777" w:rsid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8FCBF" w14:textId="63E0D807" w:rsidR="00D4499E" w:rsidRPr="00CC672B" w:rsidRDefault="00D4499E" w:rsidP="003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127" w:type="pct"/>
          </w:tcPr>
          <w:p w14:paraId="4744D1A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43CC64C0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2CACB8" w14:textId="1341FC49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6AEAE4A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65782A86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521A3B" w14:textId="4E0444C0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</w:tr>
      <w:tr w:rsidR="00D4499E" w:rsidRPr="00CC672B" w14:paraId="3307AAC6" w14:textId="77777777" w:rsidTr="00D52189">
        <w:trPr>
          <w:trHeight w:val="360"/>
        </w:trPr>
        <w:tc>
          <w:tcPr>
            <w:tcW w:w="1970" w:type="pct"/>
          </w:tcPr>
          <w:p w14:paraId="2B64C04F" w14:textId="10E673DB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24" w:type="pct"/>
            <w:tcBorders>
              <w:bottom w:val="nil"/>
            </w:tcBorders>
          </w:tcPr>
          <w:p w14:paraId="5332648D" w14:textId="74503446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38" w:type="pct"/>
            <w:tcBorders>
              <w:bottom w:val="nil"/>
            </w:tcBorders>
          </w:tcPr>
          <w:p w14:paraId="4F48447F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22789CB9" w14:textId="14CE4D13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08211DDB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79831A52" w14:textId="496F84C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3595ABB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9EA0D29" w14:textId="5645ACF2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D4499E" w:rsidRPr="00CC672B" w14:paraId="32F3DF91" w14:textId="77777777" w:rsidTr="00D52189">
        <w:trPr>
          <w:trHeight w:val="360"/>
        </w:trPr>
        <w:tc>
          <w:tcPr>
            <w:tcW w:w="1970" w:type="pct"/>
          </w:tcPr>
          <w:p w14:paraId="3A8A5C19" w14:textId="1E96E6B2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24" w:type="pct"/>
            <w:tcBorders>
              <w:bottom w:val="nil"/>
            </w:tcBorders>
          </w:tcPr>
          <w:p w14:paraId="68FBF9D5" w14:textId="3979D8ED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8" w:type="pct"/>
            <w:tcBorders>
              <w:bottom w:val="nil"/>
            </w:tcBorders>
          </w:tcPr>
          <w:p w14:paraId="25AC4D8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5E27E6A6" w14:textId="4A0893E9" w:rsidR="00D4499E" w:rsidRPr="00CC672B" w:rsidRDefault="00D4499E" w:rsidP="003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7" w:type="pct"/>
            <w:tcBorders>
              <w:bottom w:val="nil"/>
            </w:tcBorders>
          </w:tcPr>
          <w:p w14:paraId="3BC852A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0F16F303" w14:textId="461F1CDF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E756B9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79AE68B5" w14:textId="32A37EF0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D4499E" w:rsidRPr="00CC672B" w14:paraId="7EEECA67" w14:textId="77777777" w:rsidTr="00D52189">
        <w:trPr>
          <w:trHeight w:val="360"/>
        </w:trPr>
        <w:tc>
          <w:tcPr>
            <w:tcW w:w="1970" w:type="pct"/>
          </w:tcPr>
          <w:p w14:paraId="13BB94F8" w14:textId="20454AF9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624" w:type="pct"/>
            <w:tcBorders>
              <w:bottom w:val="nil"/>
            </w:tcBorders>
          </w:tcPr>
          <w:p w14:paraId="1E4EA265" w14:textId="65C77476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8" w:type="pct"/>
            <w:tcBorders>
              <w:bottom w:val="nil"/>
            </w:tcBorders>
          </w:tcPr>
          <w:p w14:paraId="49B8CE4A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51CEBF4E" w14:textId="4549948E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27" w:type="pct"/>
            <w:tcBorders>
              <w:bottom w:val="nil"/>
            </w:tcBorders>
          </w:tcPr>
          <w:p w14:paraId="038DE5B0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75B135F3" w14:textId="32D4DD7C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2A6FA124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1785B148" w14:textId="2B41A5FB" w:rsidR="00D4499E" w:rsidRPr="00CC672B" w:rsidRDefault="00D4499E" w:rsidP="00DB2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99E" w:rsidRPr="00CC672B" w14:paraId="1D33D6B6" w14:textId="77777777" w:rsidTr="00D52189">
        <w:trPr>
          <w:trHeight w:val="360"/>
        </w:trPr>
        <w:tc>
          <w:tcPr>
            <w:tcW w:w="1970" w:type="pct"/>
          </w:tcPr>
          <w:p w14:paraId="212B8E97" w14:textId="01DBDC75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24" w:type="pct"/>
            <w:tcBorders>
              <w:bottom w:val="nil"/>
            </w:tcBorders>
          </w:tcPr>
          <w:p w14:paraId="1F09EF47" w14:textId="6AA52129" w:rsidR="00D4499E" w:rsidRDefault="00D4499E" w:rsidP="00DB2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tcBorders>
              <w:bottom w:val="nil"/>
            </w:tcBorders>
          </w:tcPr>
          <w:p w14:paraId="5B2D4804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73309765" w14:textId="1089500C" w:rsidR="00D4499E" w:rsidRPr="00CC672B" w:rsidRDefault="00D4499E" w:rsidP="003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7" w:type="pct"/>
            <w:tcBorders>
              <w:bottom w:val="nil"/>
            </w:tcBorders>
          </w:tcPr>
          <w:p w14:paraId="2A2CE4A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174C5799" w14:textId="7ED0A93B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6C95143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543F5885" w14:textId="25F94A93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D4499E" w:rsidRPr="00CC672B" w14:paraId="00857D3B" w14:textId="77777777" w:rsidTr="00D52189">
        <w:trPr>
          <w:trHeight w:val="360"/>
        </w:trPr>
        <w:tc>
          <w:tcPr>
            <w:tcW w:w="1970" w:type="pct"/>
            <w:tcBorders>
              <w:bottom w:val="nil"/>
            </w:tcBorders>
          </w:tcPr>
          <w:p w14:paraId="482F2F58" w14:textId="79A09DF3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3C94CD7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380C66" w14:textId="0B764888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2407F31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67AEB2E8" w14:textId="77777777" w:rsid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C6858" w14:textId="34124F64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771BE73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D7C7264" w14:textId="77777777" w:rsid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82DEE3" w14:textId="6A3D2F9B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BAD682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8583FE0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0A6A3" w14:textId="7C9743CC" w:rsidR="00D4499E" w:rsidRPr="00CC672B" w:rsidRDefault="00D4499E" w:rsidP="003F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2,602</w:t>
            </w:r>
          </w:p>
        </w:tc>
      </w:tr>
      <w:tr w:rsidR="00D4499E" w:rsidRPr="00CC672B" w14:paraId="12673CFA" w14:textId="77777777" w:rsidTr="00CC672B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57E2CC24" w14:textId="4086420C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D99AA2E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E03671" w14:textId="53FAF519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1,524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A957D7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5210D7A1" w14:textId="77777777" w:rsid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FF2AFA" w14:textId="6B2D1254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220AB1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B250E5C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7050EC" w14:textId="17A4C45A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3DD4300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70D7DE0" w14:textId="77777777" w:rsid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4F0B0A" w14:textId="4BA2B14C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D4499E" w:rsidRPr="00CC672B" w14:paraId="2713DB45" w14:textId="77777777" w:rsidTr="00CC672B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0346EFF9" w14:textId="38352512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5370E5C5" w14:textId="6E4959A3" w:rsidR="00D4499E" w:rsidRPr="00CC672B" w:rsidRDefault="00D4499E" w:rsidP="00A7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38" w:type="pct"/>
            <w:tcBorders>
              <w:top w:val="nil"/>
            </w:tcBorders>
          </w:tcPr>
          <w:p w14:paraId="2D2B86E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single" w:sz="4" w:space="0" w:color="auto"/>
            </w:tcBorders>
          </w:tcPr>
          <w:p w14:paraId="79E2BEE1" w14:textId="5A4C260E" w:rsidR="00D4499E" w:rsidRPr="00CC672B" w:rsidRDefault="0084325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49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27" w:type="pct"/>
            <w:tcBorders>
              <w:top w:val="nil"/>
            </w:tcBorders>
          </w:tcPr>
          <w:p w14:paraId="0AC1A6B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single" w:sz="4" w:space="0" w:color="auto"/>
            </w:tcBorders>
          </w:tcPr>
          <w:p w14:paraId="42258064" w14:textId="1B360603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33BB41D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single" w:sz="4" w:space="0" w:color="auto"/>
            </w:tcBorders>
          </w:tcPr>
          <w:p w14:paraId="31DA8457" w14:textId="1EA2BF87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4325E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D4499E" w:rsidRPr="00CC672B" w14:paraId="37F53D48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1D9AFB18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5D9F8B01" w14:textId="5E36CAE5" w:rsidR="00D4499E" w:rsidRPr="00CC672B" w:rsidRDefault="00D4499E" w:rsidP="00CA4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76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18,685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4CA4838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5E57780F" w14:textId="24DDE771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843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FF7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5CA5CE5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5FEA8360" w14:textId="612F0586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2BEDF8E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F9310B8" w14:textId="49C2CBCB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3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43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</w:tr>
      <w:tr w:rsidR="00D4499E" w:rsidRPr="00D4499E" w14:paraId="11623078" w14:textId="77777777" w:rsidTr="00D4499E">
        <w:trPr>
          <w:trHeight w:val="40"/>
        </w:trPr>
        <w:tc>
          <w:tcPr>
            <w:tcW w:w="1970" w:type="pct"/>
            <w:tcBorders>
              <w:top w:val="nil"/>
              <w:bottom w:val="nil"/>
            </w:tcBorders>
          </w:tcPr>
          <w:p w14:paraId="02F3C23F" w14:textId="77777777" w:rsidR="00D4499E" w:rsidRP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C6F9C43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40CAAB15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3A120EF5" w14:textId="77777777" w:rsidR="00D4499E" w:rsidRP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61D4AE09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72571BA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288B9F9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2535149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499E" w:rsidRPr="00CC672B" w14:paraId="483D302E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57FFA4A4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055BFD86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519BE4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37A52692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55C5902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737C4DE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18841E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735613A9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99E" w:rsidRPr="00CC672B" w14:paraId="54F3439C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6E6E433A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17160534" w14:textId="5117C639" w:rsidR="00D4499E" w:rsidRPr="00CC672B" w:rsidRDefault="00D4499E" w:rsidP="00CA4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42D25C8E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1B358410" w14:textId="1932410D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6F18106F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93B5C20" w14:textId="37F651A9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549FD62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28A7690" w14:textId="7FA7943C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(999)</w:t>
            </w:r>
          </w:p>
        </w:tc>
      </w:tr>
      <w:tr w:rsidR="00D4499E" w:rsidRPr="00CC672B" w14:paraId="2CD23E3D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4F3C39F2" w14:textId="5F7472BB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487D1C7" w14:textId="116269EC" w:rsidR="00D4499E" w:rsidRDefault="00D4499E" w:rsidP="00DB2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7987A97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647D22D4" w14:textId="5AEECBD0" w:rsidR="00D4499E" w:rsidRPr="00CC672B" w:rsidRDefault="00D4499E" w:rsidP="003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FAE0EB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43781578" w14:textId="160DDAE2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0DC67E5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528AAB16" w14:textId="2C92CE4B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D4499E" w:rsidRPr="00CC672B" w14:paraId="472510B6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CACCDAF" w14:textId="38673D72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7C5B7E2C" w14:textId="1F873118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D0468C0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0D3376E1" w14:textId="2BD2E07D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A644326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4370BF21" w14:textId="1700E3F2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76122EA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4854140" w14:textId="18358672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D4499E" w:rsidRPr="00CC672B" w14:paraId="38335D44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13759496" w14:textId="55582DD9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0D1FAF6" w14:textId="330AEC96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295793F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2B594379" w14:textId="58737A7C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1A7E4DC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A7A9671" w14:textId="612ED44A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BEA745F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7C7F3C25" w14:textId="5C9314A4" w:rsidR="00D4499E" w:rsidRPr="00CC672B" w:rsidRDefault="00D4499E" w:rsidP="00DB2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499E" w:rsidRPr="00CC672B" w14:paraId="0A2FCB80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58DBD11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499AF3F7" w14:textId="743F8580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(1,350)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88E2CCF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6159F87C" w14:textId="118BB7CA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539E8D7B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04A678C3" w14:textId="38167C8D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173727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44FBC7E1" w14:textId="51B50197" w:rsidR="00D4499E" w:rsidRPr="00CC672B" w:rsidRDefault="00D4499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(900)</w:t>
            </w:r>
          </w:p>
        </w:tc>
      </w:tr>
      <w:tr w:rsidR="00D4499E" w:rsidRPr="00CC672B" w14:paraId="1C9C8394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669E9463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6CAF7E37" w14:textId="2A53F30D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38A0589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01030E7F" w14:textId="280AEBED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6D4FDAA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2B851610" w14:textId="4609B66B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BAC2287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05B57029" w14:textId="7DA8001B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(2,053)</w:t>
            </w:r>
          </w:p>
        </w:tc>
      </w:tr>
      <w:tr w:rsidR="00D4499E" w:rsidRPr="00D4499E" w14:paraId="718594C8" w14:textId="77777777" w:rsidTr="00D4499E">
        <w:trPr>
          <w:trHeight w:val="40"/>
        </w:trPr>
        <w:tc>
          <w:tcPr>
            <w:tcW w:w="1970" w:type="pct"/>
            <w:tcBorders>
              <w:top w:val="nil"/>
              <w:bottom w:val="nil"/>
            </w:tcBorders>
          </w:tcPr>
          <w:p w14:paraId="3B707E76" w14:textId="77777777" w:rsidR="00D4499E" w:rsidRP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65B04976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6FF107B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722805A3" w14:textId="77777777" w:rsidR="00D4499E" w:rsidRP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46D3EF2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E147FC9" w14:textId="77777777" w:rsidR="00D4499E" w:rsidRPr="00D4499E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37732DD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EE7110B" w14:textId="77777777" w:rsidR="00D4499E" w:rsidRPr="00D4499E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499E" w:rsidRPr="00CC672B" w14:paraId="0329117D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CA9A8EE" w14:textId="77777777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03C27813" w14:textId="3E8A4C34" w:rsidR="00D4499E" w:rsidRPr="00CC672B" w:rsidRDefault="00D4499E" w:rsidP="00CA4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76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15,878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6851A90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double" w:sz="4" w:space="0" w:color="auto"/>
            </w:tcBorders>
          </w:tcPr>
          <w:p w14:paraId="4B58DFDA" w14:textId="79BC0574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843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FF7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B908A5C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</w:tcPr>
          <w:p w14:paraId="6318AEEE" w14:textId="2ADA2ACC" w:rsidR="00D4499E" w:rsidRPr="00CC672B" w:rsidRDefault="00D4499E" w:rsidP="00D4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4FBD38D" w14:textId="77777777" w:rsidR="00D4499E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double" w:sz="4" w:space="0" w:color="auto"/>
            </w:tcBorders>
          </w:tcPr>
          <w:p w14:paraId="0BEFA211" w14:textId="15B317B8" w:rsidR="00D4499E" w:rsidRPr="00CC672B" w:rsidRDefault="0084325E" w:rsidP="0023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44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="00FF7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CC672B" w:rsidRPr="00CC672B" w14:paraId="45FF996D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53CA89F0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7"/>
            <w:tcBorders>
              <w:top w:val="nil"/>
            </w:tcBorders>
          </w:tcPr>
          <w:p w14:paraId="1C1AAA2F" w14:textId="2FA17CAC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C672B" w:rsidRPr="00CC672B" w14:paraId="61AFA97F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79ADC7F5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1ADCE849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tcBorders>
              <w:top w:val="nil"/>
            </w:tcBorders>
          </w:tcPr>
          <w:p w14:paraId="27C7E9C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top w:val="nil"/>
              <w:bottom w:val="nil"/>
            </w:tcBorders>
          </w:tcPr>
          <w:p w14:paraId="3B5F2B3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762" w:type="pct"/>
            <w:gridSpan w:val="2"/>
            <w:tcBorders>
              <w:top w:val="nil"/>
              <w:bottom w:val="nil"/>
            </w:tcBorders>
          </w:tcPr>
          <w:p w14:paraId="4D08B25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2B" w:rsidRPr="00CC672B" w14:paraId="4309B53E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2B0655D0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2D16DCE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38" w:type="pct"/>
            <w:tcBorders>
              <w:top w:val="nil"/>
            </w:tcBorders>
          </w:tcPr>
          <w:p w14:paraId="6124BF8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top w:val="nil"/>
            </w:tcBorders>
          </w:tcPr>
          <w:p w14:paraId="59D3F6A1" w14:textId="0564377A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D06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7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06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150" w:type="pct"/>
            <w:tcBorders>
              <w:top w:val="nil"/>
            </w:tcBorders>
          </w:tcPr>
          <w:p w14:paraId="33A969D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nil"/>
            </w:tcBorders>
          </w:tcPr>
          <w:p w14:paraId="054F01E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CC672B" w:rsidRPr="00CC672B" w14:paraId="37EC67CF" w14:textId="77777777" w:rsidTr="00B32177">
        <w:trPr>
          <w:trHeight w:val="360"/>
        </w:trPr>
        <w:tc>
          <w:tcPr>
            <w:tcW w:w="1970" w:type="pct"/>
          </w:tcPr>
          <w:p w14:paraId="667AE4B0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13A413A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" w:type="pct"/>
          </w:tcPr>
          <w:p w14:paraId="189192E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23BC8C98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136A684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74303DF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0" w:type="pct"/>
          </w:tcPr>
          <w:p w14:paraId="79C53CE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EBF9CB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672B" w:rsidRPr="00CC672B" w14:paraId="261D204F" w14:textId="77777777" w:rsidTr="00D52189">
        <w:trPr>
          <w:trHeight w:val="360"/>
        </w:trPr>
        <w:tc>
          <w:tcPr>
            <w:tcW w:w="1970" w:type="pct"/>
          </w:tcPr>
          <w:p w14:paraId="03573AAF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4472EDD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</w:tcPr>
          <w:p w14:paraId="081A452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72DB443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7" w:type="pct"/>
          </w:tcPr>
          <w:p w14:paraId="60D5503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7273449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0" w:type="pct"/>
          </w:tcPr>
          <w:p w14:paraId="4B1B434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FF1B0E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C672B" w:rsidRPr="00CC672B" w14:paraId="7A754995" w14:textId="77777777" w:rsidTr="00D52189">
        <w:trPr>
          <w:trHeight w:val="360"/>
        </w:trPr>
        <w:tc>
          <w:tcPr>
            <w:tcW w:w="1970" w:type="pct"/>
          </w:tcPr>
          <w:p w14:paraId="466D30C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7"/>
          </w:tcPr>
          <w:p w14:paraId="65F4C6A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672B" w:rsidRPr="00CC672B" w14:paraId="67526375" w14:textId="77777777" w:rsidTr="00D52189">
        <w:trPr>
          <w:trHeight w:val="360"/>
        </w:trPr>
        <w:tc>
          <w:tcPr>
            <w:tcW w:w="1970" w:type="pct"/>
          </w:tcPr>
          <w:p w14:paraId="0094C854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CC6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4" w:type="pct"/>
          </w:tcPr>
          <w:p w14:paraId="66D5E0E8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6220C6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343CFB2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6B83C38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38F18A35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254FDD8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3F19E4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2B" w:rsidRPr="00CC672B" w14:paraId="38BFB7B8" w14:textId="77777777" w:rsidTr="00D52189">
        <w:trPr>
          <w:trHeight w:val="360"/>
        </w:trPr>
        <w:tc>
          <w:tcPr>
            <w:tcW w:w="1970" w:type="pct"/>
          </w:tcPr>
          <w:p w14:paraId="5EBE72E4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24" w:type="pct"/>
          </w:tcPr>
          <w:p w14:paraId="4B4A8A8A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  <w:tc>
          <w:tcPr>
            <w:tcW w:w="138" w:type="pct"/>
          </w:tcPr>
          <w:p w14:paraId="05B1B7B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0DE08F77" w14:textId="2076DCE7" w:rsidR="00CC672B" w:rsidRPr="00CC672B" w:rsidRDefault="00DC15A8" w:rsidP="00D5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(1,514)</w:t>
            </w:r>
          </w:p>
        </w:tc>
        <w:tc>
          <w:tcPr>
            <w:tcW w:w="127" w:type="pct"/>
          </w:tcPr>
          <w:p w14:paraId="7AEC885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5F386A91" w14:textId="406AA829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125D3696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1D03E047" w14:textId="33799A1E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CC672B" w:rsidRPr="00CC672B" w14:paraId="2EAFFE1D" w14:textId="77777777" w:rsidTr="00D52189">
        <w:trPr>
          <w:trHeight w:val="360"/>
        </w:trPr>
        <w:tc>
          <w:tcPr>
            <w:tcW w:w="1970" w:type="pct"/>
          </w:tcPr>
          <w:p w14:paraId="2DF7E2F7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24" w:type="pct"/>
          </w:tcPr>
          <w:p w14:paraId="19CADE65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38" w:type="pct"/>
          </w:tcPr>
          <w:p w14:paraId="16C2992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427ABD3E" w14:textId="74C9A927" w:rsidR="00CC672B" w:rsidRPr="00CC672B" w:rsidRDefault="00DC15A8" w:rsidP="00DC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27" w:type="pct"/>
          </w:tcPr>
          <w:p w14:paraId="79BADD5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0C97EEA" w14:textId="56C1FC2B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1D168EA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056C817B" w14:textId="34EE8924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</w:tr>
      <w:tr w:rsidR="00CC672B" w:rsidRPr="00CC672B" w14:paraId="387D1179" w14:textId="77777777" w:rsidTr="00D52189">
        <w:trPr>
          <w:trHeight w:val="360"/>
        </w:trPr>
        <w:tc>
          <w:tcPr>
            <w:tcW w:w="1970" w:type="pct"/>
          </w:tcPr>
          <w:p w14:paraId="30B45B61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24" w:type="pct"/>
          </w:tcPr>
          <w:p w14:paraId="12225E99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B93DC9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02815702" w14:textId="5197A929" w:rsidR="00CC672B" w:rsidRPr="00CC672B" w:rsidRDefault="00DC15A8" w:rsidP="00DC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7" w:type="pct"/>
          </w:tcPr>
          <w:p w14:paraId="36F3A146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3B7EC117" w14:textId="6AF3DE34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8C264D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24A3BC57" w14:textId="4F903468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CC672B" w:rsidRPr="00CC672B" w14:paraId="1160B12E" w14:textId="77777777" w:rsidTr="00D52189">
        <w:trPr>
          <w:trHeight w:val="360"/>
        </w:trPr>
        <w:tc>
          <w:tcPr>
            <w:tcW w:w="1970" w:type="pct"/>
          </w:tcPr>
          <w:p w14:paraId="31142DD1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24" w:type="pct"/>
          </w:tcPr>
          <w:p w14:paraId="6E2E831D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138" w:type="pct"/>
          </w:tcPr>
          <w:p w14:paraId="0968E7B9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188E652C" w14:textId="78BCEF48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6B03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" w:type="pct"/>
          </w:tcPr>
          <w:p w14:paraId="29CC0EF8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4670C99" w14:textId="28A04FE7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05B0E84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5048BBFD" w14:textId="144C26C2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</w:t>
            </w:r>
            <w:r w:rsidR="006B03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C672B" w:rsidRPr="00CC672B" w14:paraId="6CD74E9C" w14:textId="77777777" w:rsidTr="00D52189">
        <w:trPr>
          <w:trHeight w:val="360"/>
        </w:trPr>
        <w:tc>
          <w:tcPr>
            <w:tcW w:w="1970" w:type="pct"/>
          </w:tcPr>
          <w:p w14:paraId="4579E423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ที่ไม่ใช่สินทรัพย์ทางการเงิน</w:t>
            </w:r>
          </w:p>
        </w:tc>
        <w:tc>
          <w:tcPr>
            <w:tcW w:w="624" w:type="pct"/>
          </w:tcPr>
          <w:p w14:paraId="7031F5EB" w14:textId="77777777" w:rsid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42518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  <w:tc>
          <w:tcPr>
            <w:tcW w:w="138" w:type="pct"/>
          </w:tcPr>
          <w:p w14:paraId="64FFD2C6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937B35B" w14:textId="77777777" w:rsid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5D397" w14:textId="74844F60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127" w:type="pct"/>
          </w:tcPr>
          <w:p w14:paraId="22D323A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4F7C9AD3" w14:textId="77777777" w:rsid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B37FA" w14:textId="7A4C80AB" w:rsidR="00D4499E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E6F2CC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il"/>
            </w:tcBorders>
          </w:tcPr>
          <w:p w14:paraId="529F358D" w14:textId="77777777" w:rsid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61959" w14:textId="79F2803B" w:rsidR="00DC15A8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7,108</w:t>
            </w:r>
          </w:p>
        </w:tc>
      </w:tr>
      <w:tr w:rsidR="00CC672B" w:rsidRPr="00CC672B" w14:paraId="012C64E1" w14:textId="77777777" w:rsidTr="00D52189">
        <w:trPr>
          <w:trHeight w:val="360"/>
        </w:trPr>
        <w:tc>
          <w:tcPr>
            <w:tcW w:w="1970" w:type="pct"/>
          </w:tcPr>
          <w:p w14:paraId="1AEFAA5D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24" w:type="pct"/>
            <w:tcBorders>
              <w:bottom w:val="nil"/>
            </w:tcBorders>
          </w:tcPr>
          <w:p w14:paraId="776776A4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38" w:type="pct"/>
            <w:tcBorders>
              <w:bottom w:val="nil"/>
            </w:tcBorders>
          </w:tcPr>
          <w:p w14:paraId="573F6F0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37927C44" w14:textId="05A5BD4C" w:rsidR="00CC672B" w:rsidRPr="00CC672B" w:rsidRDefault="00DC15A8" w:rsidP="00D51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09B5FCB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25ABF0CA" w14:textId="63F10F2A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50412AB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6F112E5C" w14:textId="0E0935A9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CC672B" w:rsidRPr="00CC672B" w14:paraId="45834E70" w14:textId="77777777" w:rsidTr="00D52189">
        <w:trPr>
          <w:trHeight w:val="360"/>
        </w:trPr>
        <w:tc>
          <w:tcPr>
            <w:tcW w:w="1970" w:type="pct"/>
          </w:tcPr>
          <w:p w14:paraId="1F26BD1E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24" w:type="pct"/>
            <w:tcBorders>
              <w:bottom w:val="nil"/>
            </w:tcBorders>
          </w:tcPr>
          <w:p w14:paraId="2C31F647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8" w:type="pct"/>
            <w:tcBorders>
              <w:bottom w:val="nil"/>
            </w:tcBorders>
          </w:tcPr>
          <w:p w14:paraId="13C1C0A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0B076626" w14:textId="6427F888" w:rsidR="00CC672B" w:rsidRPr="00CC672B" w:rsidRDefault="00DC15A8" w:rsidP="00D5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7" w:type="pct"/>
            <w:tcBorders>
              <w:bottom w:val="nil"/>
            </w:tcBorders>
          </w:tcPr>
          <w:p w14:paraId="35E67B7C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661C24AA" w14:textId="31DF9F97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0B7836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7B389A45" w14:textId="7AA45369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CC672B" w:rsidRPr="00CC672B" w14:paraId="103C041B" w14:textId="77777777" w:rsidTr="00D52189">
        <w:trPr>
          <w:trHeight w:val="360"/>
        </w:trPr>
        <w:tc>
          <w:tcPr>
            <w:tcW w:w="1970" w:type="pct"/>
          </w:tcPr>
          <w:p w14:paraId="596504D0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624" w:type="pct"/>
            <w:tcBorders>
              <w:bottom w:val="nil"/>
            </w:tcBorders>
          </w:tcPr>
          <w:p w14:paraId="13768F82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8" w:type="pct"/>
            <w:tcBorders>
              <w:bottom w:val="nil"/>
            </w:tcBorders>
          </w:tcPr>
          <w:p w14:paraId="466C2FF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3F77EF7E" w14:textId="08ABD3A6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27" w:type="pct"/>
            <w:tcBorders>
              <w:bottom w:val="nil"/>
            </w:tcBorders>
          </w:tcPr>
          <w:p w14:paraId="772B7E6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5A9E0AA4" w14:textId="6AFA3BD2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C0B16E8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507AC09C" w14:textId="32DA66F9" w:rsidR="00CC672B" w:rsidRPr="00CC672B" w:rsidRDefault="00D4499E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15A8" w:rsidRPr="00CC672B" w14:paraId="27E36DBC" w14:textId="77777777" w:rsidTr="00D52189">
        <w:trPr>
          <w:trHeight w:val="360"/>
        </w:trPr>
        <w:tc>
          <w:tcPr>
            <w:tcW w:w="1970" w:type="pct"/>
          </w:tcPr>
          <w:p w14:paraId="5C47FDC0" w14:textId="343894F2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24" w:type="pct"/>
            <w:tcBorders>
              <w:bottom w:val="nil"/>
            </w:tcBorders>
          </w:tcPr>
          <w:p w14:paraId="50DE843E" w14:textId="79B6E858" w:rsidR="00DC15A8" w:rsidRDefault="00DC15A8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tcBorders>
              <w:bottom w:val="nil"/>
            </w:tcBorders>
          </w:tcPr>
          <w:p w14:paraId="03842208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nil"/>
            </w:tcBorders>
          </w:tcPr>
          <w:p w14:paraId="7F1A48C5" w14:textId="62933D84" w:rsidR="00DC15A8" w:rsidRDefault="00DC15A8" w:rsidP="00D5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7" w:type="pct"/>
            <w:tcBorders>
              <w:bottom w:val="nil"/>
            </w:tcBorders>
          </w:tcPr>
          <w:p w14:paraId="2E66B2CA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nil"/>
            </w:tcBorders>
          </w:tcPr>
          <w:p w14:paraId="34E5C7B9" w14:textId="1CD5CA92" w:rsidR="00DC15A8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E2BE3F7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4D559D1" w14:textId="66A822A6" w:rsidR="00DC15A8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CC672B" w:rsidRPr="00CC672B" w14:paraId="707EC439" w14:textId="77777777" w:rsidTr="00D52189">
        <w:trPr>
          <w:trHeight w:val="360"/>
        </w:trPr>
        <w:tc>
          <w:tcPr>
            <w:tcW w:w="1970" w:type="pct"/>
            <w:tcBorders>
              <w:bottom w:val="nil"/>
            </w:tcBorders>
          </w:tcPr>
          <w:p w14:paraId="697634B5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76D0E6BB" w14:textId="77777777" w:rsid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0921D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D6237E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6F5B0831" w14:textId="77777777" w:rsid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6884F" w14:textId="7553C5FD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11A802D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9724818" w14:textId="77777777" w:rsid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09D4E" w14:textId="084C4101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21FBEE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D767EF9" w14:textId="3BA3BD52" w:rsid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CAB91" w14:textId="07100776" w:rsidR="00DC15A8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2,602</w:t>
            </w:r>
          </w:p>
        </w:tc>
      </w:tr>
      <w:tr w:rsidR="00CC672B" w:rsidRPr="00CC672B" w14:paraId="4C7EF2AA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4A3AA3EF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5CD2913" w14:textId="77777777" w:rsidR="00DC15A8" w:rsidRPr="0056102A" w:rsidRDefault="00DC15A8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FF0F3" w14:textId="70667616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6102A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6BB6E0C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7B3F63C5" w14:textId="77777777" w:rsid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99F0C" w14:textId="7C2B3FDC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D75D49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3EA19256" w14:textId="77777777" w:rsidR="00D4499E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28FC3" w14:textId="2D44ACAF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4F2084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11A9980F" w14:textId="77777777" w:rsid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515B" w14:textId="62F91C98" w:rsidR="00DC15A8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CC672B" w:rsidRPr="00CC672B" w14:paraId="3E33D083" w14:textId="77777777" w:rsidTr="00D52189">
        <w:trPr>
          <w:trHeight w:val="360"/>
        </w:trPr>
        <w:tc>
          <w:tcPr>
            <w:tcW w:w="1970" w:type="pct"/>
            <w:tcBorders>
              <w:top w:val="nil"/>
            </w:tcBorders>
          </w:tcPr>
          <w:p w14:paraId="3D303F19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7EF165AA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38" w:type="pct"/>
            <w:tcBorders>
              <w:top w:val="nil"/>
            </w:tcBorders>
          </w:tcPr>
          <w:p w14:paraId="0DD624D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single" w:sz="4" w:space="0" w:color="auto"/>
            </w:tcBorders>
          </w:tcPr>
          <w:p w14:paraId="6B4F3BB7" w14:textId="548DFDED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B03F1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27" w:type="pct"/>
            <w:tcBorders>
              <w:top w:val="nil"/>
            </w:tcBorders>
          </w:tcPr>
          <w:p w14:paraId="59B2DADB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single" w:sz="4" w:space="0" w:color="auto"/>
            </w:tcBorders>
          </w:tcPr>
          <w:p w14:paraId="3D82FBAB" w14:textId="4C888AE1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64FDAF7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single" w:sz="4" w:space="0" w:color="auto"/>
            </w:tcBorders>
          </w:tcPr>
          <w:p w14:paraId="7341CBC9" w14:textId="25074C64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B03F1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CC672B" w:rsidRPr="00CC672B" w14:paraId="1F778383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64D2FA0B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0CCF6AA4" w14:textId="77777777" w:rsidR="00CC672B" w:rsidRPr="0056102A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0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18,685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C3AC59C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45BBB5B5" w14:textId="01E7A88D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6B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763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4D36B7E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4739AF8C" w14:textId="7794A2E3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B106228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0E925946" w14:textId="33F39DFC" w:rsidR="00CC672B" w:rsidRPr="00CC672B" w:rsidRDefault="00DC15A8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 w:rsidR="006B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  <w:tr w:rsidR="00CC672B" w:rsidRPr="00CC672B" w14:paraId="5E7AE7BE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46FCEB17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6FD3BB8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8CE12A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04AE0D4D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440EFC8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A3B96F5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B1B23E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B3D01C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2B" w:rsidRPr="00CC672B" w14:paraId="4A36B176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C194ECC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61F0BBB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B5EC3A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2D85E6BE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4F1DCAC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4DAB573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13D1984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6008BC8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2B" w:rsidRPr="00CC672B" w14:paraId="75B2BA91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F42CAD8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306C852E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4E3DFED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3B6662BC" w14:textId="45227DA0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61E69DF6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746D423" w14:textId="5777C223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345208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2DFD9E68" w14:textId="77BC3375" w:rsidR="00CC672B" w:rsidRPr="00CC672B" w:rsidRDefault="00D4499E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15A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15A8" w:rsidRPr="00CC672B" w14:paraId="6F6AA576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068DC78D" w14:textId="1D204AB9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082D10DE" w14:textId="7ADF6C47" w:rsidR="00DC15A8" w:rsidRDefault="00DC15A8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43ECC14E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6CC0B110" w14:textId="071EAD37" w:rsidR="00DC15A8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55A9F3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6C65A1EC" w14:textId="285F8AD7" w:rsidR="00DC15A8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201C1FD" w14:textId="77777777" w:rsidR="00DC15A8" w:rsidRPr="00CC672B" w:rsidRDefault="00DC15A8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687BC613" w14:textId="6276AD48" w:rsidR="00DC15A8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CC672B" w:rsidRPr="00CC672B" w14:paraId="5B78609C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64AC551E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424A574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902666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2C1E6431" w14:textId="24008F4F" w:rsidR="00CC672B" w:rsidRPr="00CC672B" w:rsidRDefault="006B03F1" w:rsidP="00D51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24F6742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1DD3F463" w14:textId="745E1093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7532E1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7D1CF88E" w14:textId="33E3BD5B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CC672B" w:rsidRPr="00CC672B" w14:paraId="7CDC2B29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341F38C8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CD23104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16AF308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59E6AA13" w14:textId="3D2B7A74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11789B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F0B4A7B" w14:textId="57AED9A0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F354D7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6AE8B7B3" w14:textId="7FAD3AEA" w:rsidR="00CC672B" w:rsidRPr="00CC672B" w:rsidRDefault="00D4499E" w:rsidP="00D4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672B" w:rsidRPr="00CC672B" w14:paraId="0CEC79EF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570BBB5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70DDD350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(1,350)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900859F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7412EB6B" w14:textId="7A511140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14DE4CB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2F3241EE" w14:textId="69DFC3A3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618107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543B95BE" w14:textId="3C651EB9" w:rsidR="00CC672B" w:rsidRPr="00CC672B" w:rsidRDefault="00D4499E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(900)</w:t>
            </w:r>
          </w:p>
        </w:tc>
      </w:tr>
      <w:tr w:rsidR="00CC672B" w:rsidRPr="00CC672B" w14:paraId="5028D218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670E8C7B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4302F8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79C875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0B00F604" w14:textId="3A197E79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EEAB006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4C6FB557" w14:textId="48612F5D" w:rsidR="00CC672B" w:rsidRPr="00CC672B" w:rsidRDefault="00D4499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48C984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50BBD009" w14:textId="6C25945E" w:rsidR="00CC672B" w:rsidRPr="00CC672B" w:rsidRDefault="00D4499E" w:rsidP="0000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(2,053)</w:t>
            </w:r>
          </w:p>
        </w:tc>
      </w:tr>
      <w:tr w:rsidR="00CC672B" w:rsidRPr="00CC672B" w14:paraId="036DAFAC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4910C0FA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22C823FE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731993B3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nil"/>
            </w:tcBorders>
          </w:tcPr>
          <w:p w14:paraId="37441E5B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4B4D6B4A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14:paraId="7419D4BD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E035537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nil"/>
            </w:tcBorders>
          </w:tcPr>
          <w:p w14:paraId="00E8F0E2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672B" w:rsidRPr="00CC672B" w14:paraId="68D1D34C" w14:textId="77777777" w:rsidTr="00D52189">
        <w:trPr>
          <w:trHeight w:val="360"/>
        </w:trPr>
        <w:tc>
          <w:tcPr>
            <w:tcW w:w="1970" w:type="pct"/>
            <w:tcBorders>
              <w:top w:val="nil"/>
              <w:bottom w:val="nil"/>
            </w:tcBorders>
          </w:tcPr>
          <w:p w14:paraId="21F91B5A" w14:textId="77777777" w:rsidR="00CC672B" w:rsidRPr="00CC672B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7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6C9AFDB4" w14:textId="77777777" w:rsidR="00CC672B" w:rsidRPr="00CC672B" w:rsidRDefault="00CC672B" w:rsidP="00561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15,878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1103D12D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nil"/>
              <w:bottom w:val="double" w:sz="4" w:space="0" w:color="auto"/>
            </w:tcBorders>
          </w:tcPr>
          <w:p w14:paraId="5A7C6112" w14:textId="5878C059" w:rsidR="00CC672B" w:rsidRPr="00CC672B" w:rsidRDefault="00DC15A8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6B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763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70A4D27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</w:tcPr>
          <w:p w14:paraId="7E2A3042" w14:textId="06F420B7" w:rsidR="00CC672B" w:rsidRPr="00CC672B" w:rsidRDefault="00D4499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38A53E1" w14:textId="77777777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double" w:sz="4" w:space="0" w:color="auto"/>
            </w:tcBorders>
          </w:tcPr>
          <w:p w14:paraId="5CC0BAF9" w14:textId="247D76F5" w:rsidR="00CC672B" w:rsidRPr="00CC672B" w:rsidRDefault="00D4499E" w:rsidP="00B27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6B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</w:tr>
    </w:tbl>
    <w:p w14:paraId="5A254B50" w14:textId="63C72017" w:rsidR="00CC672B" w:rsidRDefault="00CC672B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14A4C1" w14:textId="77777777" w:rsidR="00CC672B" w:rsidRDefault="00CC672B" w:rsidP="00A46F5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31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9"/>
        <w:gridCol w:w="1302"/>
        <w:gridCol w:w="285"/>
        <w:gridCol w:w="993"/>
        <w:gridCol w:w="282"/>
        <w:gridCol w:w="1135"/>
        <w:gridCol w:w="286"/>
        <w:gridCol w:w="1000"/>
        <w:gridCol w:w="284"/>
        <w:gridCol w:w="1415"/>
      </w:tblGrid>
      <w:tr w:rsidR="00CC672B" w:rsidRPr="009F63C3" w14:paraId="6251438F" w14:textId="77777777" w:rsidTr="00CC672B">
        <w:trPr>
          <w:trHeight w:val="200"/>
        </w:trPr>
        <w:tc>
          <w:tcPr>
            <w:tcW w:w="1259" w:type="pct"/>
            <w:tcBorders>
              <w:top w:val="nil"/>
              <w:bottom w:val="nil"/>
            </w:tcBorders>
          </w:tcPr>
          <w:p w14:paraId="5AACCAE5" w14:textId="77777777" w:rsidR="00CC672B" w:rsidRPr="00595A96" w:rsidRDefault="00CC672B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3" w:lineRule="atLeast"/>
              <w:ind w:right="-38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1" w:type="pct"/>
            <w:gridSpan w:val="9"/>
            <w:tcBorders>
              <w:top w:val="nil"/>
              <w:bottom w:val="nil"/>
            </w:tcBorders>
            <w:vAlign w:val="bottom"/>
          </w:tcPr>
          <w:p w14:paraId="1C9A30DD" w14:textId="30C8C35D" w:rsidR="00CC672B" w:rsidRPr="00CC672B" w:rsidRDefault="00CC672B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6CE" w:rsidRPr="009F63C3" w14:paraId="1C0CCE17" w14:textId="77777777" w:rsidTr="00CC672B">
        <w:trPr>
          <w:trHeight w:val="200"/>
        </w:trPr>
        <w:tc>
          <w:tcPr>
            <w:tcW w:w="1259" w:type="pct"/>
            <w:tcBorders>
              <w:top w:val="nil"/>
              <w:bottom w:val="nil"/>
            </w:tcBorders>
          </w:tcPr>
          <w:p w14:paraId="0455F91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3" w:lineRule="atLeast"/>
              <w:ind w:right="-38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  <w:vAlign w:val="bottom"/>
          </w:tcPr>
          <w:p w14:paraId="7141F0C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EBAB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pct"/>
            <w:gridSpan w:val="5"/>
            <w:tcBorders>
              <w:top w:val="nil"/>
              <w:bottom w:val="nil"/>
            </w:tcBorders>
          </w:tcPr>
          <w:p w14:paraId="750DCFC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DE8E23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5A3AC7B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CE" w:rsidRPr="009F63C3" w14:paraId="5BEA3434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324AFF9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3" w:lineRule="atLeast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  <w:vAlign w:val="bottom"/>
          </w:tcPr>
          <w:p w14:paraId="023BA597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54C36A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pct"/>
            <w:gridSpan w:val="5"/>
            <w:tcBorders>
              <w:top w:val="nil"/>
              <w:bottom w:val="single" w:sz="4" w:space="0" w:color="auto"/>
            </w:tcBorders>
          </w:tcPr>
          <w:p w14:paraId="17D938E7" w14:textId="18B992AF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D06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9D06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368C20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64E90ED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5806CE" w:rsidRPr="009F63C3" w14:paraId="30BBE241" w14:textId="77777777" w:rsidTr="00CC672B">
        <w:trPr>
          <w:trHeight w:val="667"/>
        </w:trPr>
        <w:tc>
          <w:tcPr>
            <w:tcW w:w="1259" w:type="pct"/>
            <w:tcBorders>
              <w:top w:val="nil"/>
            </w:tcBorders>
          </w:tcPr>
          <w:p w14:paraId="42E1854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</w:tcBorders>
            <w:vAlign w:val="bottom"/>
          </w:tcPr>
          <w:p w14:paraId="60C3058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pct"/>
            <w:tcBorders>
              <w:top w:val="nil"/>
            </w:tcBorders>
          </w:tcPr>
          <w:p w14:paraId="34B8EFB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nil"/>
            </w:tcBorders>
          </w:tcPr>
          <w:p w14:paraId="35D195E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1" w:type="pct"/>
            <w:tcBorders>
              <w:top w:val="single" w:sz="4" w:space="0" w:color="auto"/>
              <w:bottom w:val="nil"/>
            </w:tcBorders>
          </w:tcPr>
          <w:p w14:paraId="44717964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</w:tcPr>
          <w:p w14:paraId="504AD86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tcBorders>
              <w:top w:val="single" w:sz="4" w:space="0" w:color="auto"/>
              <w:bottom w:val="nil"/>
            </w:tcBorders>
          </w:tcPr>
          <w:p w14:paraId="625DCB67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</w:tcPr>
          <w:p w14:paraId="4351074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52" w:type="pct"/>
            <w:tcBorders>
              <w:top w:val="nil"/>
            </w:tcBorders>
          </w:tcPr>
          <w:p w14:paraId="16913F5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</w:tcBorders>
            <w:vAlign w:val="bottom"/>
          </w:tcPr>
          <w:p w14:paraId="5D37621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br/>
              <w:t>2564</w:t>
            </w:r>
          </w:p>
        </w:tc>
      </w:tr>
      <w:tr w:rsidR="005806CE" w:rsidRPr="009F63C3" w14:paraId="37AEB4AF" w14:textId="77777777" w:rsidTr="00D52189">
        <w:trPr>
          <w:trHeight w:val="254"/>
        </w:trPr>
        <w:tc>
          <w:tcPr>
            <w:tcW w:w="1259" w:type="pct"/>
            <w:tcBorders>
              <w:top w:val="nil"/>
            </w:tcBorders>
          </w:tcPr>
          <w:p w14:paraId="32E3AAC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1" w:type="pct"/>
            <w:gridSpan w:val="9"/>
            <w:tcBorders>
              <w:top w:val="nil"/>
            </w:tcBorders>
            <w:vAlign w:val="bottom"/>
          </w:tcPr>
          <w:p w14:paraId="631BAC5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15" w:right="-101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06CE" w:rsidRPr="009F63C3" w14:paraId="64AA713E" w14:textId="77777777" w:rsidTr="00CC672B">
        <w:trPr>
          <w:trHeight w:val="254"/>
        </w:trPr>
        <w:tc>
          <w:tcPr>
            <w:tcW w:w="1956" w:type="pct"/>
            <w:gridSpan w:val="2"/>
          </w:tcPr>
          <w:p w14:paraId="445670D2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" w:type="pct"/>
          </w:tcPr>
          <w:p w14:paraId="4332FA8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</w:tcBorders>
          </w:tcPr>
          <w:p w14:paraId="15C32ABA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192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7B4ACED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</w:tcBorders>
          </w:tcPr>
          <w:p w14:paraId="7FED69C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51FF5A7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</w:tcBorders>
          </w:tcPr>
          <w:p w14:paraId="4C3DA3F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73C787A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</w:tcPr>
          <w:p w14:paraId="48AB09F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CE" w:rsidRPr="009F63C3" w14:paraId="0ED0F9AD" w14:textId="77777777" w:rsidTr="00CC672B">
        <w:trPr>
          <w:trHeight w:val="263"/>
        </w:trPr>
        <w:tc>
          <w:tcPr>
            <w:tcW w:w="1259" w:type="pct"/>
          </w:tcPr>
          <w:p w14:paraId="79C744EA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98" w:type="pct"/>
          </w:tcPr>
          <w:p w14:paraId="6CABCCB3" w14:textId="77777777" w:rsidR="005806CE" w:rsidRPr="00595A96" w:rsidRDefault="005806CE" w:rsidP="00DE3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153" w:type="pct"/>
          </w:tcPr>
          <w:p w14:paraId="15D8ED6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197F4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2,046</w:t>
            </w:r>
          </w:p>
        </w:tc>
        <w:tc>
          <w:tcPr>
            <w:tcW w:w="151" w:type="pct"/>
          </w:tcPr>
          <w:p w14:paraId="7334E3B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F0FE4C7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FC87A4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3908341D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0AC3FE1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nil"/>
            </w:tcBorders>
          </w:tcPr>
          <w:p w14:paraId="1BF7DC7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</w:tr>
      <w:tr w:rsidR="005806CE" w:rsidRPr="009F63C3" w14:paraId="3DEB6D3A" w14:textId="77777777" w:rsidTr="00CC672B">
        <w:trPr>
          <w:trHeight w:val="308"/>
        </w:trPr>
        <w:tc>
          <w:tcPr>
            <w:tcW w:w="1259" w:type="pct"/>
          </w:tcPr>
          <w:p w14:paraId="020729C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98" w:type="pct"/>
          </w:tcPr>
          <w:p w14:paraId="67DA9F84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53" w:type="pct"/>
          </w:tcPr>
          <w:p w14:paraId="49267E3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64C41C9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51" w:type="pct"/>
          </w:tcPr>
          <w:p w14:paraId="5289407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67BFCBC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D9BA5C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27333894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30E609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nil"/>
            </w:tcBorders>
          </w:tcPr>
          <w:p w14:paraId="099BED4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5806CE" w:rsidRPr="009F63C3" w14:paraId="71EAAA50" w14:textId="77777777" w:rsidTr="00CC672B">
        <w:trPr>
          <w:trHeight w:val="263"/>
        </w:trPr>
        <w:tc>
          <w:tcPr>
            <w:tcW w:w="1259" w:type="pct"/>
          </w:tcPr>
          <w:p w14:paraId="0BCA242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98" w:type="pct"/>
          </w:tcPr>
          <w:p w14:paraId="64D912E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3" w:type="pct"/>
          </w:tcPr>
          <w:p w14:paraId="76B8017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0C1DE7C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7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(16)</w:t>
            </w:r>
          </w:p>
        </w:tc>
        <w:tc>
          <w:tcPr>
            <w:tcW w:w="151" w:type="pct"/>
          </w:tcPr>
          <w:p w14:paraId="7250E51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2471F84E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34F848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5C9B1D3B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45BD4E8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nil"/>
            </w:tcBorders>
          </w:tcPr>
          <w:p w14:paraId="0A797E3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CE" w:rsidRPr="009F63C3" w14:paraId="25CD92D0" w14:textId="77777777" w:rsidTr="00CC672B">
        <w:trPr>
          <w:trHeight w:val="227"/>
        </w:trPr>
        <w:tc>
          <w:tcPr>
            <w:tcW w:w="1259" w:type="pct"/>
          </w:tcPr>
          <w:p w14:paraId="5294A5B7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98" w:type="pct"/>
          </w:tcPr>
          <w:p w14:paraId="2BA631A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153" w:type="pct"/>
          </w:tcPr>
          <w:p w14:paraId="21CAA04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5741690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51" w:type="pct"/>
          </w:tcPr>
          <w:p w14:paraId="019290C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EC98699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43D870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07720F0F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DB85B1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bottom w:val="nil"/>
            </w:tcBorders>
          </w:tcPr>
          <w:p w14:paraId="648A398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</w:tr>
      <w:tr w:rsidR="005806CE" w:rsidRPr="009F63C3" w14:paraId="175E599A" w14:textId="77777777" w:rsidTr="00CC672B">
        <w:trPr>
          <w:trHeight w:val="360"/>
        </w:trPr>
        <w:tc>
          <w:tcPr>
            <w:tcW w:w="1259" w:type="pct"/>
          </w:tcPr>
          <w:p w14:paraId="5A85F3D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698" w:type="pct"/>
            <w:tcBorders>
              <w:bottom w:val="nil"/>
            </w:tcBorders>
          </w:tcPr>
          <w:p w14:paraId="5FE7E3A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677F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5B5F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7,900</w:t>
            </w:r>
          </w:p>
        </w:tc>
        <w:tc>
          <w:tcPr>
            <w:tcW w:w="153" w:type="pct"/>
            <w:tcBorders>
              <w:bottom w:val="nil"/>
            </w:tcBorders>
          </w:tcPr>
          <w:p w14:paraId="3923BAF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nil"/>
            </w:tcBorders>
          </w:tcPr>
          <w:p w14:paraId="2AC9ADC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D007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A7A626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151" w:type="pct"/>
            <w:tcBorders>
              <w:bottom w:val="nil"/>
            </w:tcBorders>
          </w:tcPr>
          <w:p w14:paraId="479E069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nil"/>
            </w:tcBorders>
          </w:tcPr>
          <w:p w14:paraId="14701318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994EB2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CC75F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2629770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nil"/>
            </w:tcBorders>
          </w:tcPr>
          <w:p w14:paraId="1FC745FF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D4F8F1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5EFCF6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321B20D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55C6B54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596A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2269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</w:tr>
      <w:tr w:rsidR="005806CE" w:rsidRPr="009F63C3" w14:paraId="68100FD2" w14:textId="77777777" w:rsidTr="00CC672B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19A0230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2F6C2187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24F000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0BC1BB8E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2244FF5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4C0494C1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6CB9C6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2C3B4780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932C28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2B5E9F3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5806CE" w:rsidRPr="009F63C3" w14:paraId="1026B97D" w14:textId="77777777" w:rsidTr="00CC672B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4B3BE69F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540B3AD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DDD95E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48CCE7E2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77E89394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307283BC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4349D9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618E589C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CEA3FB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19A868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5806CE" w:rsidRPr="009F63C3" w14:paraId="0E2D642D" w14:textId="77777777" w:rsidTr="00CC672B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38A6B3D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E4E519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D9CEBD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80F8260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2609615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50E8E102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10CFAB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39FB3B63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62216E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14D6C417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5806CE" w:rsidRPr="009F63C3" w14:paraId="6DA78212" w14:textId="77777777" w:rsidTr="00CC672B">
        <w:trPr>
          <w:trHeight w:val="360"/>
        </w:trPr>
        <w:tc>
          <w:tcPr>
            <w:tcW w:w="1259" w:type="pct"/>
            <w:tcBorders>
              <w:bottom w:val="nil"/>
            </w:tcBorders>
          </w:tcPr>
          <w:p w14:paraId="7E68C03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13A26B07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F0A0D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6516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47D062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2B62C391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555A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31E6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0011A37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3FB7F9F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FD89B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92B2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B19C37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566DC5CA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9AA87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FD635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D698EE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559D654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442C3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018E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</w:tr>
      <w:tr w:rsidR="005806CE" w:rsidRPr="009F63C3" w14:paraId="5ADE7519" w14:textId="77777777" w:rsidTr="00DC15A8">
        <w:trPr>
          <w:trHeight w:val="67"/>
        </w:trPr>
        <w:tc>
          <w:tcPr>
            <w:tcW w:w="1259" w:type="pct"/>
            <w:tcBorders>
              <w:top w:val="nil"/>
              <w:bottom w:val="nil"/>
            </w:tcBorders>
          </w:tcPr>
          <w:p w14:paraId="4E35E2E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77AD846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C40B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1,906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F0CD28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78CF9C74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20E5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7CDD17B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60AAAD5C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C97C7D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2B9879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224EF185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943C82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6E212C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9F00F1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805234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</w:tr>
      <w:tr w:rsidR="005806CE" w:rsidRPr="009F63C3" w14:paraId="1287254B" w14:textId="77777777" w:rsidTr="00CC672B">
        <w:trPr>
          <w:trHeight w:val="263"/>
        </w:trPr>
        <w:tc>
          <w:tcPr>
            <w:tcW w:w="1259" w:type="pct"/>
            <w:tcBorders>
              <w:top w:val="nil"/>
            </w:tcBorders>
          </w:tcPr>
          <w:p w14:paraId="233F229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98" w:type="pct"/>
            <w:tcBorders>
              <w:top w:val="nil"/>
              <w:bottom w:val="single" w:sz="4" w:space="0" w:color="auto"/>
            </w:tcBorders>
          </w:tcPr>
          <w:p w14:paraId="481FB567" w14:textId="77777777" w:rsidR="005806CE" w:rsidRPr="00595A96" w:rsidRDefault="005806CE" w:rsidP="00DE3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tcBorders>
              <w:top w:val="nil"/>
            </w:tcBorders>
          </w:tcPr>
          <w:p w14:paraId="037F1E7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single" w:sz="4" w:space="0" w:color="auto"/>
            </w:tcBorders>
          </w:tcPr>
          <w:p w14:paraId="3EC174B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tcBorders>
              <w:top w:val="nil"/>
            </w:tcBorders>
          </w:tcPr>
          <w:p w14:paraId="1EA8032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</w:tcPr>
          <w:p w14:paraId="2E8E95A3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</w:tcBorders>
          </w:tcPr>
          <w:p w14:paraId="2F0F623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14:paraId="7C377CD8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77BD5264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</w:tcPr>
          <w:p w14:paraId="350EC42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5806CE" w:rsidRPr="009F63C3" w14:paraId="7DDE57E2" w14:textId="77777777" w:rsidTr="00CC672B">
        <w:trPr>
          <w:trHeight w:val="298"/>
        </w:trPr>
        <w:tc>
          <w:tcPr>
            <w:tcW w:w="1259" w:type="pct"/>
            <w:tcBorders>
              <w:top w:val="nil"/>
              <w:bottom w:val="nil"/>
            </w:tcBorders>
          </w:tcPr>
          <w:p w14:paraId="65AE7906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7165BFA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16,585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776801F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481E1B46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2,086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4609297E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889912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093535A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2EF15BAB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C567CE5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1D02575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18,685</w:t>
            </w:r>
          </w:p>
        </w:tc>
      </w:tr>
      <w:tr w:rsidR="005806CE" w:rsidRPr="009F63C3" w14:paraId="57EABE8A" w14:textId="77777777" w:rsidTr="00CC672B">
        <w:trPr>
          <w:trHeight w:val="181"/>
        </w:trPr>
        <w:tc>
          <w:tcPr>
            <w:tcW w:w="1259" w:type="pct"/>
            <w:tcBorders>
              <w:top w:val="nil"/>
              <w:bottom w:val="nil"/>
            </w:tcBorders>
          </w:tcPr>
          <w:p w14:paraId="55DE75C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52595D1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6" w:lineRule="atLeast"/>
              <w:ind w:right="-100" w:hanging="7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954F04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A91D09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26FC2F0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</w:tcPr>
          <w:p w14:paraId="33A5419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5D2F99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</w:tcPr>
          <w:p w14:paraId="69BE736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A5EADF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2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2D45556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6" w:lineRule="atLeast"/>
              <w:ind w:right="-100" w:hanging="7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806CE" w:rsidRPr="009F63C3" w14:paraId="078D2C6F" w14:textId="77777777" w:rsidTr="00CC672B">
        <w:trPr>
          <w:trHeight w:val="346"/>
        </w:trPr>
        <w:tc>
          <w:tcPr>
            <w:tcW w:w="1956" w:type="pct"/>
            <w:gridSpan w:val="2"/>
            <w:tcBorders>
              <w:top w:val="nil"/>
              <w:bottom w:val="nil"/>
            </w:tcBorders>
          </w:tcPr>
          <w:p w14:paraId="639C97B6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750A5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6A19A029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742243D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6190C3F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A3A7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4860A98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F53E3B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105427F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CE" w:rsidRPr="009F63C3" w14:paraId="60EAE4F2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4DEE56A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4B7FCEB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(645)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12B02B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6A1459C8" w14:textId="77777777" w:rsidR="005806CE" w:rsidRPr="00595A96" w:rsidRDefault="005806CE" w:rsidP="0040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(707)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29C5410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0F5D442D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80D2B86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7C4B577E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168763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4F8CA035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</w:tr>
      <w:tr w:rsidR="005806CE" w:rsidRPr="009F63C3" w14:paraId="09E789CF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2E5E13FF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A31EFAE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8C4E27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42FE908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4D0BCBE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5899F0EC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4BC7AAF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6DBB4318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409E06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49F2FD2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CE" w:rsidRPr="009F63C3" w14:paraId="4F5C56C6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129E713D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firstLine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36AFCF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A7848DC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38FD653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101DDCB0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64A7F7B2" w14:textId="77777777" w:rsidR="005806CE" w:rsidRPr="00595A96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AD64481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290EBE5D" w14:textId="77777777" w:rsidR="005806CE" w:rsidRPr="00595A96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5A9C3C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4CC8D33B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5806CE" w:rsidRPr="009F63C3" w14:paraId="10390D20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2479C9B1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F3B440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FAD60E9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496BB677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4443DBAE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7A4F83FD" w14:textId="77777777" w:rsidR="005806CE" w:rsidRPr="00595365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78782AF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nil"/>
            </w:tcBorders>
          </w:tcPr>
          <w:p w14:paraId="04AD647F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AF5055A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74DAFD6C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5806CE" w:rsidRPr="009F63C3" w14:paraId="0AEDC03B" w14:textId="77777777" w:rsidTr="00CC672B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77B945E2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19BAF75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(1,231)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4AEE75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34ED0929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0485319B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</w:tcPr>
          <w:p w14:paraId="04CCB445" w14:textId="77777777" w:rsidR="005806CE" w:rsidRPr="00595365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C2C6DF1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14:paraId="0F829D35" w14:textId="77777777" w:rsidR="005806CE" w:rsidRPr="00595365" w:rsidRDefault="005806CE" w:rsidP="002E5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0D5A7E3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3F967AB1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(1,350)</w:t>
            </w:r>
          </w:p>
        </w:tc>
      </w:tr>
      <w:tr w:rsidR="005806CE" w:rsidRPr="009F63C3" w14:paraId="4E97DDC5" w14:textId="77777777" w:rsidTr="00CC672B">
        <w:trPr>
          <w:trHeight w:val="317"/>
        </w:trPr>
        <w:tc>
          <w:tcPr>
            <w:tcW w:w="1259" w:type="pct"/>
            <w:tcBorders>
              <w:top w:val="nil"/>
              <w:bottom w:val="nil"/>
            </w:tcBorders>
          </w:tcPr>
          <w:p w14:paraId="5DF4486F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7F8BC295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(2,078)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FB4BC6D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43AD6376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(736)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6DCD72BE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7DB7CACC" w14:textId="77777777" w:rsidR="005806CE" w:rsidRPr="00595365" w:rsidRDefault="005806CE" w:rsidP="0019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EEBE3FB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0A95CF02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0332365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4E19EDA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</w:tr>
      <w:tr w:rsidR="005806CE" w:rsidRPr="009F63C3" w14:paraId="3665DA93" w14:textId="77777777" w:rsidTr="00CC672B">
        <w:trPr>
          <w:trHeight w:val="70"/>
        </w:trPr>
        <w:tc>
          <w:tcPr>
            <w:tcW w:w="1259" w:type="pct"/>
            <w:tcBorders>
              <w:top w:val="nil"/>
              <w:bottom w:val="nil"/>
            </w:tcBorders>
          </w:tcPr>
          <w:p w14:paraId="3323C0D5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7DA9854A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168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B6B66E2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256E7D0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2B07C5D8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</w:tcPr>
          <w:p w14:paraId="643DBA8C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F2A66D9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nil"/>
            </w:tcBorders>
          </w:tcPr>
          <w:p w14:paraId="08B87272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70B2A33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</w:tcPr>
          <w:p w14:paraId="725EB580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06CE" w:rsidRPr="009F63C3" w14:paraId="1EA24475" w14:textId="77777777" w:rsidTr="00A12464">
        <w:trPr>
          <w:trHeight w:val="254"/>
        </w:trPr>
        <w:tc>
          <w:tcPr>
            <w:tcW w:w="1259" w:type="pct"/>
            <w:tcBorders>
              <w:top w:val="nil"/>
              <w:bottom w:val="nil"/>
            </w:tcBorders>
          </w:tcPr>
          <w:p w14:paraId="7C7F029B" w14:textId="77777777" w:rsidR="005806CE" w:rsidRPr="00595A96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98" w:type="pct"/>
            <w:tcBorders>
              <w:top w:val="nil"/>
              <w:bottom w:val="double" w:sz="4" w:space="0" w:color="auto"/>
            </w:tcBorders>
          </w:tcPr>
          <w:p w14:paraId="2F93DFE8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18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14,507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7019AD3" w14:textId="77777777" w:rsidR="005806CE" w:rsidRPr="00595A96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</w:tcPr>
          <w:p w14:paraId="739D7ECB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1,350</w:t>
            </w:r>
          </w:p>
        </w:tc>
        <w:tc>
          <w:tcPr>
            <w:tcW w:w="151" w:type="pct"/>
            <w:tcBorders>
              <w:top w:val="nil"/>
              <w:bottom w:val="nil"/>
            </w:tcBorders>
          </w:tcPr>
          <w:p w14:paraId="7C163265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bottom w:val="double" w:sz="4" w:space="0" w:color="auto"/>
            </w:tcBorders>
          </w:tcPr>
          <w:p w14:paraId="7A98483F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F1886F5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bottom w:val="double" w:sz="4" w:space="0" w:color="auto"/>
            </w:tcBorders>
          </w:tcPr>
          <w:p w14:paraId="2AFE3867" w14:textId="77777777" w:rsidR="005806CE" w:rsidRPr="00595365" w:rsidRDefault="005806C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5C68142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nil"/>
              <w:bottom w:val="double" w:sz="4" w:space="0" w:color="auto"/>
            </w:tcBorders>
          </w:tcPr>
          <w:p w14:paraId="5B59C9DF" w14:textId="77777777" w:rsidR="005806CE" w:rsidRPr="00595365" w:rsidRDefault="005806CE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18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15,878</w:t>
            </w:r>
          </w:p>
        </w:tc>
      </w:tr>
    </w:tbl>
    <w:p w14:paraId="2F781595" w14:textId="2CE0BF62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51AECAA" w14:textId="34F61C56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2F3540F" w14:textId="5BEC9E7C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1F88EF7D" w14:textId="63584C39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D71214A" w14:textId="77777777" w:rsidR="00595365" w:rsidRPr="00595A96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7204792" w14:textId="6C01659C" w:rsidR="00BE0EC1" w:rsidRPr="00E15712" w:rsidRDefault="001B3BB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21</w:t>
      </w:r>
      <w:r w:rsidR="00BE0EC1">
        <w:rPr>
          <w:rFonts w:ascii="Angsana New" w:hAnsi="Angsana New" w:cs="Angsana New"/>
          <w:b/>
          <w:bCs/>
          <w:lang w:val="en-US"/>
        </w:rPr>
        <w:tab/>
      </w:r>
      <w:r w:rsidR="00BE0EC1" w:rsidRPr="00E15712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3890B9D6" w14:textId="6FED51A4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9"/>
        <w:gridCol w:w="1269"/>
        <w:gridCol w:w="269"/>
        <w:gridCol w:w="1040"/>
        <w:gridCol w:w="260"/>
        <w:gridCol w:w="1050"/>
      </w:tblGrid>
      <w:tr w:rsidR="006F2D86" w:rsidRPr="00AB62FF" w14:paraId="77E717A3" w14:textId="77777777" w:rsidTr="00C65261">
        <w:trPr>
          <w:trHeight w:val="396"/>
        </w:trPr>
        <w:tc>
          <w:tcPr>
            <w:tcW w:w="2889" w:type="pct"/>
          </w:tcPr>
          <w:p w14:paraId="05595CB3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5045FB32" w14:textId="77777777" w:rsidR="006F2D86" w:rsidRPr="00AB62FF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7C28189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6BF02C79" w14:textId="77777777" w:rsidR="006F2D86" w:rsidRPr="00AB62FF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D86" w:rsidRPr="004155E9" w14:paraId="77B3F3EF" w14:textId="77777777" w:rsidTr="00C65261">
        <w:trPr>
          <w:trHeight w:val="407"/>
        </w:trPr>
        <w:tc>
          <w:tcPr>
            <w:tcW w:w="2889" w:type="pct"/>
          </w:tcPr>
          <w:p w14:paraId="7782C7D1" w14:textId="77777777" w:rsidR="006F2D86" w:rsidRPr="0088498A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6F3883A6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61F78B4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06685E7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582BDA10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598E47" w14:textId="77777777" w:rsidR="006F2D86" w:rsidRPr="004155E9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F2D86" w:rsidRPr="00AB62FF" w14:paraId="2F7887DE" w14:textId="77777777" w:rsidTr="00C65261">
        <w:trPr>
          <w:trHeight w:val="386"/>
        </w:trPr>
        <w:tc>
          <w:tcPr>
            <w:tcW w:w="2889" w:type="pct"/>
          </w:tcPr>
          <w:p w14:paraId="4DA2163A" w14:textId="77777777" w:rsidR="006F2D86" w:rsidRPr="004155E9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1" w:type="pct"/>
            <w:gridSpan w:val="5"/>
          </w:tcPr>
          <w:p w14:paraId="5E3B9964" w14:textId="77777777" w:rsidR="006F2D86" w:rsidRPr="00AB62FF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F2D86" w:rsidRPr="004155E9" w14:paraId="3DFBC86F" w14:textId="77777777" w:rsidTr="00C65261">
        <w:trPr>
          <w:trHeight w:val="783"/>
        </w:trPr>
        <w:tc>
          <w:tcPr>
            <w:tcW w:w="2889" w:type="pct"/>
          </w:tcPr>
          <w:p w14:paraId="2CD6F27C" w14:textId="6EF55AFD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742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4D213F09" w14:textId="037E9B25" w:rsidR="006F2D86" w:rsidRPr="001B3C2E" w:rsidRDefault="006F2D86" w:rsidP="00A8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  <w:tab w:val="decimal" w:pos="979"/>
              </w:tabs>
              <w:spacing w:after="0"/>
              <w:ind w:left="-108" w:right="-4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2D2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F7C1AC2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271B39D4" w14:textId="6974273E" w:rsidR="006F2D86" w:rsidRPr="007422E7" w:rsidRDefault="006F2D86" w:rsidP="00A8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2"/>
              </w:tabs>
              <w:spacing w:after="0"/>
              <w:ind w:left="-108" w:right="-4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A863A14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A6EF6B7" w14:textId="65E8827C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29,691</w:t>
            </w:r>
          </w:p>
        </w:tc>
      </w:tr>
      <w:tr w:rsidR="006F2D86" w:rsidRPr="004155E9" w14:paraId="3C6E6270" w14:textId="77777777" w:rsidTr="00C65261">
        <w:trPr>
          <w:trHeight w:val="135"/>
        </w:trPr>
        <w:tc>
          <w:tcPr>
            <w:tcW w:w="2889" w:type="pct"/>
          </w:tcPr>
          <w:p w14:paraId="7F45311F" w14:textId="77777777" w:rsidR="006F2D86" w:rsidRPr="00AF2978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1C7A7A8F" w14:textId="77777777" w:rsidR="006F2D86" w:rsidRPr="00AF2978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1BC8303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7FAD35E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4C8BAFB7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5E0CEE8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2D86" w:rsidRPr="004155E9" w14:paraId="3F82B277" w14:textId="77777777" w:rsidTr="00C65261">
        <w:trPr>
          <w:trHeight w:val="396"/>
        </w:trPr>
        <w:tc>
          <w:tcPr>
            <w:tcW w:w="2889" w:type="pct"/>
          </w:tcPr>
          <w:p w14:paraId="71C33974" w14:textId="77777777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89" w:type="pct"/>
          </w:tcPr>
          <w:p w14:paraId="697FFE04" w14:textId="77777777" w:rsidR="006F2D86" w:rsidRPr="007422E7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40C86D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655E9CB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8F6F5AC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3BBB06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2D86" w:rsidRPr="004155E9" w14:paraId="2FFC2648" w14:textId="77777777" w:rsidTr="00C65261">
        <w:trPr>
          <w:trHeight w:val="386"/>
        </w:trPr>
        <w:tc>
          <w:tcPr>
            <w:tcW w:w="2889" w:type="pct"/>
          </w:tcPr>
          <w:p w14:paraId="14055E8B" w14:textId="57309B87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2D08AFC6" w14:textId="77777777" w:rsidR="006F2D86" w:rsidRPr="007422E7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414BF806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A76E7C2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5EA5AE54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1DB6D8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</w:tr>
      <w:tr w:rsidR="006F2D86" w:rsidRPr="004155E9" w14:paraId="059B93E3" w14:textId="77777777" w:rsidTr="00C65261">
        <w:trPr>
          <w:trHeight w:val="376"/>
        </w:trPr>
        <w:tc>
          <w:tcPr>
            <w:tcW w:w="2889" w:type="pct"/>
          </w:tcPr>
          <w:p w14:paraId="31CE3163" w14:textId="598DDA65" w:rsidR="006F2D86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28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E496A25" w14:textId="3513BBD3" w:rsidR="006F2D86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79FCB5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FE0A1D7" w14:textId="7DCD979E" w:rsidR="006F2D86" w:rsidRDefault="006F2D86" w:rsidP="00A23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7AD9923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9D89A12" w14:textId="65D4F04E" w:rsidR="006F2D86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20,479</w:t>
            </w:r>
          </w:p>
        </w:tc>
      </w:tr>
      <w:tr w:rsidR="006F2D86" w:rsidRPr="004155E9" w14:paraId="61127AF5" w14:textId="77777777" w:rsidTr="00C65261">
        <w:trPr>
          <w:trHeight w:val="396"/>
        </w:trPr>
        <w:tc>
          <w:tcPr>
            <w:tcW w:w="2889" w:type="pct"/>
          </w:tcPr>
          <w:p w14:paraId="77555944" w14:textId="77777777" w:rsidR="006F2D86" w:rsidRPr="00416F21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7FFD" w14:textId="77777777" w:rsidR="006F2D86" w:rsidRPr="00416F21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7E90D12B" w14:textId="77777777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4AAC" w14:textId="77777777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09FE5944" w14:textId="77777777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342B1" w14:textId="7F5FE450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360,479</w:t>
            </w:r>
          </w:p>
        </w:tc>
      </w:tr>
      <w:tr w:rsidR="006F2D86" w:rsidRPr="004155E9" w14:paraId="38294AD5" w14:textId="77777777" w:rsidTr="00C65261">
        <w:trPr>
          <w:trHeight w:val="376"/>
        </w:trPr>
        <w:tc>
          <w:tcPr>
            <w:tcW w:w="2889" w:type="pct"/>
          </w:tcPr>
          <w:p w14:paraId="1D03F02F" w14:textId="77777777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89" w:type="pct"/>
            <w:tcBorders>
              <w:top w:val="double" w:sz="4" w:space="0" w:color="auto"/>
              <w:bottom w:val="single" w:sz="4" w:space="0" w:color="auto"/>
            </w:tcBorders>
          </w:tcPr>
          <w:p w14:paraId="3B21F31F" w14:textId="1776B488" w:rsidR="006F2D86" w:rsidRPr="007422E7" w:rsidRDefault="00C95A1F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2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6" w:type="pct"/>
          </w:tcPr>
          <w:p w14:paraId="2078C102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</w:tcPr>
          <w:p w14:paraId="53912DE9" w14:textId="17A9785D" w:rsidR="006F2D86" w:rsidRPr="007422E7" w:rsidRDefault="00C95A1F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2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1" w:type="pct"/>
          </w:tcPr>
          <w:p w14:paraId="039B28BA" w14:textId="77777777" w:rsidR="006F2D86" w:rsidRPr="007422E7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single" w:sz="4" w:space="0" w:color="auto"/>
            </w:tcBorders>
          </w:tcPr>
          <w:p w14:paraId="72761C51" w14:textId="77777777" w:rsidR="006F2D86" w:rsidRPr="007422E7" w:rsidRDefault="006F2D86" w:rsidP="00A23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2D86" w:rsidRPr="004155E9" w14:paraId="058FE9B1" w14:textId="77777777" w:rsidTr="00C65261">
        <w:trPr>
          <w:trHeight w:val="386"/>
        </w:trPr>
        <w:tc>
          <w:tcPr>
            <w:tcW w:w="2889" w:type="pct"/>
          </w:tcPr>
          <w:p w14:paraId="2328AD84" w14:textId="77777777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55626" w14:textId="33D05335" w:rsidR="006F2D86" w:rsidRPr="009C7CA1" w:rsidRDefault="006F2D86" w:rsidP="00C5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6" w:type="pct"/>
          </w:tcPr>
          <w:p w14:paraId="7E16EEA8" w14:textId="77777777" w:rsidR="006F2D86" w:rsidRPr="009C7CA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E90BA" w14:textId="0A6C1C71" w:rsidR="006F2D86" w:rsidRPr="009C7CA1" w:rsidRDefault="006F2D86" w:rsidP="00A8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1" w:type="pct"/>
          </w:tcPr>
          <w:p w14:paraId="1F93066A" w14:textId="77777777" w:rsidR="006F2D86" w:rsidRPr="009C7CA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9D7FD" w14:textId="2105F66D" w:rsidR="006F2D86" w:rsidRPr="009C7CA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9C7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</w:tr>
      <w:tr w:rsidR="006F2D86" w:rsidRPr="004155E9" w14:paraId="2A0C294D" w14:textId="77777777" w:rsidTr="00C65261">
        <w:trPr>
          <w:trHeight w:val="302"/>
        </w:trPr>
        <w:tc>
          <w:tcPr>
            <w:tcW w:w="2889" w:type="pct"/>
          </w:tcPr>
          <w:p w14:paraId="7D04EA89" w14:textId="77777777" w:rsidR="006F2D86" w:rsidRPr="00AF2978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0A695A9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1C85307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0D261D32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</w:tcPr>
          <w:p w14:paraId="0A3ABEFD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ABDAFC1" w14:textId="77777777" w:rsidR="006F2D86" w:rsidRPr="00AF2978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D86" w:rsidRPr="004155E9" w14:paraId="2F7AEA12" w14:textId="77777777" w:rsidTr="00C65261">
        <w:trPr>
          <w:trHeight w:val="396"/>
        </w:trPr>
        <w:tc>
          <w:tcPr>
            <w:tcW w:w="2889" w:type="pct"/>
          </w:tcPr>
          <w:p w14:paraId="2F992C91" w14:textId="77777777" w:rsidR="006F2D86" w:rsidRPr="00416F21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224F75FE" w14:textId="3D3EEC35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63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D6E5768" w14:textId="77777777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6D1C0B38" w14:textId="3E48452C" w:rsidR="006F2D86" w:rsidRPr="00416F21" w:rsidRDefault="006F2D86" w:rsidP="00A82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67E74666" w14:textId="77777777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E8495FD" w14:textId="235E382E" w:rsidR="006F2D86" w:rsidRPr="00416F21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F2D86" w:rsidRPr="004155E9" w14:paraId="1CF526B3" w14:textId="77777777" w:rsidTr="00C65261">
        <w:trPr>
          <w:trHeight w:val="396"/>
        </w:trPr>
        <w:tc>
          <w:tcPr>
            <w:tcW w:w="2889" w:type="pct"/>
          </w:tcPr>
          <w:p w14:paraId="1972823E" w14:textId="77777777" w:rsidR="006F2D86" w:rsidRPr="007422E7" w:rsidRDefault="006F2D86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ต่อหุ้น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</w:tcPr>
          <w:p w14:paraId="58FB45DC" w14:textId="10DFA842" w:rsidR="006F2D86" w:rsidRPr="005A7FC5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C95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AB3F1BF" w14:textId="77777777" w:rsidR="006F2D86" w:rsidRPr="005A7FC5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244E0AA6" w14:textId="6544C918" w:rsidR="006F2D86" w:rsidRPr="005A7FC5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141" w:type="pct"/>
          </w:tcPr>
          <w:p w14:paraId="60FB491C" w14:textId="77777777" w:rsidR="006F2D86" w:rsidRPr="005A7FC5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</w:tcPr>
          <w:p w14:paraId="2330A9F7" w14:textId="7B2A5885" w:rsidR="006F2D86" w:rsidRPr="005A7FC5" w:rsidRDefault="006F2D86" w:rsidP="00D5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63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7E61FC22" w14:textId="1012926D" w:rsidR="006F2D86" w:rsidRDefault="006F2D86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FEC4E" w14:textId="0852498C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B3BB1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95A96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869534A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AD0764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D2D9C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8014212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BE0EC1" w:rsidRPr="001D2D9C" w14:paraId="6F45621B" w14:textId="77777777" w:rsidTr="000D4194">
        <w:trPr>
          <w:tblHeader/>
        </w:trPr>
        <w:tc>
          <w:tcPr>
            <w:tcW w:w="2952" w:type="dxa"/>
            <w:vAlign w:val="bottom"/>
          </w:tcPr>
          <w:p w14:paraId="435095F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0595EE04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3D8B54A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BAFCDAC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27207A3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60" w:type="dxa"/>
          </w:tcPr>
          <w:p w14:paraId="1B9BF559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2017FF" w14:textId="77777777" w:rsidR="00BE0EC1" w:rsidRPr="001D2D9C" w:rsidDel="00D43E7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E0EC1" w:rsidRPr="001D2D9C" w14:paraId="3DD1E1D3" w14:textId="77777777" w:rsidTr="000D4194">
        <w:trPr>
          <w:tblHeader/>
        </w:trPr>
        <w:tc>
          <w:tcPr>
            <w:tcW w:w="2952" w:type="dxa"/>
          </w:tcPr>
          <w:p w14:paraId="53D1A928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D534D68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D5B8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C641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BD7B1ED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18B1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EC1" w:rsidRPr="001D2D9C" w14:paraId="4FB955A4" w14:textId="77777777" w:rsidTr="000D4194">
        <w:tc>
          <w:tcPr>
            <w:tcW w:w="2952" w:type="dxa"/>
          </w:tcPr>
          <w:p w14:paraId="37D127DB" w14:textId="1F392A2C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6356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8" w:type="dxa"/>
          </w:tcPr>
          <w:p w14:paraId="6DF2CBFB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884AB5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6B23D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106F4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9DB9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675" w:rsidRPr="001D2D9C" w14:paraId="140CB8F1" w14:textId="77777777" w:rsidTr="000D4194">
        <w:tc>
          <w:tcPr>
            <w:tcW w:w="2952" w:type="dxa"/>
          </w:tcPr>
          <w:p w14:paraId="14175A1C" w14:textId="4978F178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</w:tcPr>
          <w:p w14:paraId="5EE89C5E" w14:textId="4EB4AB13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CC3A4D5" w14:textId="070C1295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8973B53" w14:textId="09865AAA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0.0132</w:t>
            </w:r>
          </w:p>
        </w:tc>
        <w:tc>
          <w:tcPr>
            <w:tcW w:w="360" w:type="dxa"/>
          </w:tcPr>
          <w:p w14:paraId="7CCB9E9D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E778" w14:textId="75C9F8DC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</w:tr>
      <w:tr w:rsidR="001D2D9C" w:rsidRPr="001D2D9C" w14:paraId="1ABEAB47" w14:textId="77777777" w:rsidTr="000D4194">
        <w:tc>
          <w:tcPr>
            <w:tcW w:w="2952" w:type="dxa"/>
          </w:tcPr>
          <w:p w14:paraId="471FC0EE" w14:textId="5903B263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83939F6" w14:textId="4CAE6273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71617E" w14:textId="258DD19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5F16C" w14:textId="3E718F28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FB7D1E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FBF3A3" w14:textId="4E8E26C1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675" w:rsidRPr="001D2D9C" w14:paraId="21043E3C" w14:textId="77777777" w:rsidTr="000D4194">
        <w:tc>
          <w:tcPr>
            <w:tcW w:w="2952" w:type="dxa"/>
          </w:tcPr>
          <w:p w14:paraId="3D6E5096" w14:textId="2D8ECC08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38" w:type="dxa"/>
          </w:tcPr>
          <w:p w14:paraId="4C165A4A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92B3E2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BA743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1C9E17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9AFA5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675" w:rsidRPr="001D2D9C" w14:paraId="0CB5D0F3" w14:textId="77777777" w:rsidTr="000D4194">
        <w:tc>
          <w:tcPr>
            <w:tcW w:w="2952" w:type="dxa"/>
          </w:tcPr>
          <w:p w14:paraId="3AD44FDA" w14:textId="2C82626C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38" w:type="dxa"/>
          </w:tcPr>
          <w:p w14:paraId="7E081FAE" w14:textId="69F94A6B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13 </w:t>
            </w:r>
            <w:r w:rsidRPr="001D2D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สิงหาคม </w:t>
            </w: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710" w:type="dxa"/>
          </w:tcPr>
          <w:p w14:paraId="18B44CFA" w14:textId="1BA8E2E9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60" w:type="dxa"/>
          </w:tcPr>
          <w:p w14:paraId="57F9C28C" w14:textId="3915B7AC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0.0529</w:t>
            </w:r>
          </w:p>
        </w:tc>
        <w:tc>
          <w:tcPr>
            <w:tcW w:w="360" w:type="dxa"/>
          </w:tcPr>
          <w:p w14:paraId="23A969C0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4AAC03" w14:textId="11340FB6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635675" w:rsidRPr="001D2D9C" w14:paraId="726861B3" w14:textId="77777777" w:rsidTr="000D4194">
        <w:tc>
          <w:tcPr>
            <w:tcW w:w="2952" w:type="dxa"/>
          </w:tcPr>
          <w:p w14:paraId="361DB64C" w14:textId="524943DE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38" w:type="dxa"/>
          </w:tcPr>
          <w:p w14:paraId="2CE7480B" w14:textId="7B5A9C43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3FC39DF2" w14:textId="00ABCB7D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5A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60" w:type="dxa"/>
          </w:tcPr>
          <w:p w14:paraId="4E8F1F7C" w14:textId="71C042D9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0.0294</w:t>
            </w:r>
          </w:p>
        </w:tc>
        <w:tc>
          <w:tcPr>
            <w:tcW w:w="360" w:type="dxa"/>
          </w:tcPr>
          <w:p w14:paraId="63B7B854" w14:textId="77777777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75804" w14:textId="3B7C0896" w:rsidR="00635675" w:rsidRPr="001D2D9C" w:rsidRDefault="00635675" w:rsidP="0063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</w:tbl>
    <w:p w14:paraId="1A17D86D" w14:textId="27E6813E" w:rsidR="001F3BBA" w:rsidRDefault="001F3BBA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1F3BBA" w:rsidSect="00071925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1FD694EF" w14:textId="34E3E4D7" w:rsidR="00BE0EC1" w:rsidRPr="00551B16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551B16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1B3BB1" w:rsidRPr="00551B16">
        <w:rPr>
          <w:rFonts w:ascii="Angsana New" w:hAnsi="Angsana New" w:cs="Angsana New"/>
          <w:b/>
          <w:bCs/>
          <w:lang w:val="en-US"/>
        </w:rPr>
        <w:t>3</w:t>
      </w:r>
      <w:r w:rsidRPr="00551B16">
        <w:rPr>
          <w:rFonts w:ascii="Angsana New" w:hAnsi="Angsana New" w:cs="Angsana New"/>
          <w:b/>
          <w:bCs/>
          <w:lang w:val="en-US"/>
        </w:rPr>
        <w:tab/>
      </w:r>
      <w:r w:rsidRPr="00551B16">
        <w:rPr>
          <w:rFonts w:ascii="Angsana New" w:hAnsi="Angsana New" w:cs="Angsana New" w:hint="cs"/>
          <w:b/>
          <w:bCs/>
          <w:cs/>
          <w:lang w:val="en-US"/>
        </w:rPr>
        <w:t>เ</w:t>
      </w:r>
      <w:r w:rsidRPr="00551B16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061C5C4F" w14:textId="77777777" w:rsidR="00BE0EC1" w:rsidRPr="00670F1D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sz w:val="20"/>
          <w:szCs w:val="20"/>
          <w:cs/>
        </w:rPr>
      </w:pPr>
    </w:p>
    <w:p w14:paraId="090E011E" w14:textId="77777777" w:rsidR="00BE0EC1" w:rsidRPr="00670F1D" w:rsidRDefault="00BE0EC1" w:rsidP="00BE0EC1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0F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94D9B22" w14:textId="77777777" w:rsidR="00BE0EC1" w:rsidRPr="00551B16" w:rsidRDefault="00BE0EC1" w:rsidP="00BE0EC1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45733E" w14:textId="2107C3D1" w:rsidR="00BE0EC1" w:rsidRDefault="00BE0EC1" w:rsidP="00AD7CF4">
      <w:pPr>
        <w:pStyle w:val="ListParagraph"/>
        <w:tabs>
          <w:tab w:val="left" w:pos="540"/>
        </w:tabs>
        <w:spacing w:after="0" w:line="240" w:lineRule="auto"/>
        <w:ind w:left="540" w:right="447"/>
        <w:jc w:val="thaiDistribute"/>
        <w:rPr>
          <w:rFonts w:asciiTheme="majorBidi" w:hAnsiTheme="majorBidi" w:cs="Angsana New"/>
          <w:sz w:val="30"/>
          <w:szCs w:val="30"/>
        </w:rPr>
      </w:pPr>
      <w:r w:rsidRPr="00670F1D">
        <w:rPr>
          <w:rFonts w:asciiTheme="majorBidi" w:hAnsiTheme="majorBidi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EFF3C8" w14:textId="2D6804BE" w:rsidR="00EE1713" w:rsidRDefault="00EE1713" w:rsidP="00AD7CF4">
      <w:pPr>
        <w:pStyle w:val="ListParagraph"/>
        <w:tabs>
          <w:tab w:val="left" w:pos="540"/>
        </w:tabs>
        <w:spacing w:after="0" w:line="240" w:lineRule="auto"/>
        <w:ind w:left="540" w:right="44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147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5"/>
        <w:gridCol w:w="243"/>
        <w:gridCol w:w="1808"/>
        <w:gridCol w:w="244"/>
        <w:gridCol w:w="1902"/>
        <w:gridCol w:w="280"/>
        <w:gridCol w:w="1960"/>
        <w:gridCol w:w="244"/>
        <w:gridCol w:w="878"/>
        <w:gridCol w:w="280"/>
        <w:gridCol w:w="746"/>
        <w:gridCol w:w="244"/>
        <w:gridCol w:w="782"/>
        <w:gridCol w:w="244"/>
        <w:gridCol w:w="782"/>
        <w:gridCol w:w="244"/>
        <w:gridCol w:w="782"/>
        <w:gridCol w:w="7"/>
      </w:tblGrid>
      <w:tr w:rsidR="00EE1713" w:rsidRPr="00A75B6D" w14:paraId="683B7EAE" w14:textId="77777777" w:rsidTr="00EE1713">
        <w:trPr>
          <w:trHeight w:val="218"/>
        </w:trPr>
        <w:tc>
          <w:tcPr>
            <w:tcW w:w="3075" w:type="dxa"/>
            <w:vAlign w:val="bottom"/>
          </w:tcPr>
          <w:p w14:paraId="75418A9A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6E6F2DE7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3A40EFC7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E1713" w:rsidRPr="00A75B6D" w14:paraId="731B91A3" w14:textId="77777777" w:rsidTr="00EE1713">
        <w:trPr>
          <w:trHeight w:val="218"/>
        </w:trPr>
        <w:tc>
          <w:tcPr>
            <w:tcW w:w="3075" w:type="dxa"/>
            <w:vAlign w:val="bottom"/>
          </w:tcPr>
          <w:p w14:paraId="4D77CDCD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081EFD3B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316" w:type="dxa"/>
            <w:gridSpan w:val="7"/>
          </w:tcPr>
          <w:p w14:paraId="27E5660D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0" w:type="dxa"/>
          </w:tcPr>
          <w:p w14:paraId="2688BB3E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31" w:type="dxa"/>
            <w:gridSpan w:val="8"/>
            <w:vAlign w:val="bottom"/>
          </w:tcPr>
          <w:p w14:paraId="66840E0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1713" w:rsidRPr="00A75B6D" w14:paraId="37D76B18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  <w:vAlign w:val="bottom"/>
            <w:hideMark/>
          </w:tcPr>
          <w:p w14:paraId="03AF0BA9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  <w:hideMark/>
          </w:tcPr>
          <w:p w14:paraId="6D5F062B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717C8D2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4073AD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A29196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30B7E3E3" w14:textId="77777777" w:rsidR="00EE1713" w:rsidRPr="00A75B6D" w:rsidRDefault="00EE1713" w:rsidP="00C6514A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vAlign w:val="bottom"/>
            <w:hideMark/>
          </w:tcPr>
          <w:p w14:paraId="19AE3E61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4C9BCA95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0FB78A94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F4BF815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  <w:hideMark/>
          </w:tcPr>
          <w:p w14:paraId="7078E676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692E3CD8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  <w:hideMark/>
          </w:tcPr>
          <w:p w14:paraId="2DE10D9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DD38C56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27BB8C58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6103E249" w14:textId="77777777" w:rsidR="00EE1713" w:rsidRPr="00A75B6D" w:rsidRDefault="00EE1713" w:rsidP="00C6514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6D0CEDF2" w14:textId="77777777" w:rsidR="00EE1713" w:rsidRPr="00A75B6D" w:rsidRDefault="00EE1713" w:rsidP="00C6514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4115E8B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4964B743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1713" w:rsidRPr="00A75B6D" w14:paraId="491A48EC" w14:textId="77777777" w:rsidTr="00EE1713">
        <w:trPr>
          <w:trHeight w:val="218"/>
        </w:trPr>
        <w:tc>
          <w:tcPr>
            <w:tcW w:w="3075" w:type="dxa"/>
          </w:tcPr>
          <w:p w14:paraId="5E3444D2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</w:tcPr>
          <w:p w14:paraId="1641029C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570DD7BD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1713" w:rsidRPr="00A75B6D" w14:paraId="504F0C07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106C68B8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29FA0C4C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78B694F3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7D2A36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4FC91DE0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18C066B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23DF343A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4E36A90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37BF9D1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62BA929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74054263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8D0CE86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4D8F9636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88283EA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620B69DE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AE95CE3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59D583E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713" w:rsidRPr="00A75B6D" w14:paraId="7B9D4781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038D49A7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" w:type="dxa"/>
          </w:tcPr>
          <w:p w14:paraId="5E4F4EB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238C2537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27C7B2F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0C8E8980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33DBBA8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0254F2CD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F362FD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7294674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5807FA5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3DADBCED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D359DB9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CF0A2F1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6A7BE22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7C35FC3C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E1A7A7D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8D9EE72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713" w:rsidRPr="00A75B6D" w14:paraId="2DB52351" w14:textId="77777777" w:rsidTr="00EE1713">
        <w:trPr>
          <w:gridAfter w:val="1"/>
          <w:wAfter w:w="7" w:type="dxa"/>
          <w:trHeight w:val="218"/>
        </w:trPr>
        <w:tc>
          <w:tcPr>
            <w:tcW w:w="3075" w:type="dxa"/>
          </w:tcPr>
          <w:p w14:paraId="5BCD13A0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43" w:type="dxa"/>
          </w:tcPr>
          <w:p w14:paraId="6576D364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1A987D3F" w14:textId="77777777" w:rsidR="00EE1713" w:rsidRPr="00A75B6D" w:rsidRDefault="00EE1713" w:rsidP="00C6514A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67098C29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7452FC86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80" w:type="dxa"/>
          </w:tcPr>
          <w:p w14:paraId="2EAE95A5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7AAFA33E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F168C97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F1C5B7D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80" w:type="dxa"/>
          </w:tcPr>
          <w:p w14:paraId="5DEEB40F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297E81A3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5400A0D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34CE8BA3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44" w:type="dxa"/>
          </w:tcPr>
          <w:p w14:paraId="72CFA9E1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23B50963" w14:textId="77777777" w:rsidR="00EE1713" w:rsidRPr="00A75B6D" w:rsidRDefault="00EE1713" w:rsidP="00C6514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335DD20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7470FD5F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</w:tr>
    </w:tbl>
    <w:p w14:paraId="0ED0FE4B" w14:textId="02B837ED" w:rsidR="00EE1713" w:rsidRDefault="00EE1713"/>
    <w:p w14:paraId="704626CF" w14:textId="4E4BB761" w:rsidR="00EE1713" w:rsidRDefault="00EE1713"/>
    <w:p w14:paraId="49C6EF76" w14:textId="6FDD58EE" w:rsidR="00EE1713" w:rsidRDefault="00EE1713"/>
    <w:p w14:paraId="19A9A537" w14:textId="1C33E11C" w:rsidR="00EE1713" w:rsidRDefault="00EE1713"/>
    <w:p w14:paraId="0D4FB682" w14:textId="461949B5" w:rsidR="00EE1713" w:rsidRDefault="00EE1713"/>
    <w:p w14:paraId="532D6C3C" w14:textId="77777777" w:rsidR="00EE1713" w:rsidRDefault="00EE1713"/>
    <w:tbl>
      <w:tblPr>
        <w:tblW w:w="147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5"/>
        <w:gridCol w:w="243"/>
        <w:gridCol w:w="1808"/>
        <w:gridCol w:w="244"/>
        <w:gridCol w:w="1902"/>
        <w:gridCol w:w="280"/>
        <w:gridCol w:w="1960"/>
        <w:gridCol w:w="244"/>
        <w:gridCol w:w="878"/>
        <w:gridCol w:w="280"/>
        <w:gridCol w:w="746"/>
        <w:gridCol w:w="244"/>
        <w:gridCol w:w="782"/>
        <w:gridCol w:w="244"/>
        <w:gridCol w:w="782"/>
        <w:gridCol w:w="244"/>
        <w:gridCol w:w="782"/>
        <w:gridCol w:w="7"/>
      </w:tblGrid>
      <w:tr w:rsidR="00EE1713" w:rsidRPr="00A75B6D" w14:paraId="536AF606" w14:textId="77777777" w:rsidTr="00C6514A">
        <w:trPr>
          <w:trHeight w:val="218"/>
        </w:trPr>
        <w:tc>
          <w:tcPr>
            <w:tcW w:w="3075" w:type="dxa"/>
            <w:vAlign w:val="bottom"/>
          </w:tcPr>
          <w:p w14:paraId="2ABB2D4C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69C57447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570AC66C" w14:textId="47FA7DD0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1713" w:rsidRPr="00A75B6D" w14:paraId="5C4DEAB8" w14:textId="77777777" w:rsidTr="00C6514A">
        <w:trPr>
          <w:trHeight w:val="218"/>
        </w:trPr>
        <w:tc>
          <w:tcPr>
            <w:tcW w:w="3075" w:type="dxa"/>
            <w:vAlign w:val="bottom"/>
          </w:tcPr>
          <w:p w14:paraId="496D2762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7B8CC752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316" w:type="dxa"/>
            <w:gridSpan w:val="7"/>
          </w:tcPr>
          <w:p w14:paraId="62C78421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0" w:type="dxa"/>
          </w:tcPr>
          <w:p w14:paraId="1B24E332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31" w:type="dxa"/>
            <w:gridSpan w:val="8"/>
            <w:vAlign w:val="bottom"/>
          </w:tcPr>
          <w:p w14:paraId="712CBCA5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1713" w:rsidRPr="00A75B6D" w14:paraId="5EB3F0A2" w14:textId="77777777" w:rsidTr="00C6514A">
        <w:trPr>
          <w:gridAfter w:val="1"/>
          <w:wAfter w:w="7" w:type="dxa"/>
          <w:trHeight w:val="218"/>
        </w:trPr>
        <w:tc>
          <w:tcPr>
            <w:tcW w:w="3075" w:type="dxa"/>
            <w:vAlign w:val="bottom"/>
            <w:hideMark/>
          </w:tcPr>
          <w:p w14:paraId="34327A86" w14:textId="77777777" w:rsidR="00EE1713" w:rsidRPr="00A75B6D" w:rsidRDefault="00EE1713" w:rsidP="00C6514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  <w:hideMark/>
          </w:tcPr>
          <w:p w14:paraId="0F932CD1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1C2B0201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F89D0E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AE00DF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12643C3D" w14:textId="77777777" w:rsidR="00EE1713" w:rsidRPr="00A75B6D" w:rsidRDefault="00EE1713" w:rsidP="00C6514A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vAlign w:val="bottom"/>
            <w:hideMark/>
          </w:tcPr>
          <w:p w14:paraId="2A679FBE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467FC9C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0452DC8B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79E37B3D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  <w:hideMark/>
          </w:tcPr>
          <w:p w14:paraId="26FBBC96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227E8FD9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  <w:hideMark/>
          </w:tcPr>
          <w:p w14:paraId="6C614B00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6B8730A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3C62D8BA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372131DC" w14:textId="77777777" w:rsidR="00EE1713" w:rsidRPr="00A75B6D" w:rsidRDefault="00EE1713" w:rsidP="00C6514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0F829A0B" w14:textId="77777777" w:rsidR="00EE1713" w:rsidRPr="00A75B6D" w:rsidRDefault="00EE1713" w:rsidP="00C6514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05C58A9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  <w:hideMark/>
          </w:tcPr>
          <w:p w14:paraId="11C21BDF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1713" w:rsidRPr="00A75B6D" w14:paraId="1249D240" w14:textId="77777777" w:rsidTr="00C6514A">
        <w:trPr>
          <w:trHeight w:val="218"/>
        </w:trPr>
        <w:tc>
          <w:tcPr>
            <w:tcW w:w="3075" w:type="dxa"/>
          </w:tcPr>
          <w:p w14:paraId="382360A7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</w:tcPr>
          <w:p w14:paraId="403FAC6D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427" w:type="dxa"/>
            <w:gridSpan w:val="16"/>
          </w:tcPr>
          <w:p w14:paraId="65C6AF8E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1713" w14:paraId="7ADC7F4A" w14:textId="77777777" w:rsidTr="00C6514A">
        <w:trPr>
          <w:gridAfter w:val="1"/>
          <w:wAfter w:w="7" w:type="dxa"/>
          <w:trHeight w:val="218"/>
        </w:trPr>
        <w:tc>
          <w:tcPr>
            <w:tcW w:w="3075" w:type="dxa"/>
          </w:tcPr>
          <w:p w14:paraId="0D3F3BC2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4DE436AD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47126356" w14:textId="77777777" w:rsidR="00EE1713" w:rsidRPr="00A75B6D" w:rsidRDefault="00EE1713" w:rsidP="00C6514A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2779C7F0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05F81909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9E50F64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038C2DBF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3C3B7A1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6685AA6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C6A973B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40386EE7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0035DCC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2C3238B2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DB5D97C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64653533" w14:textId="77777777" w:rsidR="00EE1713" w:rsidRPr="00A75B6D" w:rsidRDefault="00EE1713" w:rsidP="00C6514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9B6C67D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13E95E8A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713" w14:paraId="569D6A48" w14:textId="77777777" w:rsidTr="00C6514A">
        <w:trPr>
          <w:gridAfter w:val="1"/>
          <w:wAfter w:w="7" w:type="dxa"/>
          <w:trHeight w:val="218"/>
        </w:trPr>
        <w:tc>
          <w:tcPr>
            <w:tcW w:w="3075" w:type="dxa"/>
          </w:tcPr>
          <w:p w14:paraId="780C2BB2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" w:type="dxa"/>
          </w:tcPr>
          <w:p w14:paraId="05F54893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2DEDDB16" w14:textId="77777777" w:rsidR="00EE1713" w:rsidRPr="00A75B6D" w:rsidRDefault="00EE1713" w:rsidP="00C6514A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18FAB0DD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</w:tcPr>
          <w:p w14:paraId="645FC7E7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4984DCE8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091B9104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1970D0A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ADBF028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0298F8DE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14:paraId="418FFC75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BD4DF3F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408558AA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6A7575C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6CCF49F3" w14:textId="77777777" w:rsidR="00EE1713" w:rsidRPr="00A75B6D" w:rsidRDefault="00EE1713" w:rsidP="00C6514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754CDD6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3B696D93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713" w14:paraId="3CCBEB3A" w14:textId="77777777" w:rsidTr="00C6514A">
        <w:trPr>
          <w:gridAfter w:val="1"/>
          <w:wAfter w:w="7" w:type="dxa"/>
          <w:trHeight w:val="218"/>
        </w:trPr>
        <w:tc>
          <w:tcPr>
            <w:tcW w:w="3075" w:type="dxa"/>
          </w:tcPr>
          <w:p w14:paraId="700329BD" w14:textId="77777777" w:rsidR="00EE1713" w:rsidRPr="00A75B6D" w:rsidRDefault="00EE1713" w:rsidP="00C6514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243" w:type="dxa"/>
          </w:tcPr>
          <w:p w14:paraId="446532D8" w14:textId="77777777" w:rsidR="00EE1713" w:rsidRPr="00A75B6D" w:rsidRDefault="00EE1713" w:rsidP="00C651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8" w:type="dxa"/>
          </w:tcPr>
          <w:p w14:paraId="795C539E" w14:textId="77777777" w:rsidR="00EE1713" w:rsidRPr="00A75B6D" w:rsidRDefault="00EE1713" w:rsidP="00C6514A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6600DBB8" w14:textId="77777777" w:rsidR="00EE1713" w:rsidRPr="00A75B6D" w:rsidRDefault="00EE1713" w:rsidP="00C6514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2" w:type="dxa"/>
            <w:vAlign w:val="bottom"/>
          </w:tcPr>
          <w:p w14:paraId="49F9FD7B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80" w:type="dxa"/>
          </w:tcPr>
          <w:p w14:paraId="167E3725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  <w:vAlign w:val="bottom"/>
          </w:tcPr>
          <w:p w14:paraId="031649A8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91462E3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E22626D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80" w:type="dxa"/>
            <w:vAlign w:val="bottom"/>
          </w:tcPr>
          <w:p w14:paraId="3826D6C4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14:paraId="4509EC67" w14:textId="77777777" w:rsidR="00EE1713" w:rsidRPr="00A75B6D" w:rsidRDefault="00EE1713" w:rsidP="00C6514A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14:paraId="28BF0509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vAlign w:val="bottom"/>
          </w:tcPr>
          <w:p w14:paraId="4330E709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44" w:type="dxa"/>
            <w:vAlign w:val="bottom"/>
          </w:tcPr>
          <w:p w14:paraId="461C2A06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  <w:vAlign w:val="bottom"/>
          </w:tcPr>
          <w:p w14:paraId="4184F548" w14:textId="77777777" w:rsidR="00EE1713" w:rsidRPr="00A75B6D" w:rsidRDefault="00EE1713" w:rsidP="00C6514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4C2A17A" w14:textId="77777777" w:rsidR="00EE1713" w:rsidRPr="00A75B6D" w:rsidRDefault="00EE1713" w:rsidP="00C651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dxa"/>
          </w:tcPr>
          <w:p w14:paraId="59B98263" w14:textId="77777777" w:rsidR="00EE1713" w:rsidRDefault="00EE1713" w:rsidP="00C651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686FF522" w14:textId="204C529E" w:rsidR="001F3BBA" w:rsidRPr="008F29F9" w:rsidRDefault="008F29F9" w:rsidP="00595A96">
      <w:pPr>
        <w:pStyle w:val="ListParagraph"/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  <w:sectPr w:rsidR="001F3BBA" w:rsidRPr="008F29F9" w:rsidSect="00551B16">
          <w:pgSz w:w="16834" w:h="11909" w:orient="landscape" w:code="9"/>
          <w:pgMar w:top="1195" w:right="1267" w:bottom="1152" w:left="691" w:header="720" w:footer="720" w:gutter="0"/>
          <w:cols w:space="720"/>
          <w:docGrid w:linePitch="245"/>
        </w:sectPr>
      </w:pPr>
      <w:r w:rsidRPr="008F29F9">
        <w:rPr>
          <w:rFonts w:asciiTheme="majorBidi" w:hAnsiTheme="majorBidi" w:cstheme="majorBidi"/>
          <w:sz w:val="30"/>
          <w:szCs w:val="30"/>
        </w:rPr>
        <w:br w:type="textWrapping" w:clear="all"/>
      </w:r>
    </w:p>
    <w:p w14:paraId="2A1C0E9E" w14:textId="49503A20" w:rsidR="00BE0EC1" w:rsidRPr="008B7088" w:rsidRDefault="00BE0EC1" w:rsidP="00BE0EC1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0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11698124" w14:textId="21FE2919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8C0F55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A96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334EDC4" w14:textId="77777777" w:rsidR="00BE0EC1" w:rsidRPr="009F323B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279C1" w14:textId="52F7835B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คณะกรรมการบริษัทของ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</w:t>
      </w:r>
      <w:r w:rsidR="00777F74">
        <w:rPr>
          <w:rFonts w:ascii="Angsana New" w:hAnsi="Angsana New" w:hint="cs"/>
          <w:sz w:val="30"/>
          <w:szCs w:val="30"/>
          <w:cs/>
        </w:rPr>
        <w:t xml:space="preserve"> </w:t>
      </w:r>
      <w:r w:rsidRPr="003B1495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91649C" w:rsidRPr="003B1495">
        <w:rPr>
          <w:rFonts w:ascii="Angsana New" w:hAnsi="Angsana New" w:hint="cs"/>
          <w:sz w:val="30"/>
          <w:szCs w:val="30"/>
          <w:cs/>
        </w:rPr>
        <w:t>กลุ่ม</w:t>
      </w:r>
      <w:r w:rsidRPr="003B1495">
        <w:rPr>
          <w:rFonts w:ascii="Angsana New" w:hAnsi="Angsana New"/>
          <w:sz w:val="30"/>
          <w:szCs w:val="30"/>
          <w:cs/>
        </w:rPr>
        <w:t>บริษัท คณะกรรมการ</w:t>
      </w:r>
      <w:r w:rsidRPr="00037FB7">
        <w:rPr>
          <w:rFonts w:ascii="Angsana New" w:hAnsi="Angsana New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5BD34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8306E" w14:textId="39B7C56C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นโยบายการบริหารความเสี่ยงของ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</w:t>
      </w:r>
      <w:r w:rsidR="0065366B">
        <w:rPr>
          <w:rFonts w:ascii="Angsana New" w:hAnsi="Angsana New"/>
          <w:sz w:val="30"/>
          <w:szCs w:val="30"/>
        </w:rPr>
        <w:t xml:space="preserve"> 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E76E32D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5E873" w14:textId="03EF474F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บริษัทเผชิญอยู่ คณะกรรมการตรวจสอบของ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Pr="00037FB7">
        <w:rPr>
          <w:rFonts w:ascii="Angsana New" w:hAnsi="Angsana New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E358F8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D91016" w14:textId="0469667C" w:rsidR="00BE0EC1" w:rsidRPr="00627DF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627DF1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27DF1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D74C1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627DF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627DF1">
        <w:rPr>
          <w:b/>
          <w:bCs/>
          <w:sz w:val="30"/>
          <w:szCs w:val="30"/>
          <w:cs/>
        </w:rPr>
        <w:t xml:space="preserve"> </w:t>
      </w:r>
    </w:p>
    <w:p w14:paraId="474B0EB5" w14:textId="77777777" w:rsidR="00BE0EC1" w:rsidRPr="006E1AEB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0131E" w14:textId="75879ACC" w:rsidR="00BE0EC1" w:rsidRPr="006E1AEB" w:rsidRDefault="00BE0EC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1D1B3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E1AE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5F05">
        <w:rPr>
          <w:rFonts w:ascii="Angsana New" w:hAnsi="Angsana New"/>
          <w:sz w:val="30"/>
          <w:szCs w:val="30"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>หากลูกค้าไม่สามารถปฏิบัติตามภาระผูกพันตามสัญญา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1D1B3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E1AE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D6A25D0" w14:textId="536B98A4" w:rsidR="00BE0EC1" w:rsidRPr="001D1B31" w:rsidRDefault="00BE0EC1" w:rsidP="001D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397415" w14:textId="6FF29933" w:rsidR="00BE0EC1" w:rsidRPr="006E1AEB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E1AEB">
        <w:rPr>
          <w:rFonts w:asciiTheme="majorBidi" w:hAnsiTheme="majorBidi" w:cstheme="majorBidi"/>
          <w:sz w:val="30"/>
          <w:szCs w:val="30"/>
        </w:rPr>
        <w:t>(</w:t>
      </w:r>
      <w:r w:rsidRPr="006E1AE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AEB">
        <w:rPr>
          <w:rFonts w:asciiTheme="majorBidi" w:hAnsiTheme="majorBidi" w:cstheme="majorBidi"/>
          <w:sz w:val="30"/>
          <w:szCs w:val="30"/>
        </w:rPr>
        <w:t>.1.1)</w:t>
      </w:r>
      <w:r w:rsidR="00FA51C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6E1AE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6E1AE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3327031A" w14:textId="77777777" w:rsidR="00BE0EC1" w:rsidRPr="001D1B31" w:rsidRDefault="00BE0EC1" w:rsidP="001D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AAEBC22" w14:textId="07CA8C1D" w:rsidR="00BE0EC1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1D1B3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E1AEB">
        <w:rPr>
          <w:rFonts w:asciiTheme="majorBidi" w:hAnsiTheme="majorBidi" w:cstheme="majorBidi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</w:t>
      </w:r>
      <w:r w:rsidRPr="006E1AEB">
        <w:rPr>
          <w:rFonts w:asciiTheme="majorBidi" w:hAnsiTheme="majorBidi" w:cstheme="majorBidi"/>
          <w:sz w:val="30"/>
          <w:szCs w:val="30"/>
          <w:cs/>
        </w:rPr>
        <w:lastRenderedPageBreak/>
        <w:t>ประเทศที่ลูกค้าดำเนินธุรกิจอยู่</w:t>
      </w:r>
      <w:r w:rsidRPr="006E1AEB">
        <w:rPr>
          <w:rFonts w:asciiTheme="majorBidi" w:hAnsiTheme="majorBidi" w:cstheme="majorBidi"/>
          <w:sz w:val="30"/>
          <w:szCs w:val="30"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606BCE">
        <w:rPr>
          <w:rFonts w:asciiTheme="majorBidi" w:hAnsiTheme="majorBidi" w:cstheme="majorBidi"/>
          <w:sz w:val="30"/>
          <w:szCs w:val="30"/>
          <w:cs/>
        </w:rPr>
        <w:br/>
      </w:r>
      <w:r w:rsidRPr="006E1AEB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1B3BB1">
        <w:rPr>
          <w:rFonts w:asciiTheme="majorBidi" w:hAnsiTheme="majorBidi" w:cstheme="majorBidi"/>
          <w:sz w:val="30"/>
          <w:szCs w:val="30"/>
        </w:rPr>
        <w:t>18</w:t>
      </w:r>
    </w:p>
    <w:p w14:paraId="1C744D54" w14:textId="77777777" w:rsidR="00BE0EC1" w:rsidRPr="0091649C" w:rsidRDefault="00BE0EC1" w:rsidP="00595A96">
      <w:pPr>
        <w:tabs>
          <w:tab w:val="clear" w:pos="907"/>
          <w:tab w:val="left" w:pos="1080"/>
        </w:tabs>
        <w:spacing w:line="240" w:lineRule="auto"/>
        <w:ind w:left="1530" w:firstLine="900"/>
        <w:jc w:val="thaiDistribute"/>
        <w:rPr>
          <w:rFonts w:asciiTheme="majorBidi" w:hAnsiTheme="majorBidi" w:cstheme="majorBidi"/>
        </w:rPr>
      </w:pPr>
    </w:p>
    <w:p w14:paraId="34C7556D" w14:textId="2F3662D2" w:rsidR="00BE0EC1" w:rsidRPr="007D43D1" w:rsidRDefault="0022017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220171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AD0EF0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AD0EF0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BE0EC1">
        <w:rPr>
          <w:rFonts w:ascii="Angsana New" w:hAnsi="Angsana New" w:hint="cs"/>
          <w:sz w:val="30"/>
          <w:szCs w:val="30"/>
          <w:cs/>
        </w:rPr>
        <w:t>ทางการค้า</w:t>
      </w:r>
      <w:r w:rsidR="00BE0EC1" w:rsidRPr="00AD0EF0">
        <w:rPr>
          <w:rFonts w:ascii="Angsana New" w:hAnsi="Angsana New" w:hint="cs"/>
          <w:sz w:val="30"/>
          <w:szCs w:val="30"/>
          <w:cs/>
        </w:rPr>
        <w:t xml:space="preserve"> </w:t>
      </w:r>
      <w:r w:rsidR="001D1B31"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AD0EF0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AD0EF0">
        <w:rPr>
          <w:rFonts w:ascii="Angsana New" w:hAnsi="Angsana New"/>
          <w:sz w:val="30"/>
          <w:szCs w:val="30"/>
          <w:cs/>
        </w:rPr>
        <w:t>จะทบทวน</w:t>
      </w:r>
      <w:r w:rsidR="00BE0EC1" w:rsidRPr="00AD0EF0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E0EC1" w:rsidRPr="00AD0EF0">
        <w:rPr>
          <w:rFonts w:ascii="Angsana New" w:hAnsi="Angsana New" w:hint="cs"/>
          <w:sz w:val="30"/>
          <w:szCs w:val="30"/>
        </w:rPr>
        <w:t xml:space="preserve"> (</w:t>
      </w:r>
      <w:r w:rsidR="00BE0EC1" w:rsidRPr="00C11114">
        <w:rPr>
          <w:rFonts w:ascii="Angsana New" w:hAnsi="Angsana New"/>
          <w:sz w:val="30"/>
          <w:szCs w:val="30"/>
          <w:cs/>
        </w:rPr>
        <w:t xml:space="preserve">ถ้ามี) </w:t>
      </w:r>
      <w:r w:rsidR="00BE0EC1" w:rsidRPr="00595A96">
        <w:rPr>
          <w:rFonts w:ascii="Angsana New" w:hAnsi="Angsana New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BE0EC1" w:rsidRPr="00C11114">
        <w:rPr>
          <w:rFonts w:ascii="Angsana New" w:hAnsi="Angsana New"/>
          <w:sz w:val="30"/>
          <w:szCs w:val="30"/>
          <w:cs/>
        </w:rPr>
        <w:t xml:space="preserve"> </w:t>
      </w:r>
      <w:r w:rsidR="00BE0EC1" w:rsidRPr="00A73710">
        <w:rPr>
          <w:rFonts w:ascii="Angsana New" w:hAnsi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</w:t>
      </w:r>
      <w:r w:rsidR="00BE0EC1">
        <w:rPr>
          <w:rFonts w:ascii="Angsana New" w:hAnsi="Angsana New" w:hint="cs"/>
          <w:sz w:val="30"/>
          <w:szCs w:val="30"/>
          <w:cs/>
        </w:rPr>
        <w:t>ปี</w:t>
      </w:r>
      <w:r w:rsidR="00BE0EC1" w:rsidRPr="00A73710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ยอดขายที่เกินกว่าวงเงินดังกล่าวต้องได้รับการอนุมัติจากผู้รับผิดชอบ</w:t>
      </w:r>
      <w:r w:rsidR="00BE0EC1" w:rsidRPr="007D43D1">
        <w:rPr>
          <w:rFonts w:ascii="Angsana New" w:hAnsi="Angsana New"/>
          <w:sz w:val="30"/>
          <w:szCs w:val="30"/>
          <w:cs/>
        </w:rPr>
        <w:t>สูงสุดในสายงานบัญชีและการเงิน</w:t>
      </w:r>
    </w:p>
    <w:p w14:paraId="5E24FC21" w14:textId="77777777" w:rsidR="00BE0EC1" w:rsidRPr="00595A96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</w:rPr>
      </w:pPr>
    </w:p>
    <w:p w14:paraId="4BE96D68" w14:textId="776333F4" w:rsidR="00BE0EC1" w:rsidRPr="007D43D1" w:rsidRDefault="001D1B3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7D43D1">
        <w:rPr>
          <w:rFonts w:ascii="Angsana New" w:hAnsi="Angsana New"/>
          <w:sz w:val="30"/>
          <w:szCs w:val="30"/>
          <w:cs/>
        </w:rPr>
        <w:t xml:space="preserve"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BE0EC1" w:rsidRPr="007D43D1">
        <w:rPr>
          <w:rFonts w:ascii="Angsana New" w:hAnsi="Angsana New"/>
          <w:sz w:val="30"/>
          <w:szCs w:val="30"/>
        </w:rPr>
        <w:t xml:space="preserve">120 </w:t>
      </w:r>
      <w:r w:rsidR="00BE0EC1" w:rsidRPr="007D43D1">
        <w:rPr>
          <w:rFonts w:ascii="Angsana New" w:hAnsi="Angsana New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7D43D1">
        <w:rPr>
          <w:rFonts w:ascii="Angsana New" w:hAnsi="Angsana New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BE0EC1" w:rsidRPr="007D43D1">
        <w:rPr>
          <w:rFonts w:ascii="Angsana New" w:hAnsi="Angsana New"/>
          <w:sz w:val="30"/>
          <w:szCs w:val="30"/>
          <w:cs/>
        </w:rPr>
        <w:t>บริษัทมีต่อสภาวะเศรษฐกิจตลอดอายุที่คาดการณ์ไว้ของลูกหนี้</w:t>
      </w:r>
      <w:r w:rsidR="00BE0EC1">
        <w:rPr>
          <w:rFonts w:ascii="Angsana New" w:hAnsi="Angsana New" w:hint="cs"/>
          <w:sz w:val="30"/>
          <w:szCs w:val="30"/>
          <w:cs/>
        </w:rPr>
        <w:t xml:space="preserve"> </w:t>
      </w:r>
      <w:r w:rsidR="00BE0EC1" w:rsidRPr="007D43D1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</w:t>
      </w:r>
      <w:r w:rsidR="00BE0EC1">
        <w:rPr>
          <w:rFonts w:ascii="Angsana New" w:hAnsi="Angsana New" w:hint="cs"/>
          <w:sz w:val="30"/>
          <w:szCs w:val="30"/>
          <w:cs/>
        </w:rPr>
        <w:t>ด</w:t>
      </w:r>
      <w:r w:rsidR="00BE0EC1" w:rsidRPr="007D43D1">
        <w:rPr>
          <w:rFonts w:ascii="Angsana New" w:hAnsi="Angsana New"/>
          <w:sz w:val="30"/>
          <w:szCs w:val="30"/>
          <w:cs/>
        </w:rPr>
        <w:t xml:space="preserve">เผยในหมายเหตุข้อ </w:t>
      </w:r>
      <w:r w:rsidR="001B3BB1">
        <w:rPr>
          <w:rFonts w:ascii="Angsana New" w:hAnsi="Angsana New"/>
          <w:sz w:val="30"/>
          <w:szCs w:val="30"/>
        </w:rPr>
        <w:t>6</w:t>
      </w:r>
    </w:p>
    <w:p w14:paraId="55170C71" w14:textId="77777777" w:rsidR="00BE0EC1" w:rsidRPr="00595A96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</w:rPr>
      </w:pPr>
    </w:p>
    <w:p w14:paraId="704526D6" w14:textId="528D4DAE" w:rsidR="00BE0EC1" w:rsidRPr="00595A96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  <w:cs/>
        </w:rPr>
      </w:pPr>
      <w:r w:rsidRPr="00595A96">
        <w:rPr>
          <w:rFonts w:asciiTheme="majorBidi" w:hAnsiTheme="majorBidi" w:cstheme="majorBidi"/>
          <w:sz w:val="30"/>
          <w:szCs w:val="30"/>
        </w:rPr>
        <w:t>(</w:t>
      </w:r>
      <w:r w:rsidRPr="00595A9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95A96">
        <w:rPr>
          <w:rFonts w:asciiTheme="majorBidi" w:hAnsiTheme="majorBidi" w:cstheme="majorBidi"/>
          <w:sz w:val="30"/>
          <w:szCs w:val="30"/>
        </w:rPr>
        <w:t>.1.2)</w:t>
      </w:r>
      <w:r w:rsidR="00927933">
        <w:rPr>
          <w:rFonts w:asciiTheme="majorBidi" w:hAnsiTheme="majorBidi" w:cstheme="majorBidi"/>
          <w:sz w:val="30"/>
          <w:szCs w:val="30"/>
          <w:cs/>
        </w:rPr>
        <w:tab/>
      </w:r>
      <w:r w:rsidRPr="00595A9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  <w:r w:rsidR="002829D5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และอนุพันธ์</w:t>
      </w:r>
    </w:p>
    <w:p w14:paraId="27EFCD24" w14:textId="77777777" w:rsidR="00BE0EC1" w:rsidRPr="00595A96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18"/>
          <w:szCs w:val="18"/>
        </w:rPr>
      </w:pPr>
    </w:p>
    <w:p w14:paraId="359D990C" w14:textId="006DE278" w:rsidR="00BE0EC1" w:rsidRPr="00595A96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ซึ่ง</w:t>
      </w:r>
      <w:r w:rsidR="001D1B3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95A96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13FE7CAA" w14:textId="77777777" w:rsidR="00927933" w:rsidRPr="00595A96" w:rsidRDefault="00927933" w:rsidP="00BE0EC1">
      <w:pPr>
        <w:pStyle w:val="ListParagraph"/>
        <w:spacing w:after="0" w:line="240" w:lineRule="auto"/>
        <w:ind w:left="892" w:hanging="446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3575086F" w14:textId="70C74E11" w:rsidR="00BE0EC1" w:rsidRPr="009D0D0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EF0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D0EF0">
        <w:rPr>
          <w:rFonts w:ascii="Angsana New" w:hAnsi="Angsana New"/>
          <w:b/>
          <w:bCs/>
          <w:i/>
          <w:iCs/>
          <w:sz w:val="30"/>
          <w:szCs w:val="30"/>
        </w:rPr>
        <w:t>.2)</w:t>
      </w:r>
      <w:r w:rsidR="0092793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AD0E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9D0D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D157B9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B1F4666" w14:textId="39B0355B" w:rsidR="00BE0EC1" w:rsidRDefault="001D1B3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595A96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595A96">
        <w:rPr>
          <w:rFonts w:asciiTheme="majorBidi" w:hAnsiTheme="majorBidi" w:cstheme="majorBidi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63D5B29C" w14:textId="34E3203D" w:rsidR="002557F7" w:rsidRDefault="002557F7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858A33F" w14:textId="4B7B6E9E" w:rsidR="00AE3CD0" w:rsidRDefault="00AE3CD0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3A3087" w14:textId="77777777" w:rsidR="00AE3CD0" w:rsidRPr="00407D35" w:rsidRDefault="00AE3CD0" w:rsidP="00427656">
      <w:pPr>
        <w:tabs>
          <w:tab w:val="clear" w:pos="680"/>
          <w:tab w:val="clear" w:pos="907"/>
          <w:tab w:val="left" w:pos="630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CA6FEC3" w14:textId="13D4BFFB" w:rsidR="00BE0EC1" w:rsidRDefault="00BE0EC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="00AE52A0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95A96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</w:p>
    <w:p w14:paraId="6BF3056C" w14:textId="6523E217" w:rsidR="001D1B31" w:rsidRDefault="001D1B3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1D1B31" w:rsidRPr="00F048D9" w14:paraId="1CA2D269" w14:textId="77777777" w:rsidTr="00AE0780">
        <w:trPr>
          <w:tblHeader/>
        </w:trPr>
        <w:tc>
          <w:tcPr>
            <w:tcW w:w="3173" w:type="dxa"/>
            <w:shd w:val="clear" w:color="auto" w:fill="auto"/>
          </w:tcPr>
          <w:p w14:paraId="1A96DA8E" w14:textId="77777777" w:rsidR="001D1B31" w:rsidRDefault="001D1B31" w:rsidP="00D521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9" w:type="dxa"/>
            <w:gridSpan w:val="10"/>
            <w:shd w:val="clear" w:color="auto" w:fill="auto"/>
          </w:tcPr>
          <w:p w14:paraId="113796DA" w14:textId="0DCAE59A" w:rsidR="001D1B31" w:rsidRPr="001D1B31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1B31" w:rsidRPr="00F048D9" w14:paraId="23D642F7" w14:textId="77777777" w:rsidTr="00D52189">
        <w:trPr>
          <w:tblHeader/>
        </w:trPr>
        <w:tc>
          <w:tcPr>
            <w:tcW w:w="3173" w:type="dxa"/>
            <w:shd w:val="clear" w:color="auto" w:fill="auto"/>
          </w:tcPr>
          <w:p w14:paraId="206694EB" w14:textId="77777777" w:rsidR="001D1B31" w:rsidRPr="00F048D9" w:rsidRDefault="001D1B31" w:rsidP="00D521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6BC27B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310AA9F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216E699C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D1B31" w:rsidRPr="00F048D9" w14:paraId="2C58CA47" w14:textId="77777777" w:rsidTr="00D52189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6DD3C788" w14:textId="77777777" w:rsidR="001D1B31" w:rsidRPr="00F048D9" w:rsidRDefault="001D1B31" w:rsidP="00D5218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709AA962" w14:textId="77777777" w:rsidR="001D1B31" w:rsidRPr="00F048D9" w:rsidRDefault="001D1B31" w:rsidP="00D5218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86113E7" w14:textId="77777777" w:rsidR="001D1B31" w:rsidRPr="00F048D9" w:rsidRDefault="001D1B31" w:rsidP="00D5218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3F457623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66D1E1DF" w14:textId="77777777" w:rsidR="001D1B31" w:rsidRPr="00F048D9" w:rsidRDefault="001D1B31" w:rsidP="00D5218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1CD31AF4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9BDCE8A" w14:textId="2F6FC2A0" w:rsidR="001D1B31" w:rsidRPr="00F048D9" w:rsidRDefault="001D1B31" w:rsidP="00D5218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1A98469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4F4988C9" w14:textId="77777777" w:rsidR="001D1B31" w:rsidRPr="00F048D9" w:rsidRDefault="001D1B31" w:rsidP="00D5218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15C49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C0E517B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D1B31" w:rsidRPr="00F048D9" w14:paraId="78BE3F61" w14:textId="77777777" w:rsidTr="00D52189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6554E387" w14:textId="77777777" w:rsidR="001D1B31" w:rsidRPr="00F048D9" w:rsidRDefault="001D1B31" w:rsidP="00D5218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04A994CD" w14:textId="77777777" w:rsidR="001D1B31" w:rsidRPr="00F048D9" w:rsidRDefault="001D1B31" w:rsidP="00D521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1B31" w:rsidRPr="00F048D9" w14:paraId="10C889D5" w14:textId="77777777" w:rsidTr="00D52189">
        <w:tc>
          <w:tcPr>
            <w:tcW w:w="3173" w:type="dxa"/>
            <w:shd w:val="clear" w:color="auto" w:fill="auto"/>
          </w:tcPr>
          <w:p w14:paraId="3592744F" w14:textId="40A35D4E" w:rsidR="001D1B31" w:rsidRPr="00F048D9" w:rsidRDefault="001D1B31" w:rsidP="00D521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60" w:type="dxa"/>
            <w:shd w:val="clear" w:color="auto" w:fill="auto"/>
          </w:tcPr>
          <w:p w14:paraId="4E84CF25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0B8D1D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E318719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18A3B2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4CC6CC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3D733F80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957DE9B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39044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C23DC6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B31" w:rsidRPr="00F048D9" w14:paraId="65B3D1B1" w14:textId="77777777" w:rsidTr="00D52189">
        <w:tc>
          <w:tcPr>
            <w:tcW w:w="3173" w:type="dxa"/>
            <w:shd w:val="clear" w:color="auto" w:fill="auto"/>
            <w:hideMark/>
          </w:tcPr>
          <w:p w14:paraId="785C6CFE" w14:textId="77777777" w:rsidR="001D1B31" w:rsidRPr="00F048D9" w:rsidRDefault="001D1B31" w:rsidP="00D521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CCE4A75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10B197B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1DD7F9E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759483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CF1D57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0AA5627C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5BFD44A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3FD8ED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71BEDC" w14:textId="77777777" w:rsidR="001D1B31" w:rsidRPr="00F048D9" w:rsidRDefault="001D1B31" w:rsidP="00D5218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B31" w:rsidRPr="00F048D9" w14:paraId="237B50D6" w14:textId="77777777" w:rsidTr="00D52189">
        <w:tc>
          <w:tcPr>
            <w:tcW w:w="3173" w:type="dxa"/>
            <w:shd w:val="clear" w:color="auto" w:fill="auto"/>
            <w:hideMark/>
          </w:tcPr>
          <w:p w14:paraId="3E804FFD" w14:textId="77777777" w:rsidR="001D1B31" w:rsidRPr="00F048D9" w:rsidRDefault="001D1B31" w:rsidP="00D521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5B896AD6" w14:textId="33DCB88C" w:rsidR="001D1B31" w:rsidRPr="00F048D9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38" w:type="dxa"/>
            <w:shd w:val="clear" w:color="auto" w:fill="auto"/>
          </w:tcPr>
          <w:p w14:paraId="41D469FC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CF2C503" w14:textId="5FA05EB3" w:rsidR="001D1B31" w:rsidRPr="00F048D9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70" w:type="dxa"/>
            <w:shd w:val="clear" w:color="auto" w:fill="auto"/>
          </w:tcPr>
          <w:p w14:paraId="587CBD1C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6FBDC7" w14:textId="77777777" w:rsidR="001D1B31" w:rsidRPr="00F048D9" w:rsidRDefault="001D1B31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0DD056A2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C984871" w14:textId="77777777" w:rsidR="001D1B31" w:rsidRPr="00F048D9" w:rsidRDefault="001D1B31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1FC462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BDB951" w14:textId="63D45A4D" w:rsidR="001D1B31" w:rsidRPr="00F048D9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</w:tr>
      <w:tr w:rsidR="001D1B31" w:rsidRPr="00F048D9" w14:paraId="7DF33295" w14:textId="77777777" w:rsidTr="00D52189">
        <w:tc>
          <w:tcPr>
            <w:tcW w:w="3173" w:type="dxa"/>
            <w:shd w:val="clear" w:color="auto" w:fill="auto"/>
          </w:tcPr>
          <w:p w14:paraId="4CD8F79C" w14:textId="77777777" w:rsidR="001D1B31" w:rsidRPr="00F048D9" w:rsidRDefault="001D1B31" w:rsidP="00D521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3A9FFBA8" w14:textId="6298BD3B" w:rsidR="001D1B31" w:rsidRPr="00F048D9" w:rsidRDefault="002557F7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037B">
              <w:rPr>
                <w:rFonts w:asciiTheme="majorBidi" w:hAnsiTheme="majorBidi" w:cstheme="majorBidi"/>
                <w:sz w:val="30"/>
                <w:szCs w:val="30"/>
              </w:rPr>
              <w:t>4,375</w:t>
            </w:r>
          </w:p>
        </w:tc>
        <w:tc>
          <w:tcPr>
            <w:tcW w:w="238" w:type="dxa"/>
            <w:shd w:val="clear" w:color="auto" w:fill="auto"/>
          </w:tcPr>
          <w:p w14:paraId="268629A9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3F8F2C5" w14:textId="108C08FE" w:rsidR="001D1B31" w:rsidRPr="00F048D9" w:rsidRDefault="0058037B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24,375</w:t>
            </w:r>
          </w:p>
        </w:tc>
        <w:tc>
          <w:tcPr>
            <w:tcW w:w="270" w:type="dxa"/>
            <w:shd w:val="clear" w:color="auto" w:fill="auto"/>
          </w:tcPr>
          <w:p w14:paraId="00860FCA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186FE8" w14:textId="77777777" w:rsidR="001D1B31" w:rsidRPr="00F048D9" w:rsidRDefault="001D1B31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E89E19C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AA10A35" w14:textId="77777777" w:rsidR="001D1B31" w:rsidRPr="00F048D9" w:rsidRDefault="001D1B31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15E1B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541D41" w14:textId="039F74B2" w:rsidR="001D1B31" w:rsidRPr="00F048D9" w:rsidRDefault="00840B82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037B">
              <w:rPr>
                <w:rFonts w:asciiTheme="majorBidi" w:hAnsiTheme="majorBidi" w:cstheme="majorBidi"/>
                <w:sz w:val="30"/>
                <w:szCs w:val="30"/>
              </w:rPr>
              <w:t>4,375</w:t>
            </w:r>
          </w:p>
        </w:tc>
      </w:tr>
      <w:tr w:rsidR="001D1B31" w:rsidRPr="00F048D9" w14:paraId="05FD29CA" w14:textId="77777777" w:rsidTr="00D52189">
        <w:tc>
          <w:tcPr>
            <w:tcW w:w="3173" w:type="dxa"/>
            <w:shd w:val="clear" w:color="auto" w:fill="auto"/>
          </w:tcPr>
          <w:p w14:paraId="75E87483" w14:textId="77777777" w:rsidR="001D1B31" w:rsidRPr="00F048D9" w:rsidRDefault="001D1B31" w:rsidP="00D52189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1CAC57D" w14:textId="25460B33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2326" w:rsidRPr="004F23B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F2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2326" w:rsidRPr="004F23B8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074F04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26EF0A5" w14:textId="4A35C587" w:rsidR="001D1B31" w:rsidRPr="004F23B8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11,475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2B983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63D30C" w14:textId="0313BDD0" w:rsidR="001D1B31" w:rsidRPr="004F23B8" w:rsidRDefault="00022326" w:rsidP="00D5218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41,911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2A441E3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28062BA" w14:textId="5E7B48FA" w:rsidR="001D1B31" w:rsidRPr="004F23B8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110,784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85B6E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85E0E" w14:textId="0E2641AA" w:rsidR="001D1B31" w:rsidRPr="004F23B8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164,170</w:t>
            </w:r>
          </w:p>
        </w:tc>
      </w:tr>
      <w:tr w:rsidR="001D1B31" w:rsidRPr="00F048D9" w14:paraId="215805E6" w14:textId="77777777" w:rsidTr="00D52189">
        <w:tc>
          <w:tcPr>
            <w:tcW w:w="3173" w:type="dxa"/>
            <w:shd w:val="clear" w:color="auto" w:fill="auto"/>
          </w:tcPr>
          <w:p w14:paraId="0C083056" w14:textId="6F92D312" w:rsidR="001D1B31" w:rsidRPr="00F048D9" w:rsidRDefault="001D1B31" w:rsidP="00D52189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282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314CE" w14:textId="527ADE50" w:rsidR="001D1B31" w:rsidRPr="004F23B8" w:rsidRDefault="00022326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44,214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B1FA35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6ECA" w14:textId="20221A25" w:rsidR="001D1B31" w:rsidRPr="004F23B8" w:rsidRDefault="002557F7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0350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FC4A" w14:textId="4D7AF651" w:rsidR="001D1B31" w:rsidRPr="004F23B8" w:rsidRDefault="004F23B8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34,290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6B16FC2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4D40" w14:textId="3FAEBF84" w:rsidR="001D1B31" w:rsidRPr="004F23B8" w:rsidRDefault="004F23B8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5800C" w14:textId="77777777" w:rsidR="001D1B31" w:rsidRPr="004F23B8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0022" w14:textId="54B8DAC1" w:rsidR="001D1B31" w:rsidRPr="004F23B8" w:rsidRDefault="002557F7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52,532</w:t>
            </w:r>
          </w:p>
        </w:tc>
      </w:tr>
      <w:tr w:rsidR="001D1B31" w:rsidRPr="00F048D9" w14:paraId="7B2063E2" w14:textId="77777777" w:rsidTr="00D52189">
        <w:tc>
          <w:tcPr>
            <w:tcW w:w="3173" w:type="dxa"/>
            <w:shd w:val="clear" w:color="auto" w:fill="auto"/>
          </w:tcPr>
          <w:p w14:paraId="48E7119C" w14:textId="77777777" w:rsidR="001D1B31" w:rsidRPr="00F048D9" w:rsidRDefault="001D1B31" w:rsidP="00D5218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B6B55" w14:textId="53424073" w:rsidR="001D1B31" w:rsidRPr="00F048D9" w:rsidRDefault="009332B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230,630</w:t>
            </w:r>
          </w:p>
        </w:tc>
        <w:tc>
          <w:tcPr>
            <w:tcW w:w="238" w:type="dxa"/>
            <w:shd w:val="clear" w:color="auto" w:fill="auto"/>
          </w:tcPr>
          <w:p w14:paraId="5C7177AA" w14:textId="77777777" w:rsidR="001D1B31" w:rsidRPr="00F048D9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8A228" w14:textId="4ADFFED6" w:rsidR="001D1B31" w:rsidRPr="00937151" w:rsidRDefault="0083151A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937151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14:paraId="4E419380" w14:textId="77777777" w:rsidR="001D1B31" w:rsidRPr="00937151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46D77" w14:textId="3D9F9F19" w:rsidR="001D1B31" w:rsidRPr="00937151" w:rsidRDefault="0093715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76,201</w:t>
            </w:r>
          </w:p>
        </w:tc>
        <w:tc>
          <w:tcPr>
            <w:tcW w:w="297" w:type="dxa"/>
            <w:shd w:val="clear" w:color="auto" w:fill="auto"/>
          </w:tcPr>
          <w:p w14:paraId="3EA85183" w14:textId="77777777" w:rsidR="001D1B31" w:rsidRPr="00937151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BDBEA" w14:textId="6704516F" w:rsidR="001D1B31" w:rsidRPr="00937151" w:rsidRDefault="00840B82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37151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20,112</w:t>
            </w:r>
          </w:p>
        </w:tc>
        <w:tc>
          <w:tcPr>
            <w:tcW w:w="236" w:type="dxa"/>
            <w:shd w:val="clear" w:color="auto" w:fill="auto"/>
          </w:tcPr>
          <w:p w14:paraId="2B408B3B" w14:textId="77777777" w:rsidR="001D1B31" w:rsidRPr="00937151" w:rsidRDefault="001D1B3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A2D80" w14:textId="2A6079CE" w:rsidR="001D1B31" w:rsidRPr="00937151" w:rsidRDefault="00937151" w:rsidP="00D5218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287,238</w:t>
            </w:r>
          </w:p>
        </w:tc>
      </w:tr>
    </w:tbl>
    <w:p w14:paraId="2CA56EE3" w14:textId="619BCED5" w:rsidR="001D1B31" w:rsidRDefault="001D1B3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022326" w:rsidRPr="00F048D9" w14:paraId="5081EDC6" w14:textId="77777777" w:rsidTr="004C4819">
        <w:trPr>
          <w:tblHeader/>
        </w:trPr>
        <w:tc>
          <w:tcPr>
            <w:tcW w:w="3173" w:type="dxa"/>
            <w:shd w:val="clear" w:color="auto" w:fill="auto"/>
          </w:tcPr>
          <w:p w14:paraId="0C2A326D" w14:textId="77777777" w:rsidR="00022326" w:rsidRDefault="00022326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9" w:type="dxa"/>
            <w:gridSpan w:val="10"/>
            <w:shd w:val="clear" w:color="auto" w:fill="auto"/>
          </w:tcPr>
          <w:p w14:paraId="0927A216" w14:textId="53C8F2C1" w:rsidR="00022326" w:rsidRPr="00022326" w:rsidRDefault="00022326" w:rsidP="000D41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2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0EC1" w:rsidRPr="00F048D9" w14:paraId="3FA25615" w14:textId="77777777" w:rsidTr="000D4194">
        <w:trPr>
          <w:tblHeader/>
        </w:trPr>
        <w:tc>
          <w:tcPr>
            <w:tcW w:w="3173" w:type="dxa"/>
            <w:shd w:val="clear" w:color="auto" w:fill="auto"/>
          </w:tcPr>
          <w:p w14:paraId="3201256B" w14:textId="7084CFCD" w:rsidR="00226B46" w:rsidRPr="00F048D9" w:rsidRDefault="00226B46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0556B4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4DC399D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3F9B308D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E0EC1" w:rsidRPr="00F048D9" w14:paraId="5D04A8E9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51CD3AB2" w14:textId="77777777" w:rsidR="00BE0EC1" w:rsidRPr="00F048D9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9519B0D" w14:textId="77777777" w:rsidR="00BE0EC1" w:rsidRPr="00F048D9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B61A23" w14:textId="77777777" w:rsidR="00BE0EC1" w:rsidRPr="00F048D9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17159772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25FA504" w14:textId="77777777" w:rsidR="00BE0EC1" w:rsidRPr="00F048D9" w:rsidRDefault="00BE0EC1" w:rsidP="000D419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1A4A5190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027C340" w14:textId="77777777" w:rsidR="00BE0EC1" w:rsidRPr="00F048D9" w:rsidRDefault="00BE0EC1" w:rsidP="000D419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07A4219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6D46765F" w14:textId="77777777" w:rsidR="00BE0EC1" w:rsidRPr="00F048D9" w:rsidRDefault="00BE0EC1" w:rsidP="000D41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80AAE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7FE9771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0EC1" w:rsidRPr="00F048D9" w14:paraId="69338CA3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16D0CAD7" w14:textId="77777777" w:rsidR="00BE0EC1" w:rsidRPr="00F048D9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63024590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0EC1" w:rsidRPr="00F048D9" w14:paraId="174175FD" w14:textId="77777777" w:rsidTr="000D4194">
        <w:tc>
          <w:tcPr>
            <w:tcW w:w="3173" w:type="dxa"/>
            <w:shd w:val="clear" w:color="auto" w:fill="auto"/>
          </w:tcPr>
          <w:p w14:paraId="79A7358F" w14:textId="63C1CEE5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22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60" w:type="dxa"/>
            <w:shd w:val="clear" w:color="auto" w:fill="auto"/>
          </w:tcPr>
          <w:p w14:paraId="1EBEA1D1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25293F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5021CD5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8C529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508F0E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F8D1221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1FD7A8A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2F864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1002A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29C7A7E2" w14:textId="77777777" w:rsidTr="000D4194">
        <w:tc>
          <w:tcPr>
            <w:tcW w:w="3173" w:type="dxa"/>
            <w:shd w:val="clear" w:color="auto" w:fill="auto"/>
            <w:hideMark/>
          </w:tcPr>
          <w:p w14:paraId="455837C9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646101CB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88EB889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64A6046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5C24B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F843CF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224E4E2B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11985BD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2C6D64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D64FA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B82" w:rsidRPr="00F048D9" w14:paraId="15634654" w14:textId="77777777" w:rsidTr="000D4194">
        <w:tc>
          <w:tcPr>
            <w:tcW w:w="3173" w:type="dxa"/>
            <w:shd w:val="clear" w:color="auto" w:fill="auto"/>
            <w:hideMark/>
          </w:tcPr>
          <w:p w14:paraId="6B805381" w14:textId="77777777" w:rsidR="00840B82" w:rsidRPr="00F048D9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351063DD" w14:textId="30328E24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38" w:type="dxa"/>
            <w:shd w:val="clear" w:color="auto" w:fill="auto"/>
          </w:tcPr>
          <w:p w14:paraId="50D3F39F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35E889" w14:textId="42BA0AF9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  <w:tc>
          <w:tcPr>
            <w:tcW w:w="270" w:type="dxa"/>
            <w:shd w:val="clear" w:color="auto" w:fill="auto"/>
          </w:tcPr>
          <w:p w14:paraId="2526BE71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64B377" w14:textId="238DFF70" w:rsidR="00840B82" w:rsidRPr="00F048D9" w:rsidRDefault="00840B82" w:rsidP="00E7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445C1D5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329EDE8" w14:textId="56E2D511" w:rsidR="00840B82" w:rsidRPr="00F048D9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98BBD7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6B09CA" w14:textId="52EFF874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46,161</w:t>
            </w:r>
          </w:p>
        </w:tc>
      </w:tr>
      <w:tr w:rsidR="00840B82" w:rsidRPr="00F048D9" w14:paraId="69517CFF" w14:textId="77777777" w:rsidTr="000D4194">
        <w:tc>
          <w:tcPr>
            <w:tcW w:w="3173" w:type="dxa"/>
            <w:shd w:val="clear" w:color="auto" w:fill="auto"/>
          </w:tcPr>
          <w:p w14:paraId="1C8DC3FB" w14:textId="77777777" w:rsidR="00840B82" w:rsidRPr="00F048D9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05A44842" w14:textId="08209327" w:rsidR="00840B82" w:rsidRPr="00F048D9" w:rsidRDefault="000B289C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23,404</w:t>
            </w:r>
          </w:p>
        </w:tc>
        <w:tc>
          <w:tcPr>
            <w:tcW w:w="238" w:type="dxa"/>
            <w:shd w:val="clear" w:color="auto" w:fill="auto"/>
          </w:tcPr>
          <w:p w14:paraId="0A74B7D0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ABC6401" w14:textId="71B489DC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289C">
              <w:rPr>
                <w:rFonts w:asciiTheme="majorBidi" w:hAnsiTheme="majorBidi" w:cstheme="majorBidi"/>
                <w:sz w:val="30"/>
                <w:szCs w:val="30"/>
              </w:rPr>
              <w:t>3,404</w:t>
            </w:r>
          </w:p>
        </w:tc>
        <w:tc>
          <w:tcPr>
            <w:tcW w:w="270" w:type="dxa"/>
            <w:shd w:val="clear" w:color="auto" w:fill="auto"/>
          </w:tcPr>
          <w:p w14:paraId="6855521A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3BA42F" w14:textId="46F49431" w:rsidR="00840B82" w:rsidRPr="00F048D9" w:rsidRDefault="00840B82" w:rsidP="00E7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071678C4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23BAF1" w14:textId="266ECAD6" w:rsidR="00840B82" w:rsidRPr="00F048D9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76AD1" w14:textId="77777777" w:rsidR="00840B82" w:rsidRPr="00F048D9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59C7C4" w14:textId="42FFCD25" w:rsidR="00840B82" w:rsidRPr="00F048D9" w:rsidRDefault="000B289C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23,404</w:t>
            </w:r>
          </w:p>
        </w:tc>
      </w:tr>
      <w:tr w:rsidR="00840B82" w:rsidRPr="00F048D9" w14:paraId="288640D7" w14:textId="77777777" w:rsidTr="000D4194">
        <w:tc>
          <w:tcPr>
            <w:tcW w:w="3173" w:type="dxa"/>
            <w:shd w:val="clear" w:color="auto" w:fill="auto"/>
          </w:tcPr>
          <w:p w14:paraId="763537D2" w14:textId="77777777" w:rsidR="00840B82" w:rsidRPr="00F048D9" w:rsidRDefault="00840B82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AB76C9" w14:textId="23CC3600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115,880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F8F4D5" w14:textId="77777777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553F1" w14:textId="7D96238E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11,475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1FFBF" w14:textId="77777777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D08E5" w14:textId="1A51FA9E" w:rsidR="00840B82" w:rsidRPr="004F23B8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41,911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80B101B" w14:textId="77777777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B75D0A0" w14:textId="17630135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110,784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1446B" w14:textId="77777777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AA2DA" w14:textId="38C36EB7" w:rsidR="00840B82" w:rsidRPr="004F23B8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3B8">
              <w:rPr>
                <w:rFonts w:asciiTheme="majorBidi" w:hAnsiTheme="majorBidi" w:cstheme="majorBidi"/>
                <w:sz w:val="30"/>
                <w:szCs w:val="30"/>
              </w:rPr>
              <w:t>164,170</w:t>
            </w:r>
          </w:p>
        </w:tc>
      </w:tr>
      <w:tr w:rsidR="00840B82" w:rsidRPr="00F048D9" w14:paraId="0DD2344D" w14:textId="77777777" w:rsidTr="000D4194">
        <w:tc>
          <w:tcPr>
            <w:tcW w:w="3173" w:type="dxa"/>
            <w:shd w:val="clear" w:color="auto" w:fill="auto"/>
          </w:tcPr>
          <w:p w14:paraId="62235048" w14:textId="1ADFA244" w:rsidR="00840B82" w:rsidRPr="00F048D9" w:rsidRDefault="00840B82" w:rsidP="00840B82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282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BD675" w14:textId="5BFA27A9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sz w:val="30"/>
                <w:szCs w:val="30"/>
              </w:rPr>
              <w:t>44,214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EF53D2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68F1" w14:textId="261176B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9D498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AC8E" w14:textId="67A9CF6C" w:rsidR="00840B82" w:rsidRPr="00937151" w:rsidRDefault="004F23B8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sz w:val="30"/>
                <w:szCs w:val="30"/>
              </w:rPr>
              <w:t>34,290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9D1752F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95B7" w14:textId="6C118FF5" w:rsidR="00840B82" w:rsidRPr="00937151" w:rsidRDefault="004F23B8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151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18140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19C9" w14:textId="1857965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sz w:val="30"/>
                <w:szCs w:val="30"/>
              </w:rPr>
              <w:t>52,532</w:t>
            </w:r>
          </w:p>
        </w:tc>
      </w:tr>
      <w:tr w:rsidR="00840B82" w:rsidRPr="00F048D9" w14:paraId="06E19FFF" w14:textId="77777777" w:rsidTr="000D4194">
        <w:tc>
          <w:tcPr>
            <w:tcW w:w="3173" w:type="dxa"/>
            <w:shd w:val="clear" w:color="auto" w:fill="auto"/>
          </w:tcPr>
          <w:p w14:paraId="542D2EA3" w14:textId="77777777" w:rsidR="00840B82" w:rsidRPr="00F048D9" w:rsidRDefault="00840B82" w:rsidP="00840B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F3B0" w14:textId="584D63B9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193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37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38" w:type="dxa"/>
            <w:shd w:val="clear" w:color="auto" w:fill="auto"/>
          </w:tcPr>
          <w:p w14:paraId="432B83EC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DE88" w14:textId="755990C3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</w:t>
            </w:r>
            <w:r w:rsidR="00937151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4015F387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6014" w14:textId="7621373E" w:rsidR="00840B82" w:rsidRPr="00937151" w:rsidRDefault="00937151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840B82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97" w:type="dxa"/>
            <w:shd w:val="clear" w:color="auto" w:fill="auto"/>
          </w:tcPr>
          <w:p w14:paraId="326EB788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3B532" w14:textId="757C6484" w:rsidR="00840B82" w:rsidRPr="00937151" w:rsidRDefault="00937151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120,112</w:t>
            </w:r>
          </w:p>
        </w:tc>
        <w:tc>
          <w:tcPr>
            <w:tcW w:w="236" w:type="dxa"/>
            <w:shd w:val="clear" w:color="auto" w:fill="auto"/>
          </w:tcPr>
          <w:p w14:paraId="43CB225F" w14:textId="77777777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25CDE" w14:textId="0DD5D353" w:rsidR="00840B82" w:rsidRPr="00937151" w:rsidRDefault="00840B82" w:rsidP="00840B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937151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7151" w:rsidRPr="0093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</w:tr>
      <w:tr w:rsidR="00840B82" w:rsidRPr="00F048D9" w14:paraId="55BDD26C" w14:textId="77777777" w:rsidTr="000D4194">
        <w:tc>
          <w:tcPr>
            <w:tcW w:w="3173" w:type="dxa"/>
            <w:shd w:val="clear" w:color="auto" w:fill="auto"/>
          </w:tcPr>
          <w:p w14:paraId="45A3BA7E" w14:textId="7C03F7C7" w:rsidR="00C414D7" w:rsidRDefault="00C414D7" w:rsidP="00AE3CD0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36497E" w14:textId="77777777" w:rsidR="00840B82" w:rsidRPr="00F7753A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EAE38D1" w14:textId="77777777" w:rsidR="00840B82" w:rsidRPr="00F048D9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CC6A627" w14:textId="77777777" w:rsidR="00840B82" w:rsidRPr="00F7753A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E12CA9" w14:textId="77777777" w:rsidR="00840B82" w:rsidRPr="00F048D9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7B5165" w14:textId="77777777" w:rsidR="00840B82" w:rsidRPr="007E1F96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DEE6F39" w14:textId="77777777" w:rsidR="00840B82" w:rsidRPr="00F048D9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F2DCE3F" w14:textId="77777777" w:rsidR="00840B82" w:rsidRPr="007E1F96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4E407F" w14:textId="77777777" w:rsidR="00840B82" w:rsidRPr="00F048D9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0D1A7C" w14:textId="77777777" w:rsidR="00840B82" w:rsidRPr="00F7753A" w:rsidRDefault="00840B82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75573ED6" w14:textId="77777777" w:rsidTr="000D4194">
        <w:tc>
          <w:tcPr>
            <w:tcW w:w="3173" w:type="dxa"/>
            <w:shd w:val="clear" w:color="auto" w:fill="auto"/>
          </w:tcPr>
          <w:p w14:paraId="1532F8A0" w14:textId="130FF47C" w:rsidR="00BE0EC1" w:rsidRPr="0096364A" w:rsidRDefault="00440712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</w:t>
            </w:r>
            <w:r w:rsidR="00B15A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022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0" w:type="dxa"/>
            <w:shd w:val="clear" w:color="auto" w:fill="auto"/>
          </w:tcPr>
          <w:p w14:paraId="5F78D1E3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18E16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A8C3AD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BAC8D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B88FF0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3B76D93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59788D9D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DDB06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C6311E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5766CCB0" w14:textId="77777777" w:rsidTr="000D4194">
        <w:tc>
          <w:tcPr>
            <w:tcW w:w="3173" w:type="dxa"/>
            <w:shd w:val="clear" w:color="auto" w:fill="auto"/>
          </w:tcPr>
          <w:p w14:paraId="2F129579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76FD150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61B9D3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C6BC091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7563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443AA6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28ADFF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C036D9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4C3F3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E260F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2326" w:rsidRPr="00A44E69" w14:paraId="69854A27" w14:textId="77777777" w:rsidTr="000D4194">
        <w:tc>
          <w:tcPr>
            <w:tcW w:w="3173" w:type="dxa"/>
            <w:shd w:val="clear" w:color="auto" w:fill="auto"/>
          </w:tcPr>
          <w:p w14:paraId="1DC76178" w14:textId="4A3C1AC8" w:rsidR="00022326" w:rsidRPr="00A44E69" w:rsidRDefault="00022326" w:rsidP="000223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44E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4F2F0CB" w14:textId="17A52D26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E15C2C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38" w:type="dxa"/>
            <w:shd w:val="clear" w:color="auto" w:fill="auto"/>
          </w:tcPr>
          <w:p w14:paraId="770C580F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F9B401F" w14:textId="47E12A8D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E15C2C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71F7A4B9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7747A4" w14:textId="5F648CA3" w:rsidR="00022326" w:rsidRPr="00A44E69" w:rsidRDefault="00022326" w:rsidP="00022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55"/>
                <w:tab w:val="left" w:pos="145"/>
                <w:tab w:val="left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2F0430ED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ED5BF7A" w14:textId="192916F4" w:rsidR="00022326" w:rsidRPr="00A44E69" w:rsidRDefault="00022326" w:rsidP="0002232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1F7AD1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7996A" w14:textId="314295D1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E15C2C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022326" w:rsidRPr="00A44E69" w14:paraId="70C58BA5" w14:textId="77777777" w:rsidTr="000D4194">
        <w:tc>
          <w:tcPr>
            <w:tcW w:w="3173" w:type="dxa"/>
            <w:shd w:val="clear" w:color="auto" w:fill="auto"/>
          </w:tcPr>
          <w:p w14:paraId="397AA16B" w14:textId="135B3300" w:rsidR="00022326" w:rsidRPr="00A44E69" w:rsidRDefault="00022326" w:rsidP="000223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308F6B40" w14:textId="2F7C2F9A" w:rsidR="00022326" w:rsidRPr="00A44E69" w:rsidRDefault="00E15C2C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29,088</w:t>
            </w:r>
          </w:p>
        </w:tc>
        <w:tc>
          <w:tcPr>
            <w:tcW w:w="238" w:type="dxa"/>
            <w:shd w:val="clear" w:color="auto" w:fill="auto"/>
          </w:tcPr>
          <w:p w14:paraId="091246E0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D35C3F0" w14:textId="5CBC546B" w:rsidR="00022326" w:rsidRPr="00A44E69" w:rsidRDefault="00E15C2C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29,088</w:t>
            </w:r>
          </w:p>
        </w:tc>
        <w:tc>
          <w:tcPr>
            <w:tcW w:w="270" w:type="dxa"/>
            <w:shd w:val="clear" w:color="auto" w:fill="auto"/>
          </w:tcPr>
          <w:p w14:paraId="32AA8962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653B1C" w14:textId="3DE3F264" w:rsidR="00022326" w:rsidRPr="00A44E69" w:rsidRDefault="00022326" w:rsidP="00022326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D997816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3A0D8CE" w14:textId="04972ECF" w:rsidR="00022326" w:rsidRPr="00A44E69" w:rsidRDefault="00022326" w:rsidP="0002232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A3792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2A29F" w14:textId="2ABB25C8" w:rsidR="00022326" w:rsidRPr="00A44E69" w:rsidRDefault="00E15C2C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29,088</w:t>
            </w:r>
          </w:p>
        </w:tc>
      </w:tr>
      <w:tr w:rsidR="00022326" w:rsidRPr="00A44E69" w14:paraId="03622A0A" w14:textId="77777777" w:rsidTr="000D4194">
        <w:tc>
          <w:tcPr>
            <w:tcW w:w="3173" w:type="dxa"/>
            <w:shd w:val="clear" w:color="auto" w:fill="auto"/>
          </w:tcPr>
          <w:p w14:paraId="4B012B32" w14:textId="35447E6B" w:rsidR="00022326" w:rsidRPr="00A44E69" w:rsidRDefault="00022326" w:rsidP="000223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E30CBC" w14:textId="2394C493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100,944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6C4D88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8E72DF4" w14:textId="24731FA8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7,271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B16C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55687" w14:textId="549421F5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27,843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26527CD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DB4A423" w14:textId="3D67100D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116,573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9A331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6456C" w14:textId="5F60882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151,687</w:t>
            </w:r>
          </w:p>
        </w:tc>
      </w:tr>
      <w:tr w:rsidR="00022326" w:rsidRPr="00A44E69" w14:paraId="36B54A51" w14:textId="77777777" w:rsidTr="000D4194">
        <w:tc>
          <w:tcPr>
            <w:tcW w:w="3173" w:type="dxa"/>
            <w:shd w:val="clear" w:color="auto" w:fill="auto"/>
          </w:tcPr>
          <w:p w14:paraId="477D9343" w14:textId="2A470FEA" w:rsidR="00022326" w:rsidRPr="00A44E69" w:rsidRDefault="00022326" w:rsidP="000223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E728F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4303" w14:textId="735B72FD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82,505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22A37A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73E8" w14:textId="2C1812C1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16,270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97D65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7E08" w14:textId="7BB598E0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70,391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48BD9CB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EEEE7" w14:textId="7CAB43C0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9,216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FE990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00464" w14:textId="7DEC29F1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sz w:val="30"/>
                <w:szCs w:val="30"/>
              </w:rPr>
              <w:t>95,877</w:t>
            </w:r>
          </w:p>
        </w:tc>
      </w:tr>
      <w:tr w:rsidR="00022326" w:rsidRPr="00A44E69" w14:paraId="752E2F32" w14:textId="77777777" w:rsidTr="000D4194">
        <w:tc>
          <w:tcPr>
            <w:tcW w:w="3173" w:type="dxa"/>
            <w:shd w:val="clear" w:color="auto" w:fill="auto"/>
          </w:tcPr>
          <w:p w14:paraId="63F0E508" w14:textId="77777777" w:rsidR="00022326" w:rsidRPr="00A44E69" w:rsidRDefault="00022326" w:rsidP="000223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F5B6B" w14:textId="67656640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4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52,809</w:t>
            </w:r>
          </w:p>
        </w:tc>
        <w:tc>
          <w:tcPr>
            <w:tcW w:w="238" w:type="dxa"/>
            <w:shd w:val="clear" w:color="auto" w:fill="auto"/>
          </w:tcPr>
          <w:p w14:paraId="35B2E6D9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ED78B" w14:textId="7F7580A7" w:rsidR="00022326" w:rsidRPr="00A44E69" w:rsidRDefault="00174D27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93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,901</w:t>
            </w:r>
          </w:p>
        </w:tc>
        <w:tc>
          <w:tcPr>
            <w:tcW w:w="270" w:type="dxa"/>
            <w:shd w:val="clear" w:color="auto" w:fill="auto"/>
          </w:tcPr>
          <w:p w14:paraId="0AAFB8A1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AB6C2" w14:textId="61F6357C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98,234</w:t>
            </w:r>
          </w:p>
        </w:tc>
        <w:tc>
          <w:tcPr>
            <w:tcW w:w="297" w:type="dxa"/>
            <w:shd w:val="clear" w:color="auto" w:fill="auto"/>
          </w:tcPr>
          <w:p w14:paraId="5751E1C7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F7D0F" w14:textId="5F0753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125,789</w:t>
            </w:r>
          </w:p>
        </w:tc>
        <w:tc>
          <w:tcPr>
            <w:tcW w:w="236" w:type="dxa"/>
            <w:shd w:val="clear" w:color="auto" w:fill="auto"/>
          </w:tcPr>
          <w:p w14:paraId="337DACA0" w14:textId="77777777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4397C" w14:textId="1445E49B" w:rsidR="00022326" w:rsidRPr="00A44E69" w:rsidRDefault="00022326" w:rsidP="000223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74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6,924</w:t>
            </w:r>
          </w:p>
        </w:tc>
      </w:tr>
    </w:tbl>
    <w:p w14:paraId="592561E5" w14:textId="77777777" w:rsidR="001D1B31" w:rsidRDefault="001D1B3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9494E" w14:textId="6B046127" w:rsidR="00BE0EC1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77F2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B77F2">
        <w:rPr>
          <w:rFonts w:ascii="Angsana New" w:hAnsi="Angsana New"/>
          <w:b/>
          <w:bCs/>
          <w:i/>
          <w:iCs/>
          <w:sz w:val="30"/>
          <w:szCs w:val="30"/>
        </w:rPr>
        <w:t>.3)</w:t>
      </w:r>
      <w:r w:rsidR="0024695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B77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F0E0309" w14:textId="77777777" w:rsidR="00BE0EC1" w:rsidRPr="005B77F2" w:rsidRDefault="00BE0EC1" w:rsidP="00BE0EC1">
      <w:pPr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757F9" w14:textId="24CB3409" w:rsidR="00BE0EC1" w:rsidRPr="00595A96" w:rsidRDefault="00840B82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595A96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416ADEB" w14:textId="77777777" w:rsidR="00BE0EC1" w:rsidRPr="00F4646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EEA3" w14:textId="22100EEE" w:rsidR="00BE0EC1" w:rsidRPr="00F46461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F46461">
        <w:rPr>
          <w:rFonts w:asciiTheme="majorBidi" w:hAnsiTheme="majorBidi" w:cstheme="majorBidi"/>
          <w:sz w:val="30"/>
          <w:szCs w:val="30"/>
        </w:rPr>
        <w:t>(</w:t>
      </w:r>
      <w:r w:rsidRPr="00F4646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F46461">
        <w:rPr>
          <w:rFonts w:asciiTheme="majorBidi" w:hAnsiTheme="majorBidi" w:cstheme="majorBidi"/>
          <w:sz w:val="30"/>
          <w:szCs w:val="30"/>
        </w:rPr>
        <w:t>.3.1</w:t>
      </w:r>
      <w:r w:rsidRPr="00595A96">
        <w:rPr>
          <w:rFonts w:asciiTheme="majorBidi" w:hAnsiTheme="majorBidi" w:cstheme="majorBidi"/>
          <w:sz w:val="30"/>
          <w:szCs w:val="30"/>
        </w:rPr>
        <w:t>)</w:t>
      </w:r>
      <w:r w:rsidR="00246950">
        <w:rPr>
          <w:rFonts w:asciiTheme="majorBidi" w:hAnsiTheme="majorBidi" w:cstheme="majorBidi"/>
          <w:sz w:val="30"/>
          <w:szCs w:val="30"/>
        </w:rPr>
        <w:tab/>
      </w:r>
      <w:r w:rsidRPr="00F4646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4183A8" w14:textId="77777777" w:rsidR="00BE0EC1" w:rsidRPr="00F4646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4B6D2" w14:textId="79C36182" w:rsidR="00BE0EC1" w:rsidRPr="00595A96" w:rsidRDefault="00840B82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E0EC1" w:rsidRPr="002F5B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0EC1" w:rsidRPr="002F5B71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0EC1" w:rsidRPr="002F5B71">
        <w:rPr>
          <w:rFonts w:asciiTheme="majorBidi" w:hAnsiTheme="majorBidi" w:cstheme="majorBidi"/>
          <w:sz w:val="30"/>
          <w:szCs w:val="30"/>
          <w:cs/>
        </w:rPr>
        <w:t>มี</w:t>
      </w:r>
      <w:r w:rsidR="00BE0EC1" w:rsidRPr="00595A96">
        <w:rPr>
          <w:rFonts w:asciiTheme="majorBidi" w:hAnsiTheme="majorBidi" w:cstheme="majorBidi"/>
          <w:sz w:val="30"/>
          <w:szCs w:val="30"/>
          <w:cs/>
        </w:rPr>
        <w:t>การซื้อและการขายที่เป็นสกุลเงินตราต่างประเทศ ดังนั้นจึงไม่มีความเสี่ยงด้านอัตราแลกเปลี่ยนที่เป็นสาระสำคัญ</w:t>
      </w:r>
    </w:p>
    <w:p w14:paraId="4BC67A9E" w14:textId="77777777" w:rsidR="00BE0EC1" w:rsidRDefault="00BE0EC1" w:rsidP="00BE0EC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185AE1A2" w14:textId="3578C4BD" w:rsidR="00BE0EC1" w:rsidRPr="002F5B71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2F5B71">
        <w:rPr>
          <w:rFonts w:asciiTheme="majorBidi" w:hAnsiTheme="majorBidi" w:cstheme="majorBidi"/>
          <w:sz w:val="30"/>
          <w:szCs w:val="30"/>
        </w:rPr>
        <w:t>(</w:t>
      </w:r>
      <w:r w:rsidRPr="002F5B7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2F5B71">
        <w:rPr>
          <w:rFonts w:asciiTheme="majorBidi" w:hAnsiTheme="majorBidi" w:cstheme="majorBidi"/>
          <w:sz w:val="30"/>
          <w:szCs w:val="30"/>
        </w:rPr>
        <w:t>.3.2</w:t>
      </w:r>
      <w:r w:rsidRPr="00595A96">
        <w:rPr>
          <w:rFonts w:asciiTheme="majorBidi" w:hAnsiTheme="majorBidi" w:cstheme="majorBidi"/>
          <w:sz w:val="30"/>
          <w:szCs w:val="30"/>
        </w:rPr>
        <w:t>)</w:t>
      </w:r>
      <w:r w:rsidR="00D417F1">
        <w:rPr>
          <w:rFonts w:asciiTheme="majorBidi" w:hAnsiTheme="majorBidi" w:cstheme="majorBidi"/>
          <w:sz w:val="30"/>
          <w:szCs w:val="30"/>
        </w:rPr>
        <w:tab/>
      </w:r>
      <w:r w:rsidRPr="002F5B7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18EBC58" w14:textId="77777777" w:rsidR="00BE0EC1" w:rsidRPr="002F5B71" w:rsidRDefault="00BE0EC1" w:rsidP="00BE0EC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DC7A87" w14:textId="041258DE" w:rsidR="00BE0EC1" w:rsidRPr="00595A96" w:rsidRDefault="00BE0EC1" w:rsidP="0059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ทำให้บริษัทมีความเสี่ยงด้านอัตราดอกเบี้ย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="00D417F1">
        <w:rPr>
          <w:rFonts w:asciiTheme="majorBidi" w:hAnsiTheme="majorBidi" w:cstheme="majorBidi"/>
          <w:sz w:val="30"/>
          <w:szCs w:val="30"/>
        </w:rPr>
        <w:t xml:space="preserve">         </w:t>
      </w:r>
      <w:r w:rsidRPr="00595A96">
        <w:rPr>
          <w:rFonts w:asciiTheme="majorBidi" w:hAnsiTheme="majorBidi" w:cstheme="majorBidi"/>
          <w:sz w:val="30"/>
          <w:szCs w:val="30"/>
        </w:rPr>
        <w:t>(</w:t>
      </w:r>
      <w:r w:rsidR="00B60B56" w:rsidRPr="00595A96">
        <w:rPr>
          <w:rFonts w:asciiTheme="majorBidi" w:hAnsiTheme="majorBidi" w:cstheme="majorBidi"/>
          <w:sz w:val="30"/>
          <w:szCs w:val="30"/>
          <w:cs/>
        </w:rPr>
        <w:t>ดู</w:t>
      </w:r>
      <w:r w:rsidRPr="00595A96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1B3BB1">
        <w:rPr>
          <w:rFonts w:asciiTheme="majorBidi" w:hAnsiTheme="majorBidi" w:cstheme="majorBidi"/>
          <w:sz w:val="30"/>
          <w:szCs w:val="30"/>
        </w:rPr>
        <w:t>13</w:t>
      </w:r>
      <w:r w:rsidRPr="00595A96">
        <w:rPr>
          <w:rFonts w:asciiTheme="majorBidi" w:hAnsiTheme="majorBidi" w:cstheme="majorBidi"/>
          <w:sz w:val="30"/>
          <w:szCs w:val="30"/>
        </w:rPr>
        <w:t xml:space="preserve">) </w:t>
      </w:r>
    </w:p>
    <w:p w14:paraId="24553894" w14:textId="516B5DDE" w:rsidR="00BE0EC1" w:rsidRDefault="00BE0EC1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EFCFA26" w14:textId="6A1537E1" w:rsidR="00840B82" w:rsidRDefault="00840B82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2126"/>
        <w:gridCol w:w="284"/>
        <w:gridCol w:w="1984"/>
      </w:tblGrid>
      <w:tr w:rsidR="00840B82" w:rsidRPr="0016249F" w14:paraId="46857CC4" w14:textId="77777777" w:rsidTr="00D52189">
        <w:trPr>
          <w:trHeight w:val="691"/>
        </w:trPr>
        <w:tc>
          <w:tcPr>
            <w:tcW w:w="4795" w:type="dxa"/>
          </w:tcPr>
          <w:p w14:paraId="7919C4F1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6CA54A1C" w14:textId="77777777" w:rsidR="00840B82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</w:p>
          <w:p w14:paraId="1C190EFB" w14:textId="77777777" w:rsidR="00840B82" w:rsidRPr="00D91135" w:rsidDel="00BF5071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  <w:tc>
          <w:tcPr>
            <w:tcW w:w="284" w:type="dxa"/>
            <w:vAlign w:val="center"/>
          </w:tcPr>
          <w:p w14:paraId="086081F0" w14:textId="77777777" w:rsidR="00840B82" w:rsidRPr="00D91135" w:rsidRDefault="00840B82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796583FD" w14:textId="77777777" w:rsidR="00840B82" w:rsidRPr="00D91135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B82" w:rsidRPr="0016249F" w14:paraId="6FF177CC" w14:textId="77777777" w:rsidTr="00D52189">
        <w:trPr>
          <w:trHeight w:val="344"/>
        </w:trPr>
        <w:tc>
          <w:tcPr>
            <w:tcW w:w="4795" w:type="dxa"/>
          </w:tcPr>
          <w:p w14:paraId="0A104EC9" w14:textId="226DAAFC" w:rsidR="00840B82" w:rsidRPr="00840B82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840B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ณ วันที่ </w:t>
            </w:r>
            <w:r w:rsidRPr="00840B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0B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26" w:type="dxa"/>
            <w:vAlign w:val="center"/>
            <w:hideMark/>
          </w:tcPr>
          <w:p w14:paraId="2EAB37DB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14:paraId="798AA74B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  <w:hideMark/>
          </w:tcPr>
          <w:p w14:paraId="5740E72C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40B82" w:rsidRPr="0016249F" w14:paraId="1FA86C76" w14:textId="77777777" w:rsidTr="00D52189">
        <w:trPr>
          <w:trHeight w:val="344"/>
        </w:trPr>
        <w:tc>
          <w:tcPr>
            <w:tcW w:w="4795" w:type="dxa"/>
          </w:tcPr>
          <w:p w14:paraId="1D8DADC5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394" w:type="dxa"/>
            <w:gridSpan w:val="3"/>
            <w:hideMark/>
          </w:tcPr>
          <w:p w14:paraId="5F501E54" w14:textId="77777777" w:rsidR="00840B82" w:rsidRPr="0016249F" w:rsidRDefault="00840B82" w:rsidP="00D521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B82" w:rsidRPr="0016249F" w14:paraId="2BD1BAE2" w14:textId="77777777" w:rsidTr="00D52189">
        <w:trPr>
          <w:trHeight w:val="344"/>
        </w:trPr>
        <w:tc>
          <w:tcPr>
            <w:tcW w:w="4795" w:type="dxa"/>
          </w:tcPr>
          <w:p w14:paraId="77CCA1CB" w14:textId="182E2276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126" w:type="dxa"/>
          </w:tcPr>
          <w:p w14:paraId="0067E787" w14:textId="304230BD" w:rsidR="00840B82" w:rsidRPr="003F7F67" w:rsidRDefault="00840B82" w:rsidP="00840B8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2D29E668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3B78FEBF" w14:textId="5F7540C2" w:rsidR="00840B82" w:rsidRPr="003F7F67" w:rsidRDefault="00840B82" w:rsidP="00840B8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0B82" w:rsidRPr="0016249F" w14:paraId="43396D20" w14:textId="77777777" w:rsidTr="002829D5">
        <w:trPr>
          <w:trHeight w:val="344"/>
        </w:trPr>
        <w:tc>
          <w:tcPr>
            <w:tcW w:w="4795" w:type="dxa"/>
          </w:tcPr>
          <w:p w14:paraId="27FB2D3F" w14:textId="3CECBDC4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11F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E0F6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26" w:type="dxa"/>
          </w:tcPr>
          <w:p w14:paraId="6A0385C1" w14:textId="4986C7C4" w:rsidR="00840B82" w:rsidRPr="003F7F67" w:rsidRDefault="00840B82" w:rsidP="00840B8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1,346</w:t>
            </w:r>
          </w:p>
        </w:tc>
        <w:tc>
          <w:tcPr>
            <w:tcW w:w="284" w:type="dxa"/>
          </w:tcPr>
          <w:p w14:paraId="242F1BF9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3E50F7A6" w14:textId="6F5485ED" w:rsidR="00840B82" w:rsidRPr="003F7F67" w:rsidRDefault="00840B82" w:rsidP="00840B8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2,156</w:t>
            </w:r>
          </w:p>
        </w:tc>
      </w:tr>
      <w:tr w:rsidR="00840B82" w:rsidRPr="0016249F" w14:paraId="17E8425C" w14:textId="77777777" w:rsidTr="002829D5">
        <w:trPr>
          <w:trHeight w:val="344"/>
        </w:trPr>
        <w:tc>
          <w:tcPr>
            <w:tcW w:w="4795" w:type="dxa"/>
          </w:tcPr>
          <w:p w14:paraId="522A3855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8BFEDAB" w14:textId="77777777" w:rsidR="00840B82" w:rsidRPr="003F7F67" w:rsidRDefault="00840B82" w:rsidP="00840B8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360D9C54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33308E0" w14:textId="77777777" w:rsidR="00840B82" w:rsidRPr="003F7F67" w:rsidRDefault="00840B82" w:rsidP="00840B8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0B82" w:rsidRPr="0016249F" w14:paraId="010E94FA" w14:textId="77777777" w:rsidTr="00D52189">
        <w:trPr>
          <w:trHeight w:val="344"/>
        </w:trPr>
        <w:tc>
          <w:tcPr>
            <w:tcW w:w="4795" w:type="dxa"/>
          </w:tcPr>
          <w:p w14:paraId="444673C0" w14:textId="6138EB2F" w:rsidR="00840B82" w:rsidRPr="00673DAD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126" w:type="dxa"/>
          </w:tcPr>
          <w:p w14:paraId="5DD36CA8" w14:textId="77777777" w:rsidR="00840B82" w:rsidRPr="003F7F67" w:rsidRDefault="00840B82" w:rsidP="00840B8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12FC560E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757E1593" w14:textId="77777777" w:rsidR="00840B82" w:rsidRPr="003F7F67" w:rsidRDefault="00840B82" w:rsidP="00840B8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40B82" w:rsidRPr="0016249F" w14:paraId="57F34F22" w14:textId="77777777" w:rsidTr="002829D5">
        <w:trPr>
          <w:trHeight w:val="344"/>
        </w:trPr>
        <w:tc>
          <w:tcPr>
            <w:tcW w:w="4795" w:type="dxa"/>
          </w:tcPr>
          <w:p w14:paraId="369A99EB" w14:textId="15239D2D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0F6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E0F6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26" w:type="dxa"/>
            <w:tcBorders>
              <w:bottom w:val="nil"/>
            </w:tcBorders>
          </w:tcPr>
          <w:p w14:paraId="640FADC7" w14:textId="183CD6AD" w:rsidR="00840B82" w:rsidRPr="003F7F67" w:rsidRDefault="00840B82" w:rsidP="00840B82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1158" w:hanging="7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42,868</w:t>
            </w:r>
          </w:p>
        </w:tc>
        <w:tc>
          <w:tcPr>
            <w:tcW w:w="284" w:type="dxa"/>
          </w:tcPr>
          <w:p w14:paraId="488A8A3A" w14:textId="77777777" w:rsidR="00840B82" w:rsidRPr="0016249F" w:rsidRDefault="00840B82" w:rsidP="00840B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05E5B23C" w14:textId="2154DD9C" w:rsidR="00840B82" w:rsidRPr="003F7F67" w:rsidRDefault="00840B82" w:rsidP="00840B8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80,349</w:t>
            </w:r>
          </w:p>
        </w:tc>
      </w:tr>
    </w:tbl>
    <w:p w14:paraId="1B2E334C" w14:textId="77777777" w:rsidR="00840B82" w:rsidRDefault="00840B82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D22B16B" w14:textId="34FC15E4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B3BB1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C65D1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76FD364D" w14:textId="77777777" w:rsidR="00BE0EC1" w:rsidRPr="00CF160E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191F68" w14:textId="0A4D7E13" w:rsidR="00BE0EC1" w:rsidRPr="00B9052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9052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90523">
        <w:rPr>
          <w:rFonts w:ascii="Angsana New" w:hAnsi="Angsana New" w:hint="cs"/>
          <w:sz w:val="30"/>
          <w:szCs w:val="30"/>
          <w:cs/>
        </w:rPr>
        <w:t>ความเช</w:t>
      </w:r>
      <w:r w:rsidRPr="00B90523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B90523">
        <w:rPr>
          <w:rFonts w:ascii="Angsana New" w:hAnsi="Angsana New" w:hint="cs"/>
          <w:sz w:val="30"/>
          <w:szCs w:val="30"/>
          <w:cs/>
        </w:rPr>
        <w:t>มั่นขอ</w:t>
      </w:r>
      <w:r w:rsidRPr="00B90523">
        <w:rPr>
          <w:rFonts w:ascii="Angsana New" w:hAnsi="Angsana New"/>
          <w:sz w:val="30"/>
          <w:szCs w:val="30"/>
          <w:cs/>
        </w:rPr>
        <w:t>งนักลงทุ</w:t>
      </w:r>
      <w:r w:rsidRPr="00B90523">
        <w:rPr>
          <w:rFonts w:ascii="Angsana New" w:hAnsi="Angsana New" w:hint="cs"/>
          <w:sz w:val="30"/>
          <w:szCs w:val="30"/>
          <w:cs/>
        </w:rPr>
        <w:t>น</w:t>
      </w:r>
      <w:r w:rsidRPr="00B90523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B90523">
        <w:rPr>
          <w:rFonts w:ascii="Angsana New" w:hAnsi="Angsana New" w:hint="cs"/>
          <w:sz w:val="30"/>
          <w:szCs w:val="30"/>
          <w:cs/>
        </w:rPr>
        <w:t xml:space="preserve"> </w:t>
      </w:r>
      <w:r w:rsidRPr="00B90523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B90523">
        <w:rPr>
          <w:rFonts w:ascii="Angsana New" w:hAnsi="Angsana New"/>
          <w:sz w:val="30"/>
          <w:szCs w:val="30"/>
          <w:cs/>
        </w:rPr>
        <w:t xml:space="preserve"> ซึ่ง</w:t>
      </w:r>
      <w:r w:rsidR="00840B82">
        <w:rPr>
          <w:rFonts w:ascii="Angsana New" w:hAnsi="Angsana New" w:hint="cs"/>
          <w:sz w:val="30"/>
          <w:szCs w:val="30"/>
          <w:cs/>
        </w:rPr>
        <w:t>กลุ่ม</w:t>
      </w:r>
      <w:r w:rsidRPr="00B90523">
        <w:rPr>
          <w:rFonts w:ascii="Angsana New" w:hAnsi="Angsana New"/>
          <w:sz w:val="30"/>
          <w:szCs w:val="30"/>
          <w:cs/>
        </w:rPr>
        <w:t>บริษัทพิจารณาจากสัดส่วนของผลตอบแทนจากกิจกรรมดำเนินง</w:t>
      </w:r>
      <w:r w:rsidRPr="00B90523">
        <w:rPr>
          <w:rFonts w:ascii="Angsana New" w:hAnsi="Angsana New" w:hint="cs"/>
          <w:sz w:val="30"/>
          <w:szCs w:val="30"/>
          <w:cs/>
        </w:rPr>
        <w:t>าน</w:t>
      </w:r>
      <w:r w:rsidRPr="00B90523">
        <w:rPr>
          <w:rFonts w:ascii="Angsana New" w:hAnsi="Angsana New"/>
          <w:sz w:val="30"/>
          <w:szCs w:val="30"/>
          <w:cs/>
        </w:rPr>
        <w:t>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DD6C74D" w14:textId="77777777" w:rsidR="00BE0EC1" w:rsidRPr="00CF160E" w:rsidRDefault="00BE0EC1" w:rsidP="005E0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A8ABD0" w14:textId="53A2A0ED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B3BB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635E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8D43869" w14:textId="4A4F7B1D" w:rsidR="00BE0EC1" w:rsidRDefault="00BE0EC1" w:rsidP="005E0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62" w:type="pct"/>
        <w:tblInd w:w="450" w:type="dxa"/>
        <w:tblLook w:val="01E0" w:firstRow="1" w:lastRow="1" w:firstColumn="1" w:lastColumn="1" w:noHBand="0" w:noVBand="0"/>
      </w:tblPr>
      <w:tblGrid>
        <w:gridCol w:w="4156"/>
        <w:gridCol w:w="1404"/>
        <w:gridCol w:w="384"/>
        <w:gridCol w:w="1405"/>
        <w:gridCol w:w="384"/>
        <w:gridCol w:w="1370"/>
      </w:tblGrid>
      <w:tr w:rsidR="00CF160E" w:rsidRPr="00562A8D" w14:paraId="3BA97CBF" w14:textId="77777777" w:rsidTr="00D52189">
        <w:trPr>
          <w:tblHeader/>
        </w:trPr>
        <w:tc>
          <w:tcPr>
            <w:tcW w:w="4158" w:type="dxa"/>
          </w:tcPr>
          <w:p w14:paraId="1A955659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E1E603B" w14:textId="77777777" w:rsidR="00CF160E" w:rsidRPr="004A4665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6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4" w:type="dxa"/>
          </w:tcPr>
          <w:p w14:paraId="1E5EB7B7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7" w:type="dxa"/>
            <w:gridSpan w:val="3"/>
          </w:tcPr>
          <w:p w14:paraId="32BA99C2" w14:textId="77777777" w:rsidR="00CF160E" w:rsidRPr="004A4665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60E" w:rsidRPr="00562A8D" w14:paraId="4C8393BE" w14:textId="77777777" w:rsidTr="00D52189">
        <w:trPr>
          <w:tblHeader/>
        </w:trPr>
        <w:tc>
          <w:tcPr>
            <w:tcW w:w="4158" w:type="dxa"/>
          </w:tcPr>
          <w:p w14:paraId="702379FC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C0BA725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0617EDD1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F0B2751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84" w:type="dxa"/>
          </w:tcPr>
          <w:p w14:paraId="49F037B3" w14:textId="77777777" w:rsidR="00CF160E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dxa"/>
          </w:tcPr>
          <w:p w14:paraId="1F95AFBC" w14:textId="77777777" w:rsidR="00CF160E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F160E" w:rsidRPr="00562A8D" w14:paraId="12C502C3" w14:textId="77777777" w:rsidTr="00D52189">
        <w:trPr>
          <w:tblHeader/>
        </w:trPr>
        <w:tc>
          <w:tcPr>
            <w:tcW w:w="4158" w:type="dxa"/>
          </w:tcPr>
          <w:p w14:paraId="6EC7AEB2" w14:textId="77777777" w:rsidR="00CF160E" w:rsidRPr="00562A8D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5" w:type="dxa"/>
            <w:gridSpan w:val="5"/>
          </w:tcPr>
          <w:p w14:paraId="7D85D839" w14:textId="77777777" w:rsidR="00CF160E" w:rsidRPr="004A4665" w:rsidRDefault="00CF160E" w:rsidP="00D5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60E" w:rsidRPr="00562A8D" w14:paraId="5A74B7D3" w14:textId="77777777" w:rsidTr="00D52189">
        <w:tc>
          <w:tcPr>
            <w:tcW w:w="4158" w:type="dxa"/>
          </w:tcPr>
          <w:p w14:paraId="2B07B6A7" w14:textId="4DDB9489" w:rsidR="00CF160E" w:rsidRPr="00562A8D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404" w:type="dxa"/>
          </w:tcPr>
          <w:p w14:paraId="61F6E6E7" w14:textId="77777777" w:rsidR="00CF160E" w:rsidRPr="00A23C8D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4" w:type="dxa"/>
          </w:tcPr>
          <w:p w14:paraId="58051BA3" w14:textId="77777777" w:rsidR="00CF160E" w:rsidRPr="00562A8D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7020F62" w14:textId="77777777" w:rsidR="00CF160E" w:rsidRPr="004A4665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dxa"/>
          </w:tcPr>
          <w:p w14:paraId="05151446" w14:textId="77777777" w:rsid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14B7639A" w14:textId="77777777" w:rsid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F160E" w:rsidRPr="00562A8D" w14:paraId="11BF5C0F" w14:textId="77777777" w:rsidTr="00CF160E">
        <w:tc>
          <w:tcPr>
            <w:tcW w:w="4158" w:type="dxa"/>
          </w:tcPr>
          <w:p w14:paraId="4ABD1249" w14:textId="7BDE32A5" w:rsidR="00CF160E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451F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04" w:type="dxa"/>
          </w:tcPr>
          <w:p w14:paraId="3001C1DE" w14:textId="3B6664FC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34,019</w:t>
            </w:r>
          </w:p>
        </w:tc>
        <w:tc>
          <w:tcPr>
            <w:tcW w:w="384" w:type="dxa"/>
          </w:tcPr>
          <w:p w14:paraId="4E773066" w14:textId="77777777" w:rsidR="00CF160E" w:rsidRPr="00562A8D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0AEB5334" w14:textId="4F23A55F" w:rsidR="00CF160E" w:rsidRPr="00DE5997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32,264</w:t>
            </w:r>
          </w:p>
        </w:tc>
        <w:tc>
          <w:tcPr>
            <w:tcW w:w="384" w:type="dxa"/>
          </w:tcPr>
          <w:p w14:paraId="00E3AF09" w14:textId="77777777" w:rsid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</w:tcPr>
          <w:p w14:paraId="62452593" w14:textId="0ADBD881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14,236</w:t>
            </w:r>
          </w:p>
        </w:tc>
      </w:tr>
      <w:tr w:rsidR="00CF160E" w:rsidRPr="00562A8D" w14:paraId="4F088B6B" w14:textId="77777777" w:rsidTr="00CF160E">
        <w:tc>
          <w:tcPr>
            <w:tcW w:w="4158" w:type="dxa"/>
          </w:tcPr>
          <w:p w14:paraId="753B7540" w14:textId="1649CCD8" w:rsidR="00CF160E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2451F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50E153C" w14:textId="35130B36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229</w:t>
            </w:r>
          </w:p>
        </w:tc>
        <w:tc>
          <w:tcPr>
            <w:tcW w:w="384" w:type="dxa"/>
          </w:tcPr>
          <w:p w14:paraId="08515161" w14:textId="77777777" w:rsidR="00CF160E" w:rsidRPr="00562A8D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2AB9AA8" w14:textId="413F05B9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229</w:t>
            </w:r>
          </w:p>
        </w:tc>
        <w:tc>
          <w:tcPr>
            <w:tcW w:w="384" w:type="dxa"/>
          </w:tcPr>
          <w:p w14:paraId="7C58DD25" w14:textId="77777777" w:rsid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28C488" w14:textId="7D121F06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1,173</w:t>
            </w:r>
          </w:p>
        </w:tc>
      </w:tr>
      <w:tr w:rsidR="00CF160E" w:rsidRPr="00562A8D" w14:paraId="609079D0" w14:textId="77777777" w:rsidTr="00CF160E">
        <w:tc>
          <w:tcPr>
            <w:tcW w:w="4158" w:type="dxa"/>
          </w:tcPr>
          <w:p w14:paraId="15D96503" w14:textId="28443956" w:rsidR="00CF160E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169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5004CF19" w14:textId="3D887330" w:rsidR="00CF160E" w:rsidRP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34,248</w:t>
            </w:r>
          </w:p>
        </w:tc>
        <w:tc>
          <w:tcPr>
            <w:tcW w:w="384" w:type="dxa"/>
          </w:tcPr>
          <w:p w14:paraId="6389D5F6" w14:textId="77777777" w:rsidR="00CF160E" w:rsidRP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39E21D14" w14:textId="11E536FA" w:rsidR="00CF160E" w:rsidRP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32,493</w:t>
            </w:r>
          </w:p>
        </w:tc>
        <w:tc>
          <w:tcPr>
            <w:tcW w:w="384" w:type="dxa"/>
          </w:tcPr>
          <w:p w14:paraId="32825285" w14:textId="77777777" w:rsidR="00CF160E" w:rsidRP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4CA49261" w14:textId="7CC70F1A" w:rsidR="00CF160E" w:rsidRP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15,409</w:t>
            </w:r>
          </w:p>
        </w:tc>
      </w:tr>
      <w:tr w:rsidR="00CF160E" w:rsidRPr="004A4665" w14:paraId="6DDB20F9" w14:textId="77777777" w:rsidTr="00CF160E">
        <w:tc>
          <w:tcPr>
            <w:tcW w:w="4158" w:type="dxa"/>
          </w:tcPr>
          <w:p w14:paraId="219E13F4" w14:textId="2661BFDB" w:rsidR="00CF160E" w:rsidRPr="004A4665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</w:tcPr>
          <w:p w14:paraId="487046FD" w14:textId="6D153CE6" w:rsidR="00CF160E" w:rsidRPr="00A368D9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84" w:type="dxa"/>
          </w:tcPr>
          <w:p w14:paraId="16603F77" w14:textId="77777777" w:rsidR="00CF160E" w:rsidRPr="004A4665" w:rsidRDefault="00CF160E" w:rsidP="00CF160E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056F6CC2" w14:textId="3055F7EE" w:rsidR="00CF160E" w:rsidRPr="004A4665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1EAC0E9E" w14:textId="77777777" w:rsidR="00CF160E" w:rsidRPr="004A4665" w:rsidRDefault="00CF160E" w:rsidP="00CF160E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49B98975" w14:textId="78C81EE4" w:rsidR="00CF160E" w:rsidRPr="00A368D9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160E" w:rsidRPr="00562A8D" w14:paraId="1E406812" w14:textId="77777777" w:rsidTr="00CF160E">
        <w:tc>
          <w:tcPr>
            <w:tcW w:w="4158" w:type="dxa"/>
          </w:tcPr>
          <w:p w14:paraId="0A8CD7A3" w14:textId="5C585AED" w:rsidR="00CF160E" w:rsidRPr="00BD1E8F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04" w:type="dxa"/>
          </w:tcPr>
          <w:p w14:paraId="58394056" w14:textId="6FFE595B" w:rsidR="00CF160E" w:rsidRPr="00BD1E8F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2765FEF5" w14:textId="77777777" w:rsidR="00CF160E" w:rsidRPr="00BD1E8F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0EF2BD12" w14:textId="1DE4DCFB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dxa"/>
          </w:tcPr>
          <w:p w14:paraId="114C1AA2" w14:textId="77777777" w:rsidR="00CF160E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</w:tcPr>
          <w:p w14:paraId="2FA66A15" w14:textId="62CE42C8" w:rsidR="00CF160E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0E" w:rsidRPr="00562A8D" w14:paraId="47D11DED" w14:textId="77777777" w:rsidTr="00CF160E">
        <w:tc>
          <w:tcPr>
            <w:tcW w:w="4158" w:type="dxa"/>
          </w:tcPr>
          <w:p w14:paraId="298D2381" w14:textId="453A0F5B" w:rsidR="00CF160E" w:rsidRPr="00BD1E8F" w:rsidRDefault="00CF160E" w:rsidP="00CF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2697E6FA" w14:textId="22C6AD52" w:rsidR="00CF160E" w:rsidRPr="00DE5997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1E2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384" w:type="dxa"/>
          </w:tcPr>
          <w:p w14:paraId="2C84D9DE" w14:textId="77777777" w:rsidR="00CF160E" w:rsidRPr="00DE5997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</w:tcPr>
          <w:p w14:paraId="7FA6D357" w14:textId="5F12B193" w:rsidR="00CF160E" w:rsidRPr="00DE5997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1E2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384" w:type="dxa"/>
          </w:tcPr>
          <w:p w14:paraId="3E06AB90" w14:textId="77777777" w:rsidR="00CF160E" w:rsidRPr="00DE5997" w:rsidRDefault="00CF160E" w:rsidP="00CF1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20F09000" w14:textId="01EAB4BF" w:rsidR="00CF160E" w:rsidRPr="00DE5997" w:rsidRDefault="00CF160E" w:rsidP="00901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1,830</w:t>
            </w:r>
          </w:p>
        </w:tc>
      </w:tr>
    </w:tbl>
    <w:p w14:paraId="55512500" w14:textId="77777777" w:rsidR="00347760" w:rsidRDefault="00347760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1251CE" w14:textId="169D7206" w:rsidR="00CF160E" w:rsidRDefault="00CF160E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8577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Start w:id="5" w:name="_Hlk39513395"/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>1.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 </w:t>
      </w:r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และออกให้มหาวิทยาลัยมหิดล </w:t>
      </w:r>
      <w:r w:rsidR="00197546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คณะแพทยศาส</w:t>
      </w:r>
      <w:r w:rsidR="00197546" w:rsidRP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ตร์</w:t>
      </w:r>
      <w:r w:rsidR="00197546" w:rsidRPr="0019754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197546" w:rsidRP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จำนวน</w:t>
      </w:r>
      <w:r w:rsidR="00197546" w:rsidRPr="00197546">
        <w:rPr>
          <w:rFonts w:asciiTheme="majorBidi" w:hAnsiTheme="majorBidi" w:cstheme="majorBidi"/>
          <w:sz w:val="30"/>
          <w:szCs w:val="30"/>
          <w:lang w:val="en-US" w:bidi="th-TH"/>
        </w:rPr>
        <w:t xml:space="preserve"> 0.1</w:t>
      </w:r>
      <w:r w:rsidR="00197546" w:rsidRP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</w:t>
      </w:r>
      <w:r w:rsidR="001975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(2564: </w:t>
      </w:r>
      <w:r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0.8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643C50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ออกให้แก่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ล้านบาท และออกให้กองทุนความปลอดภัย อาชีวอนามัย และสภาพแวดล้อมในการทำงานเพื่อค้ำประกันเงินกู้ยืมเป็นจำนวน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5"/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312C1C02" w14:textId="77777777" w:rsidR="000454DD" w:rsidRDefault="000454DD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BE0B09" w14:textId="77777777" w:rsidR="009C17B9" w:rsidRDefault="009C17B9" w:rsidP="009C17B9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>26</w:t>
      </w:r>
      <w:r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48BA4554" w14:textId="77777777" w:rsidR="009C17B9" w:rsidRDefault="009C17B9" w:rsidP="009C17B9">
      <w:pPr>
        <w:tabs>
          <w:tab w:val="clear" w:pos="227"/>
          <w:tab w:val="clear" w:pos="454"/>
          <w:tab w:val="clear" w:pos="680"/>
          <w:tab w:val="left" w:pos="720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A8C9EA" w14:textId="460B3A0F" w:rsidR="000851D6" w:rsidRDefault="00934B96" w:rsidP="001E57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 ทุนทรัพย์ที่ถูกฟ้องร้องเป็นจ</w:t>
      </w:r>
      <w:r w:rsidR="000851D6">
        <w:rPr>
          <w:rFonts w:ascii="Angsana New" w:hAnsi="Angsana New" w:hint="cs"/>
          <w:sz w:val="30"/>
          <w:szCs w:val="30"/>
          <w:cs/>
        </w:rPr>
        <w:t>ำ</w:t>
      </w:r>
      <w:r>
        <w:rPr>
          <w:rFonts w:ascii="Angsana New" w:hAnsi="Angsana New" w:hint="cs"/>
          <w:sz w:val="30"/>
          <w:szCs w:val="30"/>
          <w:cs/>
        </w:rPr>
        <w:t xml:space="preserve">นวน </w:t>
      </w:r>
      <w:r>
        <w:rPr>
          <w:rFonts w:asciiTheme="majorBidi" w:hAnsiTheme="majorBidi" w:cstheme="majorBidi" w:hint="cs"/>
          <w:sz w:val="30"/>
          <w:szCs w:val="30"/>
        </w:rPr>
        <w:t xml:space="preserve">50.0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เมื่อวันที่ </w:t>
      </w:r>
      <w:r>
        <w:rPr>
          <w:rFonts w:asciiTheme="majorBidi" w:hAnsiTheme="majorBidi" w:cstheme="majorBidi" w:hint="cs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ศาลทรัพย์สินทางปัญญาและการค้าระหว่างประเทศ</w:t>
      </w:r>
      <w:bookmarkStart w:id="6" w:name="_Hlk127911255"/>
      <w:r>
        <w:rPr>
          <w:rFonts w:ascii="Angsana New" w:hAnsi="Angsana New" w:hint="cs"/>
          <w:sz w:val="30"/>
          <w:szCs w:val="30"/>
          <w:cs/>
        </w:rPr>
        <w:t xml:space="preserve">ได้อ่านคำพิพากษายกฟ้อง </w:t>
      </w:r>
      <w:bookmarkEnd w:id="6"/>
      <w:r w:rsidR="000851D6">
        <w:rPr>
          <w:rFonts w:ascii="Angsana New" w:hAnsi="Angsana New" w:hint="cs"/>
          <w:sz w:val="30"/>
          <w:szCs w:val="30"/>
          <w:cs/>
        </w:rPr>
        <w:t>ต่อมา</w:t>
      </w:r>
      <w:r w:rsidR="000851D6" w:rsidRPr="000851D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851D6" w:rsidRPr="000851D6">
        <w:rPr>
          <w:rFonts w:ascii="Angsana New" w:hAnsi="Angsana New"/>
          <w:sz w:val="30"/>
          <w:szCs w:val="30"/>
        </w:rPr>
        <w:t xml:space="preserve">20 </w:t>
      </w:r>
      <w:r w:rsidR="000851D6" w:rsidRPr="000851D6">
        <w:rPr>
          <w:rFonts w:ascii="Angsana New" w:hAnsi="Angsana New"/>
          <w:sz w:val="30"/>
          <w:szCs w:val="30"/>
          <w:cs/>
        </w:rPr>
        <w:t xml:space="preserve">พฤษภาคม </w:t>
      </w:r>
      <w:r w:rsidR="000851D6" w:rsidRPr="000851D6">
        <w:rPr>
          <w:rFonts w:ascii="Angsana New" w:hAnsi="Angsana New"/>
          <w:sz w:val="30"/>
          <w:szCs w:val="30"/>
        </w:rPr>
        <w:t xml:space="preserve">2565 </w:t>
      </w:r>
      <w:r w:rsidR="000851D6" w:rsidRPr="000851D6">
        <w:rPr>
          <w:rFonts w:ascii="Angsana New" w:hAnsi="Angsana New"/>
          <w:sz w:val="30"/>
          <w:szCs w:val="30"/>
          <w:cs/>
        </w:rPr>
        <w:t>โจทก์ได้ยื่นอุทธรณ์ต่อ</w:t>
      </w:r>
      <w:bookmarkStart w:id="7" w:name="_Hlk127911243"/>
      <w:r w:rsidR="000851D6" w:rsidRPr="000851D6">
        <w:rPr>
          <w:rFonts w:ascii="Angsana New" w:hAnsi="Angsana New"/>
          <w:sz w:val="30"/>
          <w:szCs w:val="30"/>
          <w:cs/>
        </w:rPr>
        <w:t>ศาลอุทธรณ์</w:t>
      </w:r>
      <w:bookmarkStart w:id="8" w:name="_Hlk127910981"/>
      <w:r w:rsidR="000851D6" w:rsidRPr="000851D6">
        <w:rPr>
          <w:rFonts w:ascii="Angsana New" w:hAnsi="Angsana New"/>
          <w:sz w:val="30"/>
          <w:szCs w:val="30"/>
          <w:cs/>
        </w:rPr>
        <w:t>ช</w:t>
      </w:r>
      <w:r w:rsidR="000851D6">
        <w:rPr>
          <w:rFonts w:ascii="Angsana New" w:hAnsi="Angsana New" w:hint="cs"/>
          <w:sz w:val="30"/>
          <w:szCs w:val="30"/>
          <w:cs/>
        </w:rPr>
        <w:t>ำ</w:t>
      </w:r>
      <w:r w:rsidR="000851D6" w:rsidRPr="000851D6">
        <w:rPr>
          <w:rFonts w:ascii="Angsana New" w:hAnsi="Angsana New"/>
          <w:sz w:val="30"/>
          <w:szCs w:val="30"/>
          <w:cs/>
        </w:rPr>
        <w:t>นัญพิเศษ</w:t>
      </w:r>
      <w:bookmarkEnd w:id="7"/>
      <w:r w:rsidR="000851D6" w:rsidRPr="000851D6">
        <w:rPr>
          <w:rFonts w:ascii="Angsana New" w:hAnsi="Angsana New"/>
          <w:sz w:val="30"/>
          <w:szCs w:val="30"/>
          <w:cs/>
        </w:rPr>
        <w:t xml:space="preserve"> </w:t>
      </w:r>
      <w:bookmarkEnd w:id="8"/>
      <w:r w:rsidR="000851D6" w:rsidRPr="000851D6">
        <w:rPr>
          <w:rFonts w:ascii="Angsana New" w:hAnsi="Angsana New"/>
          <w:sz w:val="30"/>
          <w:szCs w:val="30"/>
          <w:cs/>
        </w:rPr>
        <w:t xml:space="preserve"> </w:t>
      </w:r>
      <w:r w:rsidR="00F86209">
        <w:rPr>
          <w:rFonts w:ascii="Angsana New" w:hAnsi="Angsana New" w:hint="cs"/>
          <w:sz w:val="30"/>
          <w:szCs w:val="30"/>
          <w:cs/>
        </w:rPr>
        <w:t>ซึ่ง</w:t>
      </w:r>
      <w:r w:rsidR="000851D6" w:rsidRPr="000851D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51D6" w:rsidRPr="000851D6">
        <w:rPr>
          <w:rFonts w:ascii="Angsana New" w:hAnsi="Angsana New"/>
          <w:sz w:val="30"/>
          <w:szCs w:val="30"/>
        </w:rPr>
        <w:t xml:space="preserve">16 </w:t>
      </w:r>
      <w:r w:rsidR="000851D6" w:rsidRPr="000851D6">
        <w:rPr>
          <w:rFonts w:ascii="Angsana New" w:hAnsi="Angsana New"/>
          <w:sz w:val="30"/>
          <w:szCs w:val="30"/>
          <w:cs/>
        </w:rPr>
        <w:t xml:space="preserve">มกราคม </w:t>
      </w:r>
      <w:r w:rsidR="000851D6" w:rsidRPr="000851D6">
        <w:rPr>
          <w:rFonts w:ascii="Angsana New" w:hAnsi="Angsana New"/>
          <w:sz w:val="30"/>
          <w:szCs w:val="30"/>
        </w:rPr>
        <w:t>2566</w:t>
      </w:r>
      <w:r w:rsidR="000851D6">
        <w:rPr>
          <w:rFonts w:ascii="Angsana New" w:hAnsi="Angsana New" w:hint="cs"/>
          <w:sz w:val="30"/>
          <w:szCs w:val="30"/>
          <w:cs/>
        </w:rPr>
        <w:t xml:space="preserve"> </w:t>
      </w:r>
      <w:r w:rsidR="000851D6" w:rsidRPr="000851D6">
        <w:rPr>
          <w:rFonts w:ascii="Angsana New" w:hAnsi="Angsana New"/>
          <w:sz w:val="30"/>
          <w:szCs w:val="30"/>
          <w:cs/>
        </w:rPr>
        <w:t>ศาลอุทธรณ์ช</w:t>
      </w:r>
      <w:r w:rsidR="000851D6">
        <w:rPr>
          <w:rFonts w:ascii="Angsana New" w:hAnsi="Angsana New" w:hint="cs"/>
          <w:sz w:val="30"/>
          <w:szCs w:val="30"/>
          <w:cs/>
        </w:rPr>
        <w:t>ำ</w:t>
      </w:r>
      <w:r w:rsidR="000851D6" w:rsidRPr="000851D6">
        <w:rPr>
          <w:rFonts w:ascii="Angsana New" w:hAnsi="Angsana New"/>
          <w:sz w:val="30"/>
          <w:szCs w:val="30"/>
          <w:cs/>
        </w:rPr>
        <w:t>นัญพิเศษได้อ่านคำพิพากษายกฟ้อง</w:t>
      </w:r>
    </w:p>
    <w:p w14:paraId="2931A973" w14:textId="77777777" w:rsidR="001E5776" w:rsidRPr="001E5776" w:rsidRDefault="001E5776" w:rsidP="001E57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ECBF113" w14:textId="162AB24A" w:rsidR="00934B96" w:rsidRDefault="00934B96" w:rsidP="00934B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อย่างไรก็ตาม เมื่อวันที่ </w:t>
      </w:r>
      <w:r>
        <w:rPr>
          <w:rFonts w:asciiTheme="majorBidi" w:hAnsiTheme="majorBidi" w:hint="cs"/>
          <w:sz w:val="30"/>
          <w:szCs w:val="30"/>
        </w:rPr>
        <w:t>16</w:t>
      </w:r>
      <w:r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hint="cs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>โจทก์ได้ยื่น</w:t>
      </w:r>
      <w:r w:rsidR="001E5776">
        <w:rPr>
          <w:rFonts w:asciiTheme="majorBidi" w:hAnsiTheme="majorBidi" w:hint="cs"/>
          <w:sz w:val="30"/>
          <w:szCs w:val="30"/>
          <w:cs/>
        </w:rPr>
        <w:t>คำร้อง</w:t>
      </w:r>
      <w:r>
        <w:rPr>
          <w:rFonts w:asciiTheme="majorBidi" w:hAnsiTheme="majorBidi" w:hint="cs"/>
          <w:sz w:val="30"/>
          <w:szCs w:val="30"/>
          <w:cs/>
        </w:rPr>
        <w:t>ต่อศาลเพื่อขอขยายระยะเวลายื่น</w:t>
      </w:r>
      <w:r w:rsidR="001E5776" w:rsidRPr="001E5776">
        <w:rPr>
          <w:rFonts w:asciiTheme="majorBidi" w:hAnsiTheme="majorBidi"/>
          <w:sz w:val="30"/>
          <w:szCs w:val="30"/>
          <w:cs/>
        </w:rPr>
        <w:t>อุทธรณ์ศาลฎีกา</w:t>
      </w:r>
      <w:r w:rsidR="001E5776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hint="cs"/>
          <w:sz w:val="30"/>
          <w:szCs w:val="30"/>
        </w:rPr>
        <w:t xml:space="preserve">16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hint="cs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ซึ่งศาลรับคำร้องดังกล่าว </w:t>
      </w:r>
      <w:r w:rsidRPr="000851D6">
        <w:rPr>
          <w:rFonts w:asciiTheme="majorBidi" w:hAnsiTheme="majorBidi" w:hint="cs"/>
          <w:sz w:val="30"/>
          <w:szCs w:val="30"/>
          <w:cs/>
        </w:rPr>
        <w:t>ในขั้นตอนนี้ไม่อาจระบุได้ว่าจะมีการฟ้องร้องเกิดขึ้น</w:t>
      </w:r>
      <w:r w:rsidRPr="000851D6">
        <w:rPr>
          <w:rFonts w:asciiTheme="majorBidi" w:hAnsiTheme="majorBidi"/>
          <w:sz w:val="30"/>
          <w:szCs w:val="30"/>
        </w:rPr>
        <w:t xml:space="preserve"> </w:t>
      </w:r>
      <w:r w:rsidRPr="000851D6">
        <w:rPr>
          <w:rFonts w:asciiTheme="majorBidi" w:hAnsiTheme="majorBidi" w:hint="cs"/>
          <w:sz w:val="30"/>
          <w:szCs w:val="30"/>
          <w:cs/>
        </w:rPr>
        <w:t>ณ</w:t>
      </w:r>
      <w:r w:rsidRPr="000851D6">
        <w:rPr>
          <w:rFonts w:asciiTheme="majorBidi" w:hAnsiTheme="majorBidi"/>
          <w:sz w:val="30"/>
          <w:szCs w:val="30"/>
        </w:rPr>
        <w:t xml:space="preserve"> </w:t>
      </w:r>
      <w:r w:rsidRPr="000851D6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E74990">
        <w:rPr>
          <w:rFonts w:asciiTheme="majorBidi" w:hAnsiTheme="majorBidi"/>
          <w:sz w:val="30"/>
          <w:szCs w:val="30"/>
        </w:rPr>
        <w:t xml:space="preserve">            </w:t>
      </w:r>
      <w:r w:rsidRPr="000851D6">
        <w:rPr>
          <w:rFonts w:asciiTheme="majorBidi" w:hAnsiTheme="majorBidi"/>
          <w:sz w:val="30"/>
          <w:szCs w:val="30"/>
        </w:rPr>
        <w:t xml:space="preserve">31 </w:t>
      </w:r>
      <w:r w:rsidRPr="000851D6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0851D6">
        <w:rPr>
          <w:rFonts w:asciiTheme="majorBidi" w:hAnsiTheme="majorBidi"/>
          <w:sz w:val="30"/>
          <w:szCs w:val="30"/>
        </w:rPr>
        <w:t>2565</w:t>
      </w:r>
      <w:r w:rsidR="000851D6" w:rsidRPr="000851D6">
        <w:rPr>
          <w:rFonts w:asciiTheme="majorBidi" w:hAnsiTheme="majorBidi" w:hint="cs"/>
          <w:sz w:val="30"/>
          <w:szCs w:val="30"/>
          <w:cs/>
        </w:rPr>
        <w:t xml:space="preserve"> หรือไม่ </w:t>
      </w:r>
      <w:r w:rsidRPr="000851D6">
        <w:rPr>
          <w:rFonts w:asciiTheme="majorBidi" w:hAnsiTheme="majorBidi" w:hint="cs"/>
          <w:sz w:val="30"/>
          <w:szCs w:val="30"/>
          <w:cs/>
        </w:rPr>
        <w:t>ดังนั้น บริษัทจึงไม่ได้</w:t>
      </w:r>
      <w:r w:rsidR="000851D6" w:rsidRPr="000851D6">
        <w:rPr>
          <w:rFonts w:asciiTheme="majorBidi" w:hAnsiTheme="majorBidi" w:hint="cs"/>
          <w:sz w:val="30"/>
          <w:szCs w:val="30"/>
          <w:cs/>
        </w:rPr>
        <w:t>หนี้สินจากกรณีดังกล่าว</w:t>
      </w:r>
      <w:r w:rsidRPr="000851D6">
        <w:rPr>
          <w:rFonts w:asciiTheme="majorBidi" w:hAnsiTheme="majorBidi" w:hint="cs"/>
          <w:sz w:val="30"/>
          <w:szCs w:val="30"/>
          <w:cs/>
        </w:rPr>
        <w:t xml:space="preserve"> </w:t>
      </w:r>
      <w:r w:rsidRPr="000851D6">
        <w:rPr>
          <w:rFonts w:asciiTheme="majorBidi" w:hAnsiTheme="majorBidi"/>
          <w:sz w:val="30"/>
          <w:szCs w:val="30"/>
          <w:cs/>
        </w:rPr>
        <w:t>เนื่อง</w:t>
      </w:r>
      <w:r w:rsidRPr="000851D6">
        <w:rPr>
          <w:rFonts w:asciiTheme="majorBidi" w:hAnsiTheme="majorBidi" w:hint="cs"/>
          <w:sz w:val="30"/>
          <w:szCs w:val="30"/>
          <w:cs/>
        </w:rPr>
        <w:t>ด้วย</w:t>
      </w:r>
      <w:r w:rsidRPr="000851D6">
        <w:rPr>
          <w:rFonts w:asciiTheme="majorBidi" w:hAnsiTheme="majorBidi"/>
          <w:sz w:val="30"/>
          <w:szCs w:val="30"/>
          <w:cs/>
        </w:rPr>
        <w:t>ผู้บริหารเชื่อว่าบริษัทไม่ได้การละเมิด</w:t>
      </w:r>
      <w:r w:rsidR="001E5776">
        <w:rPr>
          <w:rFonts w:asciiTheme="majorBidi" w:hAnsiTheme="majorBidi" w:hint="cs"/>
          <w:sz w:val="30"/>
          <w:szCs w:val="30"/>
          <w:cs/>
        </w:rPr>
        <w:t>การกระทำ</w:t>
      </w:r>
      <w:r w:rsidRPr="000851D6">
        <w:rPr>
          <w:rFonts w:asciiTheme="majorBidi" w:hAnsiTheme="majorBidi"/>
          <w:sz w:val="30"/>
          <w:szCs w:val="30"/>
          <w:cs/>
        </w:rPr>
        <w:t>ดังกล่าว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1D2E23E" w14:textId="77777777" w:rsidR="000454DD" w:rsidRPr="00934B96" w:rsidRDefault="000454DD" w:rsidP="00F8620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F0E89F0" w14:textId="3557B76A" w:rsidR="001A5F92" w:rsidRPr="004318D3" w:rsidRDefault="001A5F92" w:rsidP="001A5F92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 w:rsidR="009C17B9">
        <w:rPr>
          <w:rFonts w:ascii="Angsana New" w:hAnsi="Angsana New" w:cs="Angsana New"/>
          <w:b/>
          <w:bCs/>
          <w:sz w:val="30"/>
          <w:szCs w:val="30"/>
          <w:lang w:val="en-US" w:bidi="th-TH"/>
        </w:rPr>
        <w:t>7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4318D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0BCE7211" w14:textId="77777777" w:rsidR="001A5F92" w:rsidRPr="004318D3" w:rsidRDefault="001A5F92" w:rsidP="001A5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1C0C72B" w14:textId="0253D3CF" w:rsidR="000D2752" w:rsidRPr="008B6344" w:rsidRDefault="000D2752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0564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0564B">
        <w:rPr>
          <w:rFonts w:ascii="Angsana New" w:hAnsi="Angsana New"/>
          <w:sz w:val="30"/>
          <w:szCs w:val="30"/>
        </w:rPr>
        <w:t xml:space="preserve">2 </w:t>
      </w:r>
      <w:r w:rsidRPr="00D0564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0564B">
        <w:rPr>
          <w:rFonts w:ascii="Angsana New" w:hAnsi="Angsana New"/>
          <w:sz w:val="30"/>
          <w:szCs w:val="30"/>
        </w:rPr>
        <w:t xml:space="preserve">2566 </w:t>
      </w:r>
      <w:r w:rsidRPr="00D0564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ที่ประชุมคณะกรรมการบริษัทมีมติเห็นชอบให้บริษัทเข้าลงทุนในหุ้นสามัญของบริษัท ซีดีไอพี (ประเทศไทย) จำกัด (มหาชน) จำนวน</w:t>
      </w:r>
      <w:r w:rsidR="00D0564B">
        <w:rPr>
          <w:rFonts w:ascii="Angsana New" w:hAnsi="Angsana New" w:hint="cs"/>
          <w:sz w:val="30"/>
          <w:szCs w:val="30"/>
          <w:cs/>
        </w:rPr>
        <w:t>หุ้น</w:t>
      </w:r>
      <w:r w:rsidRPr="00D0564B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D0564B">
        <w:rPr>
          <w:rFonts w:ascii="Angsana New" w:hAnsi="Angsana New"/>
          <w:sz w:val="30"/>
          <w:szCs w:val="30"/>
        </w:rPr>
        <w:t>1</w:t>
      </w:r>
      <w:r w:rsidR="00D0564B" w:rsidRPr="00D0564B">
        <w:rPr>
          <w:rFonts w:ascii="Angsana New" w:hAnsi="Angsana New"/>
          <w:sz w:val="30"/>
          <w:szCs w:val="30"/>
        </w:rPr>
        <w:t>56</w:t>
      </w:r>
      <w:r w:rsidRPr="00D0564B">
        <w:rPr>
          <w:rFonts w:ascii="Angsana New" w:hAnsi="Angsana New"/>
          <w:sz w:val="30"/>
          <w:szCs w:val="30"/>
        </w:rPr>
        <w:t xml:space="preserve">.0 </w:t>
      </w:r>
      <w:r w:rsidRPr="00D0564B">
        <w:rPr>
          <w:rFonts w:ascii="Angsana New" w:hAnsi="Angsana New" w:hint="cs"/>
          <w:sz w:val="30"/>
          <w:szCs w:val="30"/>
          <w:cs/>
        </w:rPr>
        <w:t>ล้านหุ้</w:t>
      </w:r>
      <w:r w:rsidRPr="00BD7430">
        <w:rPr>
          <w:rFonts w:ascii="Angsana New" w:hAnsi="Angsana New" w:hint="cs"/>
          <w:sz w:val="30"/>
          <w:szCs w:val="30"/>
          <w:cs/>
        </w:rPr>
        <w:t xml:space="preserve">น คิดเป็นร้อยละ </w:t>
      </w:r>
      <w:r w:rsidRPr="00BD7430">
        <w:rPr>
          <w:rFonts w:ascii="Angsana New" w:hAnsi="Angsana New"/>
          <w:sz w:val="30"/>
          <w:szCs w:val="30"/>
        </w:rPr>
        <w:t xml:space="preserve">65.0 </w:t>
      </w:r>
      <w:r w:rsidRPr="00BD7430">
        <w:rPr>
          <w:rFonts w:ascii="Angsana New" w:hAnsi="Angsana New" w:hint="cs"/>
          <w:sz w:val="30"/>
          <w:szCs w:val="30"/>
          <w:cs/>
        </w:rPr>
        <w:t xml:space="preserve">ของทุนจดทะเบียนชำระแล้ว เป็นจำนวนเงินไม่เกิน </w:t>
      </w:r>
      <w:r w:rsidRPr="00BD7430">
        <w:rPr>
          <w:rFonts w:ascii="Angsana New" w:hAnsi="Angsana New"/>
          <w:sz w:val="30"/>
          <w:szCs w:val="30"/>
        </w:rPr>
        <w:t xml:space="preserve">250.0 </w:t>
      </w:r>
      <w:r w:rsidRPr="00BD7430">
        <w:rPr>
          <w:rFonts w:ascii="Angsana New" w:hAnsi="Angsana New" w:hint="cs"/>
          <w:sz w:val="30"/>
          <w:szCs w:val="30"/>
          <w:cs/>
        </w:rPr>
        <w:t xml:space="preserve">ล้านบาท จากบุคคลและกิจการที่เกี่ยวข้องกัน ทั้งนี้ </w:t>
      </w:r>
      <w:r w:rsidRPr="00BD7430">
        <w:rPr>
          <w:rFonts w:ascii="Angsana New" w:hAnsi="Angsana New"/>
          <w:sz w:val="30"/>
          <w:szCs w:val="30"/>
          <w:cs/>
        </w:rPr>
        <w:t>การ</w:t>
      </w:r>
      <w:r w:rsidRPr="00BD7430">
        <w:rPr>
          <w:rFonts w:ascii="Angsana New" w:hAnsi="Angsana New" w:hint="cs"/>
          <w:sz w:val="30"/>
          <w:szCs w:val="30"/>
          <w:cs/>
        </w:rPr>
        <w:t>ลงทุน</w:t>
      </w:r>
      <w:r w:rsidRPr="00BD7430">
        <w:rPr>
          <w:rFonts w:ascii="Angsana New" w:hAnsi="Angsana New"/>
          <w:sz w:val="30"/>
          <w:szCs w:val="30"/>
          <w:cs/>
        </w:rPr>
        <w:t>ดังกล่าวต้องได้รับอนุมัติจากผู้ถือหุ้นของบริษัท</w:t>
      </w:r>
    </w:p>
    <w:p w14:paraId="4BA57FAE" w14:textId="77777777" w:rsidR="000D2752" w:rsidRPr="008B6344" w:rsidRDefault="000D2752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72025DB" w14:textId="68F6F8E7" w:rsidR="000D2752" w:rsidRDefault="000D2752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564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0564B">
        <w:rPr>
          <w:rFonts w:ascii="Angsana New" w:hAnsi="Angsana New"/>
          <w:sz w:val="30"/>
          <w:szCs w:val="30"/>
        </w:rPr>
        <w:t xml:space="preserve">2 </w:t>
      </w:r>
      <w:r w:rsidRPr="00D0564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0564B">
        <w:rPr>
          <w:rFonts w:ascii="Angsana New" w:hAnsi="Angsana New"/>
          <w:sz w:val="30"/>
          <w:szCs w:val="30"/>
        </w:rPr>
        <w:t xml:space="preserve">2566 </w:t>
      </w:r>
      <w:r w:rsidRPr="00D0564B">
        <w:rPr>
          <w:rFonts w:ascii="Angsana New" w:hAnsi="Angsana New" w:hint="cs"/>
          <w:sz w:val="30"/>
          <w:szCs w:val="30"/>
          <w:cs/>
        </w:rPr>
        <w:t>กรรมการมีมติอนุมัติให้</w:t>
      </w:r>
      <w:r w:rsidR="00D0564B" w:rsidRPr="00D0564B">
        <w:rPr>
          <w:rFonts w:ascii="Angsana New" w:hAnsi="Angsana New" w:hint="cs"/>
          <w:sz w:val="30"/>
          <w:szCs w:val="30"/>
          <w:cs/>
        </w:rPr>
        <w:t>จัดตั้ง</w:t>
      </w:r>
      <w:r w:rsidRPr="00D0564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D0564B">
        <w:rPr>
          <w:rFonts w:ascii="Angsana New" w:hAnsi="Angsana New"/>
          <w:sz w:val="30"/>
          <w:szCs w:val="30"/>
        </w:rPr>
        <w:t xml:space="preserve"> </w:t>
      </w:r>
      <w:r w:rsidRPr="00D0564B">
        <w:rPr>
          <w:rFonts w:ascii="Angsana New" w:hAnsi="Angsana New" w:hint="cs"/>
          <w:sz w:val="30"/>
          <w:szCs w:val="30"/>
          <w:cs/>
        </w:rPr>
        <w:t xml:space="preserve">โดยมีทุนจดทะเบียนไม่เกิน </w:t>
      </w:r>
      <w:r w:rsidRPr="00D0564B">
        <w:rPr>
          <w:rFonts w:ascii="Angsana New" w:hAnsi="Angsana New"/>
          <w:sz w:val="30"/>
          <w:szCs w:val="30"/>
        </w:rPr>
        <w:t xml:space="preserve">250.0 </w:t>
      </w:r>
      <w:r w:rsidRPr="00D0564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13A13">
        <w:rPr>
          <w:rFonts w:ascii="Angsana New" w:hAnsi="Angsana New" w:hint="cs"/>
          <w:sz w:val="30"/>
          <w:szCs w:val="30"/>
          <w:cs/>
        </w:rPr>
        <w:t>โดย</w:t>
      </w:r>
      <w:r w:rsidRPr="00D0564B">
        <w:rPr>
          <w:rFonts w:ascii="Angsana New" w:hAnsi="Angsana New" w:hint="cs"/>
          <w:sz w:val="30"/>
          <w:szCs w:val="30"/>
          <w:cs/>
        </w:rPr>
        <w:t xml:space="preserve">บริษัทจะถือหุ้นในบริษัทย่อยดังกล่าวร้อยละ </w:t>
      </w:r>
      <w:r w:rsidRPr="00D0564B">
        <w:rPr>
          <w:rFonts w:ascii="Angsana New" w:hAnsi="Angsana New"/>
          <w:sz w:val="30"/>
          <w:szCs w:val="30"/>
        </w:rPr>
        <w:t xml:space="preserve">100.0 </w:t>
      </w:r>
      <w:r w:rsidRPr="00D0564B">
        <w:rPr>
          <w:rFonts w:ascii="Angsana New" w:hAnsi="Angsana New" w:hint="cs"/>
          <w:sz w:val="30"/>
          <w:szCs w:val="30"/>
          <w:cs/>
        </w:rPr>
        <w:t xml:space="preserve">ของทุนจดทะเบียน บริษัทย่อยดังกล่าวจัดตั้งขึ้นเพื่อดำเนินการเข้าลงทุนในหุ้นสามัญของบริษัท ซีดีไอพี (ประเทศไทย) จำกัด (มหาชน) </w:t>
      </w:r>
      <w:r w:rsidR="00D0564B" w:rsidRPr="00D0564B">
        <w:rPr>
          <w:rFonts w:ascii="Angsana New" w:hAnsi="Angsana New" w:hint="cs"/>
          <w:sz w:val="30"/>
          <w:szCs w:val="30"/>
          <w:cs/>
        </w:rPr>
        <w:t xml:space="preserve">และจะดำเนินการจดทะเบียนจัดตั้งให้แล้วเสร็จภายในเดือนมิถุนายน </w:t>
      </w:r>
      <w:r w:rsidR="00D0564B" w:rsidRPr="00D0564B">
        <w:rPr>
          <w:rFonts w:ascii="Angsana New" w:hAnsi="Angsana New"/>
          <w:sz w:val="30"/>
          <w:szCs w:val="30"/>
        </w:rPr>
        <w:t>2566</w:t>
      </w:r>
    </w:p>
    <w:p w14:paraId="4EADF6E5" w14:textId="17F51F5C" w:rsidR="007D43D1" w:rsidRPr="00550E1B" w:rsidRDefault="007D43D1" w:rsidP="000D2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D43D1" w:rsidRPr="00550E1B" w:rsidSect="001A5F92"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7EEC" w14:textId="77777777" w:rsidR="00980E6D" w:rsidRDefault="00980E6D">
      <w:r>
        <w:separator/>
      </w:r>
    </w:p>
  </w:endnote>
  <w:endnote w:type="continuationSeparator" w:id="0">
    <w:p w14:paraId="4B69B9CC" w14:textId="77777777" w:rsidR="00980E6D" w:rsidRDefault="00980E6D">
      <w:r>
        <w:continuationSeparator/>
      </w:r>
    </w:p>
  </w:endnote>
  <w:endnote w:type="continuationNotice" w:id="1">
    <w:p w14:paraId="37171473" w14:textId="77777777" w:rsidR="00980E6D" w:rsidRDefault="00980E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4018" w14:textId="77777777" w:rsidR="005E3C74" w:rsidRDefault="005E3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6440931"/>
      <w:docPartObj>
        <w:docPartGallery w:val="Page Numbers (Bottom of Page)"/>
        <w:docPartUnique/>
      </w:docPartObj>
    </w:sdtPr>
    <w:sdtEndPr/>
    <w:sdtContent>
      <w:p w14:paraId="4AF1D0C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E40CD" w14:textId="77777777" w:rsidR="005E3C74" w:rsidRDefault="005E3C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2174188"/>
      <w:docPartObj>
        <w:docPartGallery w:val="Page Numbers (Bottom of Page)"/>
        <w:docPartUnique/>
      </w:docPartObj>
    </w:sdtPr>
    <w:sdtEndPr/>
    <w:sdtContent>
      <w:p w14:paraId="723B478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849316"/>
      <w:docPartObj>
        <w:docPartGallery w:val="Page Numbers (Bottom of Page)"/>
        <w:docPartUnique/>
      </w:docPartObj>
    </w:sdtPr>
    <w:sdtEndPr/>
    <w:sdtContent>
      <w:p w14:paraId="5C0FCBE9" w14:textId="77777777" w:rsidR="00A34478" w:rsidRPr="001E0F62" w:rsidRDefault="00A34478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80707" w14:textId="2B90A941" w:rsidR="00A34478" w:rsidRPr="00A15DB7" w:rsidRDefault="00A34478" w:rsidP="00A15DB7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138CD" w14:textId="77777777" w:rsidR="00980E6D" w:rsidRDefault="00980E6D">
      <w:r>
        <w:separator/>
      </w:r>
    </w:p>
  </w:footnote>
  <w:footnote w:type="continuationSeparator" w:id="0">
    <w:p w14:paraId="265042A8" w14:textId="77777777" w:rsidR="00980E6D" w:rsidRDefault="00980E6D">
      <w:r>
        <w:continuationSeparator/>
      </w:r>
    </w:p>
  </w:footnote>
  <w:footnote w:type="continuationNotice" w:id="1">
    <w:p w14:paraId="2D7B60E5" w14:textId="77777777" w:rsidR="00980E6D" w:rsidRDefault="00980E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067E" w14:textId="77777777" w:rsidR="005E3C74" w:rsidRDefault="005E3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F7AD" w14:textId="0BC0A172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0549B9">
      <w:rPr>
        <w:rFonts w:ascii="Angsana New" w:hAnsi="Angsana New"/>
        <w:b/>
        <w:bCs/>
        <w:sz w:val="32"/>
        <w:szCs w:val="32"/>
      </w:rPr>
      <w:t xml:space="preserve"> </w:t>
    </w:r>
    <w:r w:rsidR="000549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8D5D6C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6F144149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0549B9">
      <w:rPr>
        <w:rFonts w:ascii="Angsana New" w:hAnsi="Angsana New"/>
        <w:b/>
        <w:bCs/>
        <w:sz w:val="32"/>
        <w:szCs w:val="32"/>
      </w:rPr>
      <w:t>5</w:t>
    </w:r>
  </w:p>
  <w:p w14:paraId="24DE1CFB" w14:textId="77777777" w:rsidR="00A34478" w:rsidRPr="006C0E37" w:rsidRDefault="00A3447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321B" w14:textId="77777777" w:rsidR="005E3C74" w:rsidRDefault="005E3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719CECF8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21"/>
  </w:num>
  <w:num w:numId="20">
    <w:abstractNumId w:val="29"/>
  </w:num>
  <w:num w:numId="21">
    <w:abstractNumId w:val="10"/>
  </w:num>
  <w:num w:numId="22">
    <w:abstractNumId w:val="26"/>
  </w:num>
  <w:num w:numId="23">
    <w:abstractNumId w:val="25"/>
  </w:num>
  <w:num w:numId="24">
    <w:abstractNumId w:val="30"/>
  </w:num>
  <w:num w:numId="25">
    <w:abstractNumId w:val="22"/>
  </w:num>
  <w:num w:numId="26">
    <w:abstractNumId w:val="14"/>
  </w:num>
  <w:num w:numId="27">
    <w:abstractNumId w:val="28"/>
  </w:num>
  <w:num w:numId="28">
    <w:abstractNumId w:val="17"/>
  </w:num>
  <w:num w:numId="29">
    <w:abstractNumId w:val="15"/>
  </w:num>
  <w:num w:numId="30">
    <w:abstractNumId w:val="24"/>
  </w:num>
  <w:num w:numId="31">
    <w:abstractNumId w:val="23"/>
  </w:num>
  <w:num w:numId="32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29D7"/>
    <w:rsid w:val="00003539"/>
    <w:rsid w:val="00003673"/>
    <w:rsid w:val="00003EED"/>
    <w:rsid w:val="00003F35"/>
    <w:rsid w:val="000040ED"/>
    <w:rsid w:val="000051EA"/>
    <w:rsid w:val="000052B8"/>
    <w:rsid w:val="00005829"/>
    <w:rsid w:val="00005F09"/>
    <w:rsid w:val="00005F59"/>
    <w:rsid w:val="000062F8"/>
    <w:rsid w:val="0000660E"/>
    <w:rsid w:val="000069D7"/>
    <w:rsid w:val="00007745"/>
    <w:rsid w:val="00007F82"/>
    <w:rsid w:val="0001088E"/>
    <w:rsid w:val="00010A06"/>
    <w:rsid w:val="00010B16"/>
    <w:rsid w:val="000118E9"/>
    <w:rsid w:val="00011DCD"/>
    <w:rsid w:val="00012AA9"/>
    <w:rsid w:val="00012B37"/>
    <w:rsid w:val="00012B92"/>
    <w:rsid w:val="00012C81"/>
    <w:rsid w:val="00012CD4"/>
    <w:rsid w:val="00012EDA"/>
    <w:rsid w:val="0001309F"/>
    <w:rsid w:val="00013C03"/>
    <w:rsid w:val="00013DFF"/>
    <w:rsid w:val="000146C6"/>
    <w:rsid w:val="000147A0"/>
    <w:rsid w:val="00014846"/>
    <w:rsid w:val="000151A7"/>
    <w:rsid w:val="000163CF"/>
    <w:rsid w:val="0001653B"/>
    <w:rsid w:val="00016888"/>
    <w:rsid w:val="000169AF"/>
    <w:rsid w:val="000175A6"/>
    <w:rsid w:val="00017C0A"/>
    <w:rsid w:val="00017FF4"/>
    <w:rsid w:val="00020217"/>
    <w:rsid w:val="00020477"/>
    <w:rsid w:val="0002075D"/>
    <w:rsid w:val="00020DC4"/>
    <w:rsid w:val="00020F45"/>
    <w:rsid w:val="0002154A"/>
    <w:rsid w:val="00022326"/>
    <w:rsid w:val="000223DF"/>
    <w:rsid w:val="00023B82"/>
    <w:rsid w:val="00023B83"/>
    <w:rsid w:val="00024064"/>
    <w:rsid w:val="00024784"/>
    <w:rsid w:val="000249A3"/>
    <w:rsid w:val="00024D39"/>
    <w:rsid w:val="00024FEB"/>
    <w:rsid w:val="0002509C"/>
    <w:rsid w:val="000251E9"/>
    <w:rsid w:val="000253EE"/>
    <w:rsid w:val="00025666"/>
    <w:rsid w:val="0002578C"/>
    <w:rsid w:val="000258D7"/>
    <w:rsid w:val="00025C1D"/>
    <w:rsid w:val="00025C57"/>
    <w:rsid w:val="000260C1"/>
    <w:rsid w:val="0002616A"/>
    <w:rsid w:val="000263CA"/>
    <w:rsid w:val="00026782"/>
    <w:rsid w:val="0003038B"/>
    <w:rsid w:val="00030CA4"/>
    <w:rsid w:val="00030D0A"/>
    <w:rsid w:val="00030DAC"/>
    <w:rsid w:val="00031A18"/>
    <w:rsid w:val="00032026"/>
    <w:rsid w:val="00032185"/>
    <w:rsid w:val="000323ED"/>
    <w:rsid w:val="0003302F"/>
    <w:rsid w:val="000339C9"/>
    <w:rsid w:val="00033B5A"/>
    <w:rsid w:val="00033BDC"/>
    <w:rsid w:val="00033FA0"/>
    <w:rsid w:val="00033FA9"/>
    <w:rsid w:val="00034646"/>
    <w:rsid w:val="000348D5"/>
    <w:rsid w:val="00034D6A"/>
    <w:rsid w:val="00034DE9"/>
    <w:rsid w:val="00034DFE"/>
    <w:rsid w:val="000354D0"/>
    <w:rsid w:val="00035ADF"/>
    <w:rsid w:val="00036610"/>
    <w:rsid w:val="00036D38"/>
    <w:rsid w:val="000372CE"/>
    <w:rsid w:val="00037B01"/>
    <w:rsid w:val="00037C84"/>
    <w:rsid w:val="00037F8D"/>
    <w:rsid w:val="00037FB7"/>
    <w:rsid w:val="00040438"/>
    <w:rsid w:val="000427C4"/>
    <w:rsid w:val="000427E8"/>
    <w:rsid w:val="00043328"/>
    <w:rsid w:val="00043563"/>
    <w:rsid w:val="000437D3"/>
    <w:rsid w:val="00043C93"/>
    <w:rsid w:val="00043DFB"/>
    <w:rsid w:val="00043F3B"/>
    <w:rsid w:val="00044582"/>
    <w:rsid w:val="00044677"/>
    <w:rsid w:val="00044B3C"/>
    <w:rsid w:val="00044C4E"/>
    <w:rsid w:val="00044E26"/>
    <w:rsid w:val="00044EB6"/>
    <w:rsid w:val="000454DD"/>
    <w:rsid w:val="00045A63"/>
    <w:rsid w:val="00046397"/>
    <w:rsid w:val="00046ACF"/>
    <w:rsid w:val="00047360"/>
    <w:rsid w:val="00047B14"/>
    <w:rsid w:val="00050829"/>
    <w:rsid w:val="00050F0E"/>
    <w:rsid w:val="000513E7"/>
    <w:rsid w:val="00052533"/>
    <w:rsid w:val="00052538"/>
    <w:rsid w:val="000528CB"/>
    <w:rsid w:val="00052D9F"/>
    <w:rsid w:val="00053477"/>
    <w:rsid w:val="00053D6E"/>
    <w:rsid w:val="00053FCD"/>
    <w:rsid w:val="00054147"/>
    <w:rsid w:val="00054551"/>
    <w:rsid w:val="000549B9"/>
    <w:rsid w:val="0005549F"/>
    <w:rsid w:val="000556A9"/>
    <w:rsid w:val="00055CEC"/>
    <w:rsid w:val="0005656D"/>
    <w:rsid w:val="00057100"/>
    <w:rsid w:val="00057C6E"/>
    <w:rsid w:val="00057E88"/>
    <w:rsid w:val="00057E90"/>
    <w:rsid w:val="00057F11"/>
    <w:rsid w:val="00060A97"/>
    <w:rsid w:val="000612D2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B85"/>
    <w:rsid w:val="00067F50"/>
    <w:rsid w:val="00067F56"/>
    <w:rsid w:val="00070A74"/>
    <w:rsid w:val="000711EE"/>
    <w:rsid w:val="00071218"/>
    <w:rsid w:val="00071279"/>
    <w:rsid w:val="00071740"/>
    <w:rsid w:val="00071925"/>
    <w:rsid w:val="00071A0F"/>
    <w:rsid w:val="00072349"/>
    <w:rsid w:val="00072CBA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D12"/>
    <w:rsid w:val="00076FE2"/>
    <w:rsid w:val="0007717D"/>
    <w:rsid w:val="00077440"/>
    <w:rsid w:val="00077B6C"/>
    <w:rsid w:val="000803A1"/>
    <w:rsid w:val="00080667"/>
    <w:rsid w:val="00080CDE"/>
    <w:rsid w:val="00080E7C"/>
    <w:rsid w:val="0008102C"/>
    <w:rsid w:val="00081ADA"/>
    <w:rsid w:val="00082476"/>
    <w:rsid w:val="000825A7"/>
    <w:rsid w:val="0008326E"/>
    <w:rsid w:val="0008330F"/>
    <w:rsid w:val="00083B4C"/>
    <w:rsid w:val="00083D50"/>
    <w:rsid w:val="00083F7B"/>
    <w:rsid w:val="00084279"/>
    <w:rsid w:val="000851D6"/>
    <w:rsid w:val="000854B3"/>
    <w:rsid w:val="000856B5"/>
    <w:rsid w:val="00085729"/>
    <w:rsid w:val="00085B25"/>
    <w:rsid w:val="00085BBC"/>
    <w:rsid w:val="00086509"/>
    <w:rsid w:val="00086FD1"/>
    <w:rsid w:val="0008737E"/>
    <w:rsid w:val="000875E6"/>
    <w:rsid w:val="00087C7D"/>
    <w:rsid w:val="00090246"/>
    <w:rsid w:val="00090731"/>
    <w:rsid w:val="00090B2F"/>
    <w:rsid w:val="00090C82"/>
    <w:rsid w:val="00090CCB"/>
    <w:rsid w:val="00090EA9"/>
    <w:rsid w:val="000915F7"/>
    <w:rsid w:val="0009174E"/>
    <w:rsid w:val="00091803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811"/>
    <w:rsid w:val="000A1883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7619"/>
    <w:rsid w:val="000A7709"/>
    <w:rsid w:val="000A7721"/>
    <w:rsid w:val="000A7CAA"/>
    <w:rsid w:val="000B0651"/>
    <w:rsid w:val="000B0843"/>
    <w:rsid w:val="000B0966"/>
    <w:rsid w:val="000B09DA"/>
    <w:rsid w:val="000B1827"/>
    <w:rsid w:val="000B1B76"/>
    <w:rsid w:val="000B20FF"/>
    <w:rsid w:val="000B2669"/>
    <w:rsid w:val="000B289C"/>
    <w:rsid w:val="000B2C45"/>
    <w:rsid w:val="000B2D36"/>
    <w:rsid w:val="000B361A"/>
    <w:rsid w:val="000B3688"/>
    <w:rsid w:val="000B4AA7"/>
    <w:rsid w:val="000B4BF1"/>
    <w:rsid w:val="000B5A34"/>
    <w:rsid w:val="000B5C62"/>
    <w:rsid w:val="000B5D46"/>
    <w:rsid w:val="000B5D89"/>
    <w:rsid w:val="000B5DFB"/>
    <w:rsid w:val="000B5F36"/>
    <w:rsid w:val="000B667B"/>
    <w:rsid w:val="000B683F"/>
    <w:rsid w:val="000B6936"/>
    <w:rsid w:val="000B6A0C"/>
    <w:rsid w:val="000B6F2D"/>
    <w:rsid w:val="000B7B45"/>
    <w:rsid w:val="000B7E32"/>
    <w:rsid w:val="000C0332"/>
    <w:rsid w:val="000C0A9A"/>
    <w:rsid w:val="000C0AE5"/>
    <w:rsid w:val="000C10DA"/>
    <w:rsid w:val="000C1998"/>
    <w:rsid w:val="000C20ED"/>
    <w:rsid w:val="000C2472"/>
    <w:rsid w:val="000C287E"/>
    <w:rsid w:val="000C3510"/>
    <w:rsid w:val="000C354F"/>
    <w:rsid w:val="000C387C"/>
    <w:rsid w:val="000C3F70"/>
    <w:rsid w:val="000C497D"/>
    <w:rsid w:val="000C54EC"/>
    <w:rsid w:val="000C5773"/>
    <w:rsid w:val="000C5B5A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3AF"/>
    <w:rsid w:val="000D148F"/>
    <w:rsid w:val="000D22B9"/>
    <w:rsid w:val="000D2752"/>
    <w:rsid w:val="000D2DEB"/>
    <w:rsid w:val="000D30C4"/>
    <w:rsid w:val="000D30CE"/>
    <w:rsid w:val="000D31C7"/>
    <w:rsid w:val="000D34ED"/>
    <w:rsid w:val="000D3766"/>
    <w:rsid w:val="000D3D00"/>
    <w:rsid w:val="000D4194"/>
    <w:rsid w:val="000D460F"/>
    <w:rsid w:val="000D491F"/>
    <w:rsid w:val="000D49B4"/>
    <w:rsid w:val="000D4A9B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0DDC"/>
    <w:rsid w:val="000E123C"/>
    <w:rsid w:val="000E13BB"/>
    <w:rsid w:val="000E14AE"/>
    <w:rsid w:val="000E16D3"/>
    <w:rsid w:val="000E39A5"/>
    <w:rsid w:val="000E3C02"/>
    <w:rsid w:val="000E3C19"/>
    <w:rsid w:val="000E41A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ED7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671"/>
    <w:rsid w:val="000F7BEA"/>
    <w:rsid w:val="00100211"/>
    <w:rsid w:val="0010025C"/>
    <w:rsid w:val="001005E0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07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4DB"/>
    <w:rsid w:val="00112DAF"/>
    <w:rsid w:val="00112E98"/>
    <w:rsid w:val="00113069"/>
    <w:rsid w:val="0011321E"/>
    <w:rsid w:val="0011423E"/>
    <w:rsid w:val="001143FA"/>
    <w:rsid w:val="0011487E"/>
    <w:rsid w:val="00114A5F"/>
    <w:rsid w:val="00114B8A"/>
    <w:rsid w:val="00115101"/>
    <w:rsid w:val="00115115"/>
    <w:rsid w:val="0011543C"/>
    <w:rsid w:val="001164F9"/>
    <w:rsid w:val="0011699E"/>
    <w:rsid w:val="00116ABE"/>
    <w:rsid w:val="00116B3C"/>
    <w:rsid w:val="001179EC"/>
    <w:rsid w:val="0012044A"/>
    <w:rsid w:val="0012063E"/>
    <w:rsid w:val="001206E4"/>
    <w:rsid w:val="00120AA8"/>
    <w:rsid w:val="001213BE"/>
    <w:rsid w:val="001217DC"/>
    <w:rsid w:val="00121AEF"/>
    <w:rsid w:val="00121F2E"/>
    <w:rsid w:val="0012296D"/>
    <w:rsid w:val="00123D27"/>
    <w:rsid w:val="001241F7"/>
    <w:rsid w:val="001243D5"/>
    <w:rsid w:val="0012451F"/>
    <w:rsid w:val="00124552"/>
    <w:rsid w:val="00124769"/>
    <w:rsid w:val="00124906"/>
    <w:rsid w:val="00125C2D"/>
    <w:rsid w:val="001267C8"/>
    <w:rsid w:val="001269B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960"/>
    <w:rsid w:val="00135A5D"/>
    <w:rsid w:val="00135E34"/>
    <w:rsid w:val="00135E50"/>
    <w:rsid w:val="001361B9"/>
    <w:rsid w:val="001364D0"/>
    <w:rsid w:val="001400DB"/>
    <w:rsid w:val="00140BF1"/>
    <w:rsid w:val="0014140A"/>
    <w:rsid w:val="00141565"/>
    <w:rsid w:val="001416D2"/>
    <w:rsid w:val="00141A16"/>
    <w:rsid w:val="00142091"/>
    <w:rsid w:val="00142164"/>
    <w:rsid w:val="001427A1"/>
    <w:rsid w:val="00142CD4"/>
    <w:rsid w:val="001431DD"/>
    <w:rsid w:val="001432F2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AA5"/>
    <w:rsid w:val="00147EA5"/>
    <w:rsid w:val="001501CC"/>
    <w:rsid w:val="0015064A"/>
    <w:rsid w:val="00150BC6"/>
    <w:rsid w:val="001511AC"/>
    <w:rsid w:val="001518AB"/>
    <w:rsid w:val="0015198F"/>
    <w:rsid w:val="00151B7D"/>
    <w:rsid w:val="00151F24"/>
    <w:rsid w:val="00152A25"/>
    <w:rsid w:val="00152F9C"/>
    <w:rsid w:val="001536B6"/>
    <w:rsid w:val="00154A26"/>
    <w:rsid w:val="001554B8"/>
    <w:rsid w:val="001555F2"/>
    <w:rsid w:val="001556FE"/>
    <w:rsid w:val="0015571F"/>
    <w:rsid w:val="00155CBA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786"/>
    <w:rsid w:val="00163A9B"/>
    <w:rsid w:val="00163E71"/>
    <w:rsid w:val="001641A5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67AE5"/>
    <w:rsid w:val="0017006C"/>
    <w:rsid w:val="00170519"/>
    <w:rsid w:val="001707B8"/>
    <w:rsid w:val="0017092D"/>
    <w:rsid w:val="00170F4F"/>
    <w:rsid w:val="00170FF9"/>
    <w:rsid w:val="0017168F"/>
    <w:rsid w:val="0017170E"/>
    <w:rsid w:val="001726E5"/>
    <w:rsid w:val="00172BF1"/>
    <w:rsid w:val="00173313"/>
    <w:rsid w:val="001733DC"/>
    <w:rsid w:val="00173F4C"/>
    <w:rsid w:val="00174409"/>
    <w:rsid w:val="00174D27"/>
    <w:rsid w:val="001753F8"/>
    <w:rsid w:val="001767EE"/>
    <w:rsid w:val="00176BA3"/>
    <w:rsid w:val="00176BE4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0AC8"/>
    <w:rsid w:val="00191717"/>
    <w:rsid w:val="001918B2"/>
    <w:rsid w:val="0019227A"/>
    <w:rsid w:val="0019238A"/>
    <w:rsid w:val="00192632"/>
    <w:rsid w:val="001937AF"/>
    <w:rsid w:val="00193D82"/>
    <w:rsid w:val="00193E0D"/>
    <w:rsid w:val="00193FF3"/>
    <w:rsid w:val="00194444"/>
    <w:rsid w:val="00195176"/>
    <w:rsid w:val="001957BE"/>
    <w:rsid w:val="00195CE9"/>
    <w:rsid w:val="00196863"/>
    <w:rsid w:val="00196D38"/>
    <w:rsid w:val="00197546"/>
    <w:rsid w:val="00197B26"/>
    <w:rsid w:val="00197CB2"/>
    <w:rsid w:val="00197F81"/>
    <w:rsid w:val="001A10BF"/>
    <w:rsid w:val="001A12E3"/>
    <w:rsid w:val="001A1A9D"/>
    <w:rsid w:val="001A1B76"/>
    <w:rsid w:val="001A2A13"/>
    <w:rsid w:val="001A2A4D"/>
    <w:rsid w:val="001A363B"/>
    <w:rsid w:val="001A392D"/>
    <w:rsid w:val="001A3AB2"/>
    <w:rsid w:val="001A3DBE"/>
    <w:rsid w:val="001A3E4C"/>
    <w:rsid w:val="001A422E"/>
    <w:rsid w:val="001A47A6"/>
    <w:rsid w:val="001A4BD6"/>
    <w:rsid w:val="001A4DE7"/>
    <w:rsid w:val="001A5F4D"/>
    <w:rsid w:val="001A5F92"/>
    <w:rsid w:val="001A6590"/>
    <w:rsid w:val="001A7033"/>
    <w:rsid w:val="001A7C88"/>
    <w:rsid w:val="001A7F1C"/>
    <w:rsid w:val="001B0508"/>
    <w:rsid w:val="001B0E07"/>
    <w:rsid w:val="001B1457"/>
    <w:rsid w:val="001B1E30"/>
    <w:rsid w:val="001B27F1"/>
    <w:rsid w:val="001B2BBA"/>
    <w:rsid w:val="001B2D71"/>
    <w:rsid w:val="001B38C0"/>
    <w:rsid w:val="001B3BB1"/>
    <w:rsid w:val="001B4610"/>
    <w:rsid w:val="001B4EB6"/>
    <w:rsid w:val="001B4FA2"/>
    <w:rsid w:val="001B5B84"/>
    <w:rsid w:val="001B6084"/>
    <w:rsid w:val="001B63EC"/>
    <w:rsid w:val="001B7FDA"/>
    <w:rsid w:val="001C03D4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371"/>
    <w:rsid w:val="001C54B8"/>
    <w:rsid w:val="001C5522"/>
    <w:rsid w:val="001C5D34"/>
    <w:rsid w:val="001C60B1"/>
    <w:rsid w:val="001C68C8"/>
    <w:rsid w:val="001C6905"/>
    <w:rsid w:val="001C6D8A"/>
    <w:rsid w:val="001C6F23"/>
    <w:rsid w:val="001C7052"/>
    <w:rsid w:val="001C7209"/>
    <w:rsid w:val="001C7659"/>
    <w:rsid w:val="001C765B"/>
    <w:rsid w:val="001C7BD6"/>
    <w:rsid w:val="001C7CC1"/>
    <w:rsid w:val="001D02D5"/>
    <w:rsid w:val="001D0677"/>
    <w:rsid w:val="001D09D2"/>
    <w:rsid w:val="001D0ED6"/>
    <w:rsid w:val="001D1B31"/>
    <w:rsid w:val="001D1F39"/>
    <w:rsid w:val="001D2109"/>
    <w:rsid w:val="001D22B1"/>
    <w:rsid w:val="001D27A0"/>
    <w:rsid w:val="001D27E8"/>
    <w:rsid w:val="001D2D9C"/>
    <w:rsid w:val="001D3188"/>
    <w:rsid w:val="001D3242"/>
    <w:rsid w:val="001D339A"/>
    <w:rsid w:val="001D3692"/>
    <w:rsid w:val="001D3A9C"/>
    <w:rsid w:val="001D4E47"/>
    <w:rsid w:val="001D51F2"/>
    <w:rsid w:val="001D57F4"/>
    <w:rsid w:val="001D59E0"/>
    <w:rsid w:val="001D5D6B"/>
    <w:rsid w:val="001D641C"/>
    <w:rsid w:val="001D723A"/>
    <w:rsid w:val="001D7454"/>
    <w:rsid w:val="001D7ABD"/>
    <w:rsid w:val="001E0740"/>
    <w:rsid w:val="001E0B2E"/>
    <w:rsid w:val="001E0F62"/>
    <w:rsid w:val="001E0FEC"/>
    <w:rsid w:val="001E1828"/>
    <w:rsid w:val="001E1C59"/>
    <w:rsid w:val="001E21F9"/>
    <w:rsid w:val="001E237A"/>
    <w:rsid w:val="001E47EE"/>
    <w:rsid w:val="001E4ACA"/>
    <w:rsid w:val="001E5776"/>
    <w:rsid w:val="001E58EF"/>
    <w:rsid w:val="001E612F"/>
    <w:rsid w:val="001E6A24"/>
    <w:rsid w:val="001E6A32"/>
    <w:rsid w:val="001E7C86"/>
    <w:rsid w:val="001E7FC2"/>
    <w:rsid w:val="001F047C"/>
    <w:rsid w:val="001F07E3"/>
    <w:rsid w:val="001F10D9"/>
    <w:rsid w:val="001F1170"/>
    <w:rsid w:val="001F167B"/>
    <w:rsid w:val="001F2739"/>
    <w:rsid w:val="001F293A"/>
    <w:rsid w:val="001F2A5C"/>
    <w:rsid w:val="001F2DA8"/>
    <w:rsid w:val="001F31D1"/>
    <w:rsid w:val="001F370D"/>
    <w:rsid w:val="001F3BBA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194"/>
    <w:rsid w:val="00201527"/>
    <w:rsid w:val="00201963"/>
    <w:rsid w:val="00201DAE"/>
    <w:rsid w:val="0020236C"/>
    <w:rsid w:val="002023EE"/>
    <w:rsid w:val="002025BB"/>
    <w:rsid w:val="0020291B"/>
    <w:rsid w:val="00203081"/>
    <w:rsid w:val="0020356A"/>
    <w:rsid w:val="00203CD5"/>
    <w:rsid w:val="00203CE8"/>
    <w:rsid w:val="002046D0"/>
    <w:rsid w:val="00204ED3"/>
    <w:rsid w:val="0020529D"/>
    <w:rsid w:val="00205433"/>
    <w:rsid w:val="002055C6"/>
    <w:rsid w:val="00205B52"/>
    <w:rsid w:val="00206160"/>
    <w:rsid w:val="00206344"/>
    <w:rsid w:val="00206541"/>
    <w:rsid w:val="00206755"/>
    <w:rsid w:val="002073E7"/>
    <w:rsid w:val="00207C8C"/>
    <w:rsid w:val="00207FD9"/>
    <w:rsid w:val="00210286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26A"/>
    <w:rsid w:val="002133C3"/>
    <w:rsid w:val="00213BD9"/>
    <w:rsid w:val="00214703"/>
    <w:rsid w:val="00214C03"/>
    <w:rsid w:val="00215114"/>
    <w:rsid w:val="00216091"/>
    <w:rsid w:val="00216230"/>
    <w:rsid w:val="002174B3"/>
    <w:rsid w:val="00220171"/>
    <w:rsid w:val="002202F0"/>
    <w:rsid w:val="00220D3C"/>
    <w:rsid w:val="002215A5"/>
    <w:rsid w:val="00221A4B"/>
    <w:rsid w:val="00221C04"/>
    <w:rsid w:val="00222123"/>
    <w:rsid w:val="002223D7"/>
    <w:rsid w:val="00222568"/>
    <w:rsid w:val="002228AD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3C7"/>
    <w:rsid w:val="002254C4"/>
    <w:rsid w:val="00225658"/>
    <w:rsid w:val="00225662"/>
    <w:rsid w:val="00225808"/>
    <w:rsid w:val="00225AEC"/>
    <w:rsid w:val="002260E6"/>
    <w:rsid w:val="002261D1"/>
    <w:rsid w:val="00226341"/>
    <w:rsid w:val="002265CA"/>
    <w:rsid w:val="00226B46"/>
    <w:rsid w:val="00226E21"/>
    <w:rsid w:val="002271A5"/>
    <w:rsid w:val="002279F4"/>
    <w:rsid w:val="0023040C"/>
    <w:rsid w:val="00230575"/>
    <w:rsid w:val="00230A76"/>
    <w:rsid w:val="00230ADF"/>
    <w:rsid w:val="002314B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744"/>
    <w:rsid w:val="00236D73"/>
    <w:rsid w:val="0023757E"/>
    <w:rsid w:val="002379B9"/>
    <w:rsid w:val="00237C26"/>
    <w:rsid w:val="00237CD4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2DC3"/>
    <w:rsid w:val="0024339C"/>
    <w:rsid w:val="00243A8B"/>
    <w:rsid w:val="002445EC"/>
    <w:rsid w:val="00244664"/>
    <w:rsid w:val="00244B77"/>
    <w:rsid w:val="00244E25"/>
    <w:rsid w:val="002452B9"/>
    <w:rsid w:val="002452D6"/>
    <w:rsid w:val="00246950"/>
    <w:rsid w:val="002469C9"/>
    <w:rsid w:val="00246A7A"/>
    <w:rsid w:val="00246CD0"/>
    <w:rsid w:val="0024750B"/>
    <w:rsid w:val="00247725"/>
    <w:rsid w:val="00247EAF"/>
    <w:rsid w:val="00247F3C"/>
    <w:rsid w:val="0025004D"/>
    <w:rsid w:val="002508C6"/>
    <w:rsid w:val="00250D12"/>
    <w:rsid w:val="00250E74"/>
    <w:rsid w:val="00251EDC"/>
    <w:rsid w:val="00251FCF"/>
    <w:rsid w:val="002521B4"/>
    <w:rsid w:val="00252291"/>
    <w:rsid w:val="00252439"/>
    <w:rsid w:val="0025288F"/>
    <w:rsid w:val="00252C84"/>
    <w:rsid w:val="002530C8"/>
    <w:rsid w:val="002532E1"/>
    <w:rsid w:val="002543C3"/>
    <w:rsid w:val="002545E6"/>
    <w:rsid w:val="0025506F"/>
    <w:rsid w:val="00255173"/>
    <w:rsid w:val="00255208"/>
    <w:rsid w:val="00255631"/>
    <w:rsid w:val="002557D6"/>
    <w:rsid w:val="002557F7"/>
    <w:rsid w:val="002559EE"/>
    <w:rsid w:val="00255BDC"/>
    <w:rsid w:val="00255C9D"/>
    <w:rsid w:val="0025623C"/>
    <w:rsid w:val="002563FF"/>
    <w:rsid w:val="002565A6"/>
    <w:rsid w:val="0025679A"/>
    <w:rsid w:val="00256C88"/>
    <w:rsid w:val="00256CB9"/>
    <w:rsid w:val="00256F53"/>
    <w:rsid w:val="002570DF"/>
    <w:rsid w:val="0025715A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4B6"/>
    <w:rsid w:val="002616C6"/>
    <w:rsid w:val="00261B77"/>
    <w:rsid w:val="00261D7B"/>
    <w:rsid w:val="0026200C"/>
    <w:rsid w:val="00262163"/>
    <w:rsid w:val="002628AA"/>
    <w:rsid w:val="002629A0"/>
    <w:rsid w:val="00262AD0"/>
    <w:rsid w:val="00262BA0"/>
    <w:rsid w:val="00262D03"/>
    <w:rsid w:val="00262E8F"/>
    <w:rsid w:val="002633D8"/>
    <w:rsid w:val="00263A22"/>
    <w:rsid w:val="00263C7D"/>
    <w:rsid w:val="00263D30"/>
    <w:rsid w:val="002642CC"/>
    <w:rsid w:val="002647D5"/>
    <w:rsid w:val="002647E0"/>
    <w:rsid w:val="00264DB9"/>
    <w:rsid w:val="00265A31"/>
    <w:rsid w:val="00265C3C"/>
    <w:rsid w:val="002664A8"/>
    <w:rsid w:val="00266A30"/>
    <w:rsid w:val="00266CC9"/>
    <w:rsid w:val="002671BD"/>
    <w:rsid w:val="00267CF4"/>
    <w:rsid w:val="00267DED"/>
    <w:rsid w:val="00267F7E"/>
    <w:rsid w:val="0027001C"/>
    <w:rsid w:val="00270A20"/>
    <w:rsid w:val="00271726"/>
    <w:rsid w:val="002723CD"/>
    <w:rsid w:val="002737DC"/>
    <w:rsid w:val="00273C05"/>
    <w:rsid w:val="00274380"/>
    <w:rsid w:val="002744A2"/>
    <w:rsid w:val="002749A4"/>
    <w:rsid w:val="00275096"/>
    <w:rsid w:val="00276021"/>
    <w:rsid w:val="002765F4"/>
    <w:rsid w:val="002769BD"/>
    <w:rsid w:val="00277875"/>
    <w:rsid w:val="00277C55"/>
    <w:rsid w:val="00277E70"/>
    <w:rsid w:val="00277F87"/>
    <w:rsid w:val="00281008"/>
    <w:rsid w:val="00281D9C"/>
    <w:rsid w:val="002829D5"/>
    <w:rsid w:val="00283B57"/>
    <w:rsid w:val="00283BBA"/>
    <w:rsid w:val="00284526"/>
    <w:rsid w:val="002849FA"/>
    <w:rsid w:val="00284E33"/>
    <w:rsid w:val="002850FC"/>
    <w:rsid w:val="00285791"/>
    <w:rsid w:val="00285A84"/>
    <w:rsid w:val="00285BB2"/>
    <w:rsid w:val="002864D0"/>
    <w:rsid w:val="002873E3"/>
    <w:rsid w:val="00287D7E"/>
    <w:rsid w:val="002900DD"/>
    <w:rsid w:val="00290241"/>
    <w:rsid w:val="00290343"/>
    <w:rsid w:val="0029056C"/>
    <w:rsid w:val="00290CC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0AC7"/>
    <w:rsid w:val="002A15FE"/>
    <w:rsid w:val="002A28A1"/>
    <w:rsid w:val="002A2ABC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3CA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C7279"/>
    <w:rsid w:val="002D0227"/>
    <w:rsid w:val="002D0C38"/>
    <w:rsid w:val="002D0D4D"/>
    <w:rsid w:val="002D1823"/>
    <w:rsid w:val="002D1E0B"/>
    <w:rsid w:val="002D1FC3"/>
    <w:rsid w:val="002D23E6"/>
    <w:rsid w:val="002D2982"/>
    <w:rsid w:val="002D2DDA"/>
    <w:rsid w:val="002D33BD"/>
    <w:rsid w:val="002D425F"/>
    <w:rsid w:val="002D4A7C"/>
    <w:rsid w:val="002D5A66"/>
    <w:rsid w:val="002D5D69"/>
    <w:rsid w:val="002D6036"/>
    <w:rsid w:val="002D61CC"/>
    <w:rsid w:val="002D6696"/>
    <w:rsid w:val="002D67BA"/>
    <w:rsid w:val="002D7268"/>
    <w:rsid w:val="002D72E8"/>
    <w:rsid w:val="002D75E0"/>
    <w:rsid w:val="002D7ABE"/>
    <w:rsid w:val="002D7D09"/>
    <w:rsid w:val="002E0037"/>
    <w:rsid w:val="002E0FF4"/>
    <w:rsid w:val="002E13E0"/>
    <w:rsid w:val="002E18A5"/>
    <w:rsid w:val="002E1F19"/>
    <w:rsid w:val="002E1F7E"/>
    <w:rsid w:val="002E1FF6"/>
    <w:rsid w:val="002E202F"/>
    <w:rsid w:val="002E27F3"/>
    <w:rsid w:val="002E3609"/>
    <w:rsid w:val="002E3AA4"/>
    <w:rsid w:val="002E4020"/>
    <w:rsid w:val="002E448F"/>
    <w:rsid w:val="002E4825"/>
    <w:rsid w:val="002E50F8"/>
    <w:rsid w:val="002E527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23AC"/>
    <w:rsid w:val="002F2C6E"/>
    <w:rsid w:val="002F3038"/>
    <w:rsid w:val="002F3281"/>
    <w:rsid w:val="002F3680"/>
    <w:rsid w:val="002F3773"/>
    <w:rsid w:val="002F390A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6E2"/>
    <w:rsid w:val="00301A7B"/>
    <w:rsid w:val="0030230B"/>
    <w:rsid w:val="003024C6"/>
    <w:rsid w:val="0030381E"/>
    <w:rsid w:val="00303863"/>
    <w:rsid w:val="00303C46"/>
    <w:rsid w:val="00304441"/>
    <w:rsid w:val="003045C8"/>
    <w:rsid w:val="003045C9"/>
    <w:rsid w:val="00304C6C"/>
    <w:rsid w:val="00304D12"/>
    <w:rsid w:val="00305C67"/>
    <w:rsid w:val="003062F4"/>
    <w:rsid w:val="00306638"/>
    <w:rsid w:val="00306841"/>
    <w:rsid w:val="003068A0"/>
    <w:rsid w:val="00306E3A"/>
    <w:rsid w:val="003102AA"/>
    <w:rsid w:val="003105F0"/>
    <w:rsid w:val="003108C4"/>
    <w:rsid w:val="003111B4"/>
    <w:rsid w:val="003116E2"/>
    <w:rsid w:val="00313A13"/>
    <w:rsid w:val="003148FE"/>
    <w:rsid w:val="00314BD9"/>
    <w:rsid w:val="003151A9"/>
    <w:rsid w:val="003152B7"/>
    <w:rsid w:val="00316C09"/>
    <w:rsid w:val="00316CEB"/>
    <w:rsid w:val="003172AF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37DF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737"/>
    <w:rsid w:val="0033116E"/>
    <w:rsid w:val="003316C5"/>
    <w:rsid w:val="00332344"/>
    <w:rsid w:val="003323FD"/>
    <w:rsid w:val="003335C8"/>
    <w:rsid w:val="0033363E"/>
    <w:rsid w:val="0033381C"/>
    <w:rsid w:val="00333C08"/>
    <w:rsid w:val="003342B7"/>
    <w:rsid w:val="0033531F"/>
    <w:rsid w:val="00335B20"/>
    <w:rsid w:val="00335FA2"/>
    <w:rsid w:val="003365DB"/>
    <w:rsid w:val="0033661B"/>
    <w:rsid w:val="003367E0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EA8"/>
    <w:rsid w:val="00344AE8"/>
    <w:rsid w:val="00344C64"/>
    <w:rsid w:val="00344F30"/>
    <w:rsid w:val="0034502D"/>
    <w:rsid w:val="0034523D"/>
    <w:rsid w:val="003455F6"/>
    <w:rsid w:val="00345615"/>
    <w:rsid w:val="0034593E"/>
    <w:rsid w:val="00346056"/>
    <w:rsid w:val="00346AB0"/>
    <w:rsid w:val="0034749E"/>
    <w:rsid w:val="00347760"/>
    <w:rsid w:val="00347AB0"/>
    <w:rsid w:val="00347AF3"/>
    <w:rsid w:val="00347B24"/>
    <w:rsid w:val="00347E8D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6CF2"/>
    <w:rsid w:val="00356D57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2B9"/>
    <w:rsid w:val="00365762"/>
    <w:rsid w:val="00365B96"/>
    <w:rsid w:val="00366B47"/>
    <w:rsid w:val="00367C33"/>
    <w:rsid w:val="00367DA3"/>
    <w:rsid w:val="0037013B"/>
    <w:rsid w:val="00370613"/>
    <w:rsid w:val="00370849"/>
    <w:rsid w:val="00370A69"/>
    <w:rsid w:val="00370C75"/>
    <w:rsid w:val="00371C2C"/>
    <w:rsid w:val="00371C44"/>
    <w:rsid w:val="00371D0F"/>
    <w:rsid w:val="003724E4"/>
    <w:rsid w:val="00372EA4"/>
    <w:rsid w:val="00372EBA"/>
    <w:rsid w:val="00373603"/>
    <w:rsid w:val="00373A1F"/>
    <w:rsid w:val="00373DE8"/>
    <w:rsid w:val="00373FE3"/>
    <w:rsid w:val="003741FE"/>
    <w:rsid w:val="00374D0C"/>
    <w:rsid w:val="00374E89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220"/>
    <w:rsid w:val="003815E5"/>
    <w:rsid w:val="00381998"/>
    <w:rsid w:val="00382AE3"/>
    <w:rsid w:val="00382ECD"/>
    <w:rsid w:val="00382F66"/>
    <w:rsid w:val="00383194"/>
    <w:rsid w:val="00383E89"/>
    <w:rsid w:val="00384666"/>
    <w:rsid w:val="00384AA8"/>
    <w:rsid w:val="00385560"/>
    <w:rsid w:val="00385716"/>
    <w:rsid w:val="00385936"/>
    <w:rsid w:val="003868D2"/>
    <w:rsid w:val="003869A7"/>
    <w:rsid w:val="00386AEF"/>
    <w:rsid w:val="00387115"/>
    <w:rsid w:val="0038731C"/>
    <w:rsid w:val="00387848"/>
    <w:rsid w:val="00387ECD"/>
    <w:rsid w:val="00390373"/>
    <w:rsid w:val="00390655"/>
    <w:rsid w:val="00391374"/>
    <w:rsid w:val="0039176C"/>
    <w:rsid w:val="00391C07"/>
    <w:rsid w:val="00391DEE"/>
    <w:rsid w:val="0039211B"/>
    <w:rsid w:val="00392791"/>
    <w:rsid w:val="00392DEA"/>
    <w:rsid w:val="003930D0"/>
    <w:rsid w:val="003931B3"/>
    <w:rsid w:val="003934D9"/>
    <w:rsid w:val="003934EB"/>
    <w:rsid w:val="003935C0"/>
    <w:rsid w:val="003938F5"/>
    <w:rsid w:val="00393971"/>
    <w:rsid w:val="00393FBD"/>
    <w:rsid w:val="003943D9"/>
    <w:rsid w:val="00394A79"/>
    <w:rsid w:val="00394D64"/>
    <w:rsid w:val="00395AC9"/>
    <w:rsid w:val="00395D9B"/>
    <w:rsid w:val="003964F2"/>
    <w:rsid w:val="0039696C"/>
    <w:rsid w:val="00397B7B"/>
    <w:rsid w:val="003A07CA"/>
    <w:rsid w:val="003A089E"/>
    <w:rsid w:val="003A0922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49A"/>
    <w:rsid w:val="003A75E3"/>
    <w:rsid w:val="003A7A3D"/>
    <w:rsid w:val="003A7F68"/>
    <w:rsid w:val="003B0100"/>
    <w:rsid w:val="003B11E4"/>
    <w:rsid w:val="003B122F"/>
    <w:rsid w:val="003B1281"/>
    <w:rsid w:val="003B1495"/>
    <w:rsid w:val="003B18CA"/>
    <w:rsid w:val="003B19A9"/>
    <w:rsid w:val="003B1A5A"/>
    <w:rsid w:val="003B1DE0"/>
    <w:rsid w:val="003B1F70"/>
    <w:rsid w:val="003B23BD"/>
    <w:rsid w:val="003B29F4"/>
    <w:rsid w:val="003B2B2C"/>
    <w:rsid w:val="003B2B3F"/>
    <w:rsid w:val="003B302C"/>
    <w:rsid w:val="003B3395"/>
    <w:rsid w:val="003B34D2"/>
    <w:rsid w:val="003B36D1"/>
    <w:rsid w:val="003B391B"/>
    <w:rsid w:val="003B40DF"/>
    <w:rsid w:val="003B40F5"/>
    <w:rsid w:val="003B413C"/>
    <w:rsid w:val="003B46EB"/>
    <w:rsid w:val="003B553B"/>
    <w:rsid w:val="003B5F05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CE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2BC"/>
    <w:rsid w:val="003C54F4"/>
    <w:rsid w:val="003C5755"/>
    <w:rsid w:val="003C5985"/>
    <w:rsid w:val="003C62E7"/>
    <w:rsid w:val="003C65A8"/>
    <w:rsid w:val="003C6A3D"/>
    <w:rsid w:val="003C7384"/>
    <w:rsid w:val="003C7DAA"/>
    <w:rsid w:val="003D0031"/>
    <w:rsid w:val="003D0946"/>
    <w:rsid w:val="003D0B8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3E1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1CB3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AD6"/>
    <w:rsid w:val="003E6EED"/>
    <w:rsid w:val="003E72A5"/>
    <w:rsid w:val="003E79AB"/>
    <w:rsid w:val="003E7EB1"/>
    <w:rsid w:val="003F0191"/>
    <w:rsid w:val="003F052B"/>
    <w:rsid w:val="003F0BD4"/>
    <w:rsid w:val="003F0DE1"/>
    <w:rsid w:val="003F188E"/>
    <w:rsid w:val="003F191C"/>
    <w:rsid w:val="003F1B16"/>
    <w:rsid w:val="003F23D7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0283"/>
    <w:rsid w:val="00401715"/>
    <w:rsid w:val="004018C6"/>
    <w:rsid w:val="004022A1"/>
    <w:rsid w:val="00402D8C"/>
    <w:rsid w:val="00402F7A"/>
    <w:rsid w:val="004032A8"/>
    <w:rsid w:val="0040340A"/>
    <w:rsid w:val="0040420B"/>
    <w:rsid w:val="00404480"/>
    <w:rsid w:val="00405A88"/>
    <w:rsid w:val="00405DE9"/>
    <w:rsid w:val="00406909"/>
    <w:rsid w:val="00406DEF"/>
    <w:rsid w:val="00406F3A"/>
    <w:rsid w:val="004070C1"/>
    <w:rsid w:val="00407241"/>
    <w:rsid w:val="0040794E"/>
    <w:rsid w:val="00407D35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032"/>
    <w:rsid w:val="00413216"/>
    <w:rsid w:val="0041357C"/>
    <w:rsid w:val="0041414E"/>
    <w:rsid w:val="00414269"/>
    <w:rsid w:val="0041459E"/>
    <w:rsid w:val="004145AE"/>
    <w:rsid w:val="00414A49"/>
    <w:rsid w:val="00414FF8"/>
    <w:rsid w:val="00415259"/>
    <w:rsid w:val="0041533C"/>
    <w:rsid w:val="004155B3"/>
    <w:rsid w:val="00415C24"/>
    <w:rsid w:val="0041613D"/>
    <w:rsid w:val="0041638F"/>
    <w:rsid w:val="00416991"/>
    <w:rsid w:val="00416C29"/>
    <w:rsid w:val="00416F79"/>
    <w:rsid w:val="0041766A"/>
    <w:rsid w:val="004177A2"/>
    <w:rsid w:val="0042007A"/>
    <w:rsid w:val="00420B7D"/>
    <w:rsid w:val="00420CB6"/>
    <w:rsid w:val="00420E55"/>
    <w:rsid w:val="0042161D"/>
    <w:rsid w:val="00422000"/>
    <w:rsid w:val="004222C8"/>
    <w:rsid w:val="00422C3B"/>
    <w:rsid w:val="00422D60"/>
    <w:rsid w:val="00423222"/>
    <w:rsid w:val="00423390"/>
    <w:rsid w:val="004238CA"/>
    <w:rsid w:val="004247C8"/>
    <w:rsid w:val="004253CE"/>
    <w:rsid w:val="00425C81"/>
    <w:rsid w:val="00425CC7"/>
    <w:rsid w:val="00425DC0"/>
    <w:rsid w:val="00425E5C"/>
    <w:rsid w:val="0042613A"/>
    <w:rsid w:val="0042680D"/>
    <w:rsid w:val="00426AB5"/>
    <w:rsid w:val="00426AC1"/>
    <w:rsid w:val="00426B3A"/>
    <w:rsid w:val="00426CBB"/>
    <w:rsid w:val="00427260"/>
    <w:rsid w:val="00427656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5FB"/>
    <w:rsid w:val="00432BAF"/>
    <w:rsid w:val="00432D44"/>
    <w:rsid w:val="004339E2"/>
    <w:rsid w:val="00433CF6"/>
    <w:rsid w:val="00433CFD"/>
    <w:rsid w:val="00434605"/>
    <w:rsid w:val="004347B4"/>
    <w:rsid w:val="00434A97"/>
    <w:rsid w:val="00434BC2"/>
    <w:rsid w:val="00434C3F"/>
    <w:rsid w:val="00435082"/>
    <w:rsid w:val="00435228"/>
    <w:rsid w:val="004354C7"/>
    <w:rsid w:val="0043556D"/>
    <w:rsid w:val="00435B68"/>
    <w:rsid w:val="00435EA5"/>
    <w:rsid w:val="00435F70"/>
    <w:rsid w:val="00436677"/>
    <w:rsid w:val="0043703D"/>
    <w:rsid w:val="00437051"/>
    <w:rsid w:val="004378E0"/>
    <w:rsid w:val="00440021"/>
    <w:rsid w:val="00440712"/>
    <w:rsid w:val="004411FC"/>
    <w:rsid w:val="00441409"/>
    <w:rsid w:val="00441875"/>
    <w:rsid w:val="00441EBF"/>
    <w:rsid w:val="004430E3"/>
    <w:rsid w:val="0044319A"/>
    <w:rsid w:val="00443C03"/>
    <w:rsid w:val="00443E9A"/>
    <w:rsid w:val="00444028"/>
    <w:rsid w:val="00444633"/>
    <w:rsid w:val="0044476E"/>
    <w:rsid w:val="0044496F"/>
    <w:rsid w:val="00444CCB"/>
    <w:rsid w:val="00444F16"/>
    <w:rsid w:val="00445260"/>
    <w:rsid w:val="00445482"/>
    <w:rsid w:val="004455BD"/>
    <w:rsid w:val="0044578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2B9C"/>
    <w:rsid w:val="0045301D"/>
    <w:rsid w:val="0045417F"/>
    <w:rsid w:val="004541A8"/>
    <w:rsid w:val="0045469B"/>
    <w:rsid w:val="004547E5"/>
    <w:rsid w:val="00454F89"/>
    <w:rsid w:val="00455095"/>
    <w:rsid w:val="00455D5C"/>
    <w:rsid w:val="00455F00"/>
    <w:rsid w:val="00456146"/>
    <w:rsid w:val="00456153"/>
    <w:rsid w:val="00456264"/>
    <w:rsid w:val="00456646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0F53"/>
    <w:rsid w:val="0046108A"/>
    <w:rsid w:val="00461456"/>
    <w:rsid w:val="0046183C"/>
    <w:rsid w:val="00461EA5"/>
    <w:rsid w:val="00461FB5"/>
    <w:rsid w:val="004620E9"/>
    <w:rsid w:val="00462262"/>
    <w:rsid w:val="00462B13"/>
    <w:rsid w:val="00462BCE"/>
    <w:rsid w:val="00462F57"/>
    <w:rsid w:val="004631D9"/>
    <w:rsid w:val="00463BBA"/>
    <w:rsid w:val="00463C3E"/>
    <w:rsid w:val="00464A9F"/>
    <w:rsid w:val="00464F63"/>
    <w:rsid w:val="004652DD"/>
    <w:rsid w:val="004653F6"/>
    <w:rsid w:val="004658E0"/>
    <w:rsid w:val="0046638D"/>
    <w:rsid w:val="0046659C"/>
    <w:rsid w:val="004678B5"/>
    <w:rsid w:val="004679D2"/>
    <w:rsid w:val="00467E19"/>
    <w:rsid w:val="00470203"/>
    <w:rsid w:val="004708BC"/>
    <w:rsid w:val="00470A91"/>
    <w:rsid w:val="00470CA6"/>
    <w:rsid w:val="00471885"/>
    <w:rsid w:val="004719CD"/>
    <w:rsid w:val="00471E1C"/>
    <w:rsid w:val="004722B7"/>
    <w:rsid w:val="00472334"/>
    <w:rsid w:val="00472ECA"/>
    <w:rsid w:val="004732FF"/>
    <w:rsid w:val="004734CA"/>
    <w:rsid w:val="0047434D"/>
    <w:rsid w:val="00475151"/>
    <w:rsid w:val="00475230"/>
    <w:rsid w:val="00475484"/>
    <w:rsid w:val="004756E0"/>
    <w:rsid w:val="00475ECC"/>
    <w:rsid w:val="00475FA1"/>
    <w:rsid w:val="004760F9"/>
    <w:rsid w:val="00476345"/>
    <w:rsid w:val="004773D1"/>
    <w:rsid w:val="004774DF"/>
    <w:rsid w:val="0047761F"/>
    <w:rsid w:val="0047780E"/>
    <w:rsid w:val="0048063A"/>
    <w:rsid w:val="0048193E"/>
    <w:rsid w:val="004821E8"/>
    <w:rsid w:val="0048235E"/>
    <w:rsid w:val="00482ACE"/>
    <w:rsid w:val="00482B39"/>
    <w:rsid w:val="0048333B"/>
    <w:rsid w:val="00483AB2"/>
    <w:rsid w:val="004845E9"/>
    <w:rsid w:val="0048475F"/>
    <w:rsid w:val="00484D71"/>
    <w:rsid w:val="00485854"/>
    <w:rsid w:val="0048601A"/>
    <w:rsid w:val="004863AC"/>
    <w:rsid w:val="0048698A"/>
    <w:rsid w:val="00486B21"/>
    <w:rsid w:val="00486D04"/>
    <w:rsid w:val="004873A0"/>
    <w:rsid w:val="00487413"/>
    <w:rsid w:val="0048789D"/>
    <w:rsid w:val="00487A62"/>
    <w:rsid w:val="00487B52"/>
    <w:rsid w:val="00487F8E"/>
    <w:rsid w:val="004908F4"/>
    <w:rsid w:val="00490AA7"/>
    <w:rsid w:val="00490D4F"/>
    <w:rsid w:val="00490F8D"/>
    <w:rsid w:val="00490FC4"/>
    <w:rsid w:val="0049105F"/>
    <w:rsid w:val="004912BD"/>
    <w:rsid w:val="00491B3A"/>
    <w:rsid w:val="00491CFE"/>
    <w:rsid w:val="004924F7"/>
    <w:rsid w:val="00492560"/>
    <w:rsid w:val="00492DB7"/>
    <w:rsid w:val="00493A94"/>
    <w:rsid w:val="00493DFB"/>
    <w:rsid w:val="00494D83"/>
    <w:rsid w:val="004952A0"/>
    <w:rsid w:val="0049537B"/>
    <w:rsid w:val="0049582A"/>
    <w:rsid w:val="004958C4"/>
    <w:rsid w:val="00495B23"/>
    <w:rsid w:val="0049622B"/>
    <w:rsid w:val="00496FA8"/>
    <w:rsid w:val="0049708C"/>
    <w:rsid w:val="00497167"/>
    <w:rsid w:val="0049720D"/>
    <w:rsid w:val="004974F6"/>
    <w:rsid w:val="004977A5"/>
    <w:rsid w:val="00497BC2"/>
    <w:rsid w:val="004A09C6"/>
    <w:rsid w:val="004A09F5"/>
    <w:rsid w:val="004A129E"/>
    <w:rsid w:val="004A19EC"/>
    <w:rsid w:val="004A1BB3"/>
    <w:rsid w:val="004A2635"/>
    <w:rsid w:val="004A2BA2"/>
    <w:rsid w:val="004A3217"/>
    <w:rsid w:val="004A37B2"/>
    <w:rsid w:val="004A3EFC"/>
    <w:rsid w:val="004A3F12"/>
    <w:rsid w:val="004A4590"/>
    <w:rsid w:val="004A4665"/>
    <w:rsid w:val="004A5077"/>
    <w:rsid w:val="004A52C4"/>
    <w:rsid w:val="004A5410"/>
    <w:rsid w:val="004A57A7"/>
    <w:rsid w:val="004A5B64"/>
    <w:rsid w:val="004A64D9"/>
    <w:rsid w:val="004A6CCF"/>
    <w:rsid w:val="004A6CDA"/>
    <w:rsid w:val="004A6D28"/>
    <w:rsid w:val="004A72CD"/>
    <w:rsid w:val="004A7C34"/>
    <w:rsid w:val="004A7C6D"/>
    <w:rsid w:val="004B0368"/>
    <w:rsid w:val="004B03C8"/>
    <w:rsid w:val="004B06D2"/>
    <w:rsid w:val="004B0F3D"/>
    <w:rsid w:val="004B1311"/>
    <w:rsid w:val="004B1659"/>
    <w:rsid w:val="004B1C46"/>
    <w:rsid w:val="004B27D8"/>
    <w:rsid w:val="004B2E16"/>
    <w:rsid w:val="004B3ADD"/>
    <w:rsid w:val="004B3B2A"/>
    <w:rsid w:val="004B3DF6"/>
    <w:rsid w:val="004B4E59"/>
    <w:rsid w:val="004B557E"/>
    <w:rsid w:val="004B58E7"/>
    <w:rsid w:val="004B6192"/>
    <w:rsid w:val="004B62F9"/>
    <w:rsid w:val="004B6827"/>
    <w:rsid w:val="004B6946"/>
    <w:rsid w:val="004B695E"/>
    <w:rsid w:val="004B6EE3"/>
    <w:rsid w:val="004B71C3"/>
    <w:rsid w:val="004B7214"/>
    <w:rsid w:val="004B7524"/>
    <w:rsid w:val="004B770E"/>
    <w:rsid w:val="004B7782"/>
    <w:rsid w:val="004B7943"/>
    <w:rsid w:val="004C0BF9"/>
    <w:rsid w:val="004C0E05"/>
    <w:rsid w:val="004C0F87"/>
    <w:rsid w:val="004C10C3"/>
    <w:rsid w:val="004C121A"/>
    <w:rsid w:val="004C136D"/>
    <w:rsid w:val="004C1743"/>
    <w:rsid w:val="004C19BB"/>
    <w:rsid w:val="004C2C03"/>
    <w:rsid w:val="004C2D6B"/>
    <w:rsid w:val="004C30D0"/>
    <w:rsid w:val="004C34E0"/>
    <w:rsid w:val="004C41C9"/>
    <w:rsid w:val="004C422C"/>
    <w:rsid w:val="004C481E"/>
    <w:rsid w:val="004C53B1"/>
    <w:rsid w:val="004C5511"/>
    <w:rsid w:val="004C59A8"/>
    <w:rsid w:val="004C5C96"/>
    <w:rsid w:val="004C6457"/>
    <w:rsid w:val="004C665D"/>
    <w:rsid w:val="004C6697"/>
    <w:rsid w:val="004C66A0"/>
    <w:rsid w:val="004C66C4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26CA"/>
    <w:rsid w:val="004D3F90"/>
    <w:rsid w:val="004D410B"/>
    <w:rsid w:val="004D43D5"/>
    <w:rsid w:val="004D5222"/>
    <w:rsid w:val="004D56F8"/>
    <w:rsid w:val="004D5881"/>
    <w:rsid w:val="004D59EF"/>
    <w:rsid w:val="004D675E"/>
    <w:rsid w:val="004D724A"/>
    <w:rsid w:val="004D73CD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2CDE"/>
    <w:rsid w:val="004E33AA"/>
    <w:rsid w:val="004E37FD"/>
    <w:rsid w:val="004E3A78"/>
    <w:rsid w:val="004E56FF"/>
    <w:rsid w:val="004E586D"/>
    <w:rsid w:val="004E5C8B"/>
    <w:rsid w:val="004E5E55"/>
    <w:rsid w:val="004E66E3"/>
    <w:rsid w:val="004E6F96"/>
    <w:rsid w:val="004F03EA"/>
    <w:rsid w:val="004F0413"/>
    <w:rsid w:val="004F0CFA"/>
    <w:rsid w:val="004F0D4E"/>
    <w:rsid w:val="004F1247"/>
    <w:rsid w:val="004F23B8"/>
    <w:rsid w:val="004F26A4"/>
    <w:rsid w:val="004F2E87"/>
    <w:rsid w:val="004F351A"/>
    <w:rsid w:val="004F3EA9"/>
    <w:rsid w:val="004F3EEE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0E46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4C9"/>
    <w:rsid w:val="00507650"/>
    <w:rsid w:val="00507A62"/>
    <w:rsid w:val="00507BCB"/>
    <w:rsid w:val="0051032B"/>
    <w:rsid w:val="00510368"/>
    <w:rsid w:val="0051094F"/>
    <w:rsid w:val="00510DF0"/>
    <w:rsid w:val="005114C9"/>
    <w:rsid w:val="00511DF3"/>
    <w:rsid w:val="00512289"/>
    <w:rsid w:val="005124C0"/>
    <w:rsid w:val="00513529"/>
    <w:rsid w:val="0051358E"/>
    <w:rsid w:val="005136BA"/>
    <w:rsid w:val="005136C8"/>
    <w:rsid w:val="005146BB"/>
    <w:rsid w:val="00514AB3"/>
    <w:rsid w:val="00514C81"/>
    <w:rsid w:val="00515346"/>
    <w:rsid w:val="00515767"/>
    <w:rsid w:val="005159B3"/>
    <w:rsid w:val="00516578"/>
    <w:rsid w:val="005165B0"/>
    <w:rsid w:val="0051698C"/>
    <w:rsid w:val="00516B9A"/>
    <w:rsid w:val="00516DB2"/>
    <w:rsid w:val="00517FE5"/>
    <w:rsid w:val="00520044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D87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7DD"/>
    <w:rsid w:val="00531FF5"/>
    <w:rsid w:val="00532A93"/>
    <w:rsid w:val="00533373"/>
    <w:rsid w:val="005338AF"/>
    <w:rsid w:val="00534C24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4F5E"/>
    <w:rsid w:val="005461DB"/>
    <w:rsid w:val="005464EE"/>
    <w:rsid w:val="00546851"/>
    <w:rsid w:val="005476E2"/>
    <w:rsid w:val="0055050E"/>
    <w:rsid w:val="00550547"/>
    <w:rsid w:val="005505CF"/>
    <w:rsid w:val="005506F4"/>
    <w:rsid w:val="00550E1B"/>
    <w:rsid w:val="005512BE"/>
    <w:rsid w:val="005519D0"/>
    <w:rsid w:val="00551A75"/>
    <w:rsid w:val="00551A8A"/>
    <w:rsid w:val="00551B16"/>
    <w:rsid w:val="00551D94"/>
    <w:rsid w:val="00552058"/>
    <w:rsid w:val="005531F8"/>
    <w:rsid w:val="00553BA3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02A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2"/>
    <w:rsid w:val="0056514B"/>
    <w:rsid w:val="00565505"/>
    <w:rsid w:val="00565684"/>
    <w:rsid w:val="0056589D"/>
    <w:rsid w:val="005658DF"/>
    <w:rsid w:val="00565999"/>
    <w:rsid w:val="005659FA"/>
    <w:rsid w:val="00565FA8"/>
    <w:rsid w:val="005663E7"/>
    <w:rsid w:val="005665F2"/>
    <w:rsid w:val="00566BDA"/>
    <w:rsid w:val="00566C19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3A8"/>
    <w:rsid w:val="00572BE8"/>
    <w:rsid w:val="00572D02"/>
    <w:rsid w:val="00573191"/>
    <w:rsid w:val="005737CB"/>
    <w:rsid w:val="00573A72"/>
    <w:rsid w:val="00573ECC"/>
    <w:rsid w:val="005751FD"/>
    <w:rsid w:val="005758F9"/>
    <w:rsid w:val="00575A3B"/>
    <w:rsid w:val="00575D26"/>
    <w:rsid w:val="00577BE4"/>
    <w:rsid w:val="0058037B"/>
    <w:rsid w:val="00580512"/>
    <w:rsid w:val="005806CE"/>
    <w:rsid w:val="00580866"/>
    <w:rsid w:val="005808D2"/>
    <w:rsid w:val="00580A5B"/>
    <w:rsid w:val="00580DAB"/>
    <w:rsid w:val="005810BC"/>
    <w:rsid w:val="00581300"/>
    <w:rsid w:val="00581464"/>
    <w:rsid w:val="00582001"/>
    <w:rsid w:val="00582AA0"/>
    <w:rsid w:val="00582CA9"/>
    <w:rsid w:val="00583B08"/>
    <w:rsid w:val="00583C7D"/>
    <w:rsid w:val="00583E2F"/>
    <w:rsid w:val="005840D1"/>
    <w:rsid w:val="0058424C"/>
    <w:rsid w:val="00584F38"/>
    <w:rsid w:val="005858C3"/>
    <w:rsid w:val="0058590D"/>
    <w:rsid w:val="00586CB7"/>
    <w:rsid w:val="00587380"/>
    <w:rsid w:val="00587D97"/>
    <w:rsid w:val="00587F6A"/>
    <w:rsid w:val="00590055"/>
    <w:rsid w:val="00590104"/>
    <w:rsid w:val="005902CA"/>
    <w:rsid w:val="005909A0"/>
    <w:rsid w:val="00590FF6"/>
    <w:rsid w:val="00591711"/>
    <w:rsid w:val="00592069"/>
    <w:rsid w:val="00592350"/>
    <w:rsid w:val="00592428"/>
    <w:rsid w:val="00592897"/>
    <w:rsid w:val="00592F63"/>
    <w:rsid w:val="00593164"/>
    <w:rsid w:val="005935EE"/>
    <w:rsid w:val="0059361A"/>
    <w:rsid w:val="005939F9"/>
    <w:rsid w:val="00593B75"/>
    <w:rsid w:val="00593EFF"/>
    <w:rsid w:val="005949EE"/>
    <w:rsid w:val="00594D45"/>
    <w:rsid w:val="005950DE"/>
    <w:rsid w:val="00595365"/>
    <w:rsid w:val="00595479"/>
    <w:rsid w:val="005958E6"/>
    <w:rsid w:val="00595A96"/>
    <w:rsid w:val="00595F1A"/>
    <w:rsid w:val="00596348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465"/>
    <w:rsid w:val="005A0613"/>
    <w:rsid w:val="005A06DC"/>
    <w:rsid w:val="005A0E2B"/>
    <w:rsid w:val="005A1B3E"/>
    <w:rsid w:val="005A2831"/>
    <w:rsid w:val="005A2B5C"/>
    <w:rsid w:val="005A304F"/>
    <w:rsid w:val="005A32DF"/>
    <w:rsid w:val="005A3624"/>
    <w:rsid w:val="005A38AC"/>
    <w:rsid w:val="005A3AE5"/>
    <w:rsid w:val="005A3B03"/>
    <w:rsid w:val="005A3E88"/>
    <w:rsid w:val="005A4A9C"/>
    <w:rsid w:val="005A4FCF"/>
    <w:rsid w:val="005A521E"/>
    <w:rsid w:val="005A533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583"/>
    <w:rsid w:val="005B0871"/>
    <w:rsid w:val="005B14A7"/>
    <w:rsid w:val="005B1729"/>
    <w:rsid w:val="005B27B0"/>
    <w:rsid w:val="005B2A2D"/>
    <w:rsid w:val="005B3042"/>
    <w:rsid w:val="005B3281"/>
    <w:rsid w:val="005B3BAB"/>
    <w:rsid w:val="005B3BDC"/>
    <w:rsid w:val="005B3C10"/>
    <w:rsid w:val="005B48D8"/>
    <w:rsid w:val="005B4D3C"/>
    <w:rsid w:val="005B4D66"/>
    <w:rsid w:val="005B4E4A"/>
    <w:rsid w:val="005B4ED0"/>
    <w:rsid w:val="005B4F3C"/>
    <w:rsid w:val="005B4F5D"/>
    <w:rsid w:val="005B517D"/>
    <w:rsid w:val="005B538B"/>
    <w:rsid w:val="005B5A81"/>
    <w:rsid w:val="005B60D4"/>
    <w:rsid w:val="005B6264"/>
    <w:rsid w:val="005B62AE"/>
    <w:rsid w:val="005B63FE"/>
    <w:rsid w:val="005B6937"/>
    <w:rsid w:val="005B7053"/>
    <w:rsid w:val="005B78B8"/>
    <w:rsid w:val="005B7C8F"/>
    <w:rsid w:val="005C00ED"/>
    <w:rsid w:val="005C03E0"/>
    <w:rsid w:val="005C0540"/>
    <w:rsid w:val="005C0BAD"/>
    <w:rsid w:val="005C19F5"/>
    <w:rsid w:val="005C1C49"/>
    <w:rsid w:val="005C2602"/>
    <w:rsid w:val="005C2F7C"/>
    <w:rsid w:val="005C2FFE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56D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679"/>
    <w:rsid w:val="005E0E41"/>
    <w:rsid w:val="005E13A4"/>
    <w:rsid w:val="005E1458"/>
    <w:rsid w:val="005E15E9"/>
    <w:rsid w:val="005E164D"/>
    <w:rsid w:val="005E1A9E"/>
    <w:rsid w:val="005E22D1"/>
    <w:rsid w:val="005E2741"/>
    <w:rsid w:val="005E3319"/>
    <w:rsid w:val="005E38A0"/>
    <w:rsid w:val="005E3C34"/>
    <w:rsid w:val="005E3C74"/>
    <w:rsid w:val="005E40F7"/>
    <w:rsid w:val="005E43BD"/>
    <w:rsid w:val="005E45BA"/>
    <w:rsid w:val="005E4990"/>
    <w:rsid w:val="005E49CB"/>
    <w:rsid w:val="005E4B33"/>
    <w:rsid w:val="005E4CCA"/>
    <w:rsid w:val="005E5D0E"/>
    <w:rsid w:val="005E5E9B"/>
    <w:rsid w:val="005E672F"/>
    <w:rsid w:val="005E6764"/>
    <w:rsid w:val="005E70F0"/>
    <w:rsid w:val="005F025B"/>
    <w:rsid w:val="005F0A6F"/>
    <w:rsid w:val="005F110E"/>
    <w:rsid w:val="005F12A5"/>
    <w:rsid w:val="005F12E0"/>
    <w:rsid w:val="005F169D"/>
    <w:rsid w:val="005F1981"/>
    <w:rsid w:val="005F1ADE"/>
    <w:rsid w:val="005F2303"/>
    <w:rsid w:val="005F24BC"/>
    <w:rsid w:val="005F2687"/>
    <w:rsid w:val="005F2C90"/>
    <w:rsid w:val="005F369F"/>
    <w:rsid w:val="005F39C7"/>
    <w:rsid w:val="005F3A56"/>
    <w:rsid w:val="005F463D"/>
    <w:rsid w:val="005F5229"/>
    <w:rsid w:val="005F655E"/>
    <w:rsid w:val="005F6A10"/>
    <w:rsid w:val="005F70AF"/>
    <w:rsid w:val="005F7A4F"/>
    <w:rsid w:val="005F7C89"/>
    <w:rsid w:val="005F7D32"/>
    <w:rsid w:val="00600135"/>
    <w:rsid w:val="00600511"/>
    <w:rsid w:val="00600545"/>
    <w:rsid w:val="00600693"/>
    <w:rsid w:val="0060135C"/>
    <w:rsid w:val="00601F70"/>
    <w:rsid w:val="00602535"/>
    <w:rsid w:val="00602579"/>
    <w:rsid w:val="00602A8E"/>
    <w:rsid w:val="0060381D"/>
    <w:rsid w:val="006043C8"/>
    <w:rsid w:val="00605D8B"/>
    <w:rsid w:val="00606BCE"/>
    <w:rsid w:val="00606FA6"/>
    <w:rsid w:val="0060787E"/>
    <w:rsid w:val="006078D8"/>
    <w:rsid w:val="006105F5"/>
    <w:rsid w:val="00610AE1"/>
    <w:rsid w:val="0061106F"/>
    <w:rsid w:val="0061150D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3526"/>
    <w:rsid w:val="00614155"/>
    <w:rsid w:val="00614700"/>
    <w:rsid w:val="00615075"/>
    <w:rsid w:val="0061526D"/>
    <w:rsid w:val="006157A2"/>
    <w:rsid w:val="00616677"/>
    <w:rsid w:val="00616A40"/>
    <w:rsid w:val="00616E86"/>
    <w:rsid w:val="00617753"/>
    <w:rsid w:val="006204BE"/>
    <w:rsid w:val="00620B43"/>
    <w:rsid w:val="00620FB5"/>
    <w:rsid w:val="0062184B"/>
    <w:rsid w:val="00622464"/>
    <w:rsid w:val="0062279B"/>
    <w:rsid w:val="00623454"/>
    <w:rsid w:val="006239CB"/>
    <w:rsid w:val="00625D28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0CE"/>
    <w:rsid w:val="00634318"/>
    <w:rsid w:val="0063454F"/>
    <w:rsid w:val="00635093"/>
    <w:rsid w:val="00635675"/>
    <w:rsid w:val="006357D5"/>
    <w:rsid w:val="006366DF"/>
    <w:rsid w:val="006368A9"/>
    <w:rsid w:val="0063694F"/>
    <w:rsid w:val="00636E4C"/>
    <w:rsid w:val="00637589"/>
    <w:rsid w:val="00637D9A"/>
    <w:rsid w:val="00637F20"/>
    <w:rsid w:val="006406D6"/>
    <w:rsid w:val="00640EE8"/>
    <w:rsid w:val="0064103B"/>
    <w:rsid w:val="00641218"/>
    <w:rsid w:val="006428F2"/>
    <w:rsid w:val="006431F0"/>
    <w:rsid w:val="00643513"/>
    <w:rsid w:val="00644175"/>
    <w:rsid w:val="0064449E"/>
    <w:rsid w:val="006445E5"/>
    <w:rsid w:val="00644892"/>
    <w:rsid w:val="00644D66"/>
    <w:rsid w:val="00644F15"/>
    <w:rsid w:val="006452D4"/>
    <w:rsid w:val="006456AF"/>
    <w:rsid w:val="00645CD6"/>
    <w:rsid w:val="00646451"/>
    <w:rsid w:val="00646709"/>
    <w:rsid w:val="006473E5"/>
    <w:rsid w:val="00647645"/>
    <w:rsid w:val="006477FF"/>
    <w:rsid w:val="006479B4"/>
    <w:rsid w:val="00647BFC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C3A"/>
    <w:rsid w:val="00652DA6"/>
    <w:rsid w:val="00652E11"/>
    <w:rsid w:val="0065366B"/>
    <w:rsid w:val="006538CB"/>
    <w:rsid w:val="006538D9"/>
    <w:rsid w:val="0065391D"/>
    <w:rsid w:val="006540BF"/>
    <w:rsid w:val="0065487C"/>
    <w:rsid w:val="006549EF"/>
    <w:rsid w:val="00654BD6"/>
    <w:rsid w:val="00654BFD"/>
    <w:rsid w:val="0065614A"/>
    <w:rsid w:val="00656211"/>
    <w:rsid w:val="00656243"/>
    <w:rsid w:val="006569E5"/>
    <w:rsid w:val="006570BB"/>
    <w:rsid w:val="006574C8"/>
    <w:rsid w:val="00661112"/>
    <w:rsid w:val="0066152C"/>
    <w:rsid w:val="006619FD"/>
    <w:rsid w:val="00661D63"/>
    <w:rsid w:val="00661ECC"/>
    <w:rsid w:val="00662132"/>
    <w:rsid w:val="00662244"/>
    <w:rsid w:val="006627C0"/>
    <w:rsid w:val="00663825"/>
    <w:rsid w:val="0066386D"/>
    <w:rsid w:val="00663F48"/>
    <w:rsid w:val="00664090"/>
    <w:rsid w:val="00664200"/>
    <w:rsid w:val="00664979"/>
    <w:rsid w:val="00664F03"/>
    <w:rsid w:val="00665227"/>
    <w:rsid w:val="0066542E"/>
    <w:rsid w:val="0066565A"/>
    <w:rsid w:val="0066576C"/>
    <w:rsid w:val="0066580B"/>
    <w:rsid w:val="00665B6D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1D"/>
    <w:rsid w:val="00670FC0"/>
    <w:rsid w:val="0067104F"/>
    <w:rsid w:val="006714B2"/>
    <w:rsid w:val="00671803"/>
    <w:rsid w:val="00671D01"/>
    <w:rsid w:val="006723B7"/>
    <w:rsid w:val="00672D6B"/>
    <w:rsid w:val="006731C3"/>
    <w:rsid w:val="006734F4"/>
    <w:rsid w:val="00673BB2"/>
    <w:rsid w:val="00673DAD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428"/>
    <w:rsid w:val="006806AC"/>
    <w:rsid w:val="006806C5"/>
    <w:rsid w:val="0068112B"/>
    <w:rsid w:val="00681201"/>
    <w:rsid w:val="006815F7"/>
    <w:rsid w:val="00681F4D"/>
    <w:rsid w:val="00682259"/>
    <w:rsid w:val="006823B0"/>
    <w:rsid w:val="0068271C"/>
    <w:rsid w:val="00682853"/>
    <w:rsid w:val="00682AF9"/>
    <w:rsid w:val="00682C30"/>
    <w:rsid w:val="006836F5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138"/>
    <w:rsid w:val="00692204"/>
    <w:rsid w:val="006923B8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B94"/>
    <w:rsid w:val="00696CB1"/>
    <w:rsid w:val="00697377"/>
    <w:rsid w:val="0069752A"/>
    <w:rsid w:val="00697838"/>
    <w:rsid w:val="006979B6"/>
    <w:rsid w:val="006A09A5"/>
    <w:rsid w:val="006A0C89"/>
    <w:rsid w:val="006A114B"/>
    <w:rsid w:val="006A12EB"/>
    <w:rsid w:val="006A17C7"/>
    <w:rsid w:val="006A1BCB"/>
    <w:rsid w:val="006A22E5"/>
    <w:rsid w:val="006A293C"/>
    <w:rsid w:val="006A294C"/>
    <w:rsid w:val="006A3037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8A5"/>
    <w:rsid w:val="006A7F2A"/>
    <w:rsid w:val="006A7FBD"/>
    <w:rsid w:val="006B03F1"/>
    <w:rsid w:val="006B15FE"/>
    <w:rsid w:val="006B1F6A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412"/>
    <w:rsid w:val="006B74BD"/>
    <w:rsid w:val="006B7B76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975"/>
    <w:rsid w:val="006C4F7C"/>
    <w:rsid w:val="006C5A63"/>
    <w:rsid w:val="006C5B35"/>
    <w:rsid w:val="006C64DD"/>
    <w:rsid w:val="006C68F4"/>
    <w:rsid w:val="006C7EB0"/>
    <w:rsid w:val="006C7F7D"/>
    <w:rsid w:val="006D0083"/>
    <w:rsid w:val="006D048E"/>
    <w:rsid w:val="006D0506"/>
    <w:rsid w:val="006D0670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69"/>
    <w:rsid w:val="006D5FA7"/>
    <w:rsid w:val="006D6F1C"/>
    <w:rsid w:val="006D7E01"/>
    <w:rsid w:val="006E0159"/>
    <w:rsid w:val="006E0A3F"/>
    <w:rsid w:val="006E17FB"/>
    <w:rsid w:val="006E1AEB"/>
    <w:rsid w:val="006E1E50"/>
    <w:rsid w:val="006E20D1"/>
    <w:rsid w:val="006E2B4E"/>
    <w:rsid w:val="006E2B8A"/>
    <w:rsid w:val="006E2CA3"/>
    <w:rsid w:val="006E3B4A"/>
    <w:rsid w:val="006E3C5A"/>
    <w:rsid w:val="006E42B8"/>
    <w:rsid w:val="006E47ED"/>
    <w:rsid w:val="006E48BD"/>
    <w:rsid w:val="006E4FB1"/>
    <w:rsid w:val="006E4FBE"/>
    <w:rsid w:val="006E5AE9"/>
    <w:rsid w:val="006E5BD6"/>
    <w:rsid w:val="006E649D"/>
    <w:rsid w:val="006E6E9D"/>
    <w:rsid w:val="006E6F27"/>
    <w:rsid w:val="006E76D9"/>
    <w:rsid w:val="006E78FC"/>
    <w:rsid w:val="006E7A37"/>
    <w:rsid w:val="006E7D00"/>
    <w:rsid w:val="006F02D1"/>
    <w:rsid w:val="006F033A"/>
    <w:rsid w:val="006F09F5"/>
    <w:rsid w:val="006F1497"/>
    <w:rsid w:val="006F15D0"/>
    <w:rsid w:val="006F226F"/>
    <w:rsid w:val="006F2B5D"/>
    <w:rsid w:val="006F2D86"/>
    <w:rsid w:val="006F2EEB"/>
    <w:rsid w:val="006F3F0E"/>
    <w:rsid w:val="006F443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166D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AEB"/>
    <w:rsid w:val="00711D2C"/>
    <w:rsid w:val="007124C4"/>
    <w:rsid w:val="007129E1"/>
    <w:rsid w:val="007134C5"/>
    <w:rsid w:val="00713599"/>
    <w:rsid w:val="007138E8"/>
    <w:rsid w:val="00713A21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2E3"/>
    <w:rsid w:val="00716405"/>
    <w:rsid w:val="0071663F"/>
    <w:rsid w:val="00716B3E"/>
    <w:rsid w:val="00716BBC"/>
    <w:rsid w:val="00716E1F"/>
    <w:rsid w:val="00716E45"/>
    <w:rsid w:val="0071725E"/>
    <w:rsid w:val="007203F8"/>
    <w:rsid w:val="00720EBF"/>
    <w:rsid w:val="00721709"/>
    <w:rsid w:val="00721D39"/>
    <w:rsid w:val="007220B5"/>
    <w:rsid w:val="00722F90"/>
    <w:rsid w:val="00723012"/>
    <w:rsid w:val="0072312B"/>
    <w:rsid w:val="00723339"/>
    <w:rsid w:val="00723937"/>
    <w:rsid w:val="00723EC1"/>
    <w:rsid w:val="00724100"/>
    <w:rsid w:val="00724366"/>
    <w:rsid w:val="007245A8"/>
    <w:rsid w:val="00724B74"/>
    <w:rsid w:val="00724EF7"/>
    <w:rsid w:val="00725242"/>
    <w:rsid w:val="00725382"/>
    <w:rsid w:val="007258AB"/>
    <w:rsid w:val="00726271"/>
    <w:rsid w:val="0072680C"/>
    <w:rsid w:val="007268BC"/>
    <w:rsid w:val="0072705B"/>
    <w:rsid w:val="0072774B"/>
    <w:rsid w:val="007279AF"/>
    <w:rsid w:val="00727D14"/>
    <w:rsid w:val="00727EAD"/>
    <w:rsid w:val="00731253"/>
    <w:rsid w:val="00731F03"/>
    <w:rsid w:val="00731F42"/>
    <w:rsid w:val="0073206A"/>
    <w:rsid w:val="00732971"/>
    <w:rsid w:val="007329D7"/>
    <w:rsid w:val="00732AC0"/>
    <w:rsid w:val="00732BDD"/>
    <w:rsid w:val="00732FE7"/>
    <w:rsid w:val="007332A3"/>
    <w:rsid w:val="0073368D"/>
    <w:rsid w:val="007338E8"/>
    <w:rsid w:val="00733931"/>
    <w:rsid w:val="00733A8C"/>
    <w:rsid w:val="00734072"/>
    <w:rsid w:val="0073423F"/>
    <w:rsid w:val="00734A20"/>
    <w:rsid w:val="00735464"/>
    <w:rsid w:val="0073551C"/>
    <w:rsid w:val="00735958"/>
    <w:rsid w:val="00736299"/>
    <w:rsid w:val="00736611"/>
    <w:rsid w:val="00736C79"/>
    <w:rsid w:val="0073700B"/>
    <w:rsid w:val="007370F2"/>
    <w:rsid w:val="007401FE"/>
    <w:rsid w:val="00740398"/>
    <w:rsid w:val="007408FE"/>
    <w:rsid w:val="00742085"/>
    <w:rsid w:val="007424A2"/>
    <w:rsid w:val="007424D2"/>
    <w:rsid w:val="00742513"/>
    <w:rsid w:val="007429FC"/>
    <w:rsid w:val="00742C65"/>
    <w:rsid w:val="00742E5E"/>
    <w:rsid w:val="00743821"/>
    <w:rsid w:val="007438AC"/>
    <w:rsid w:val="0074428D"/>
    <w:rsid w:val="007444AB"/>
    <w:rsid w:val="00744A80"/>
    <w:rsid w:val="00745150"/>
    <w:rsid w:val="0074523B"/>
    <w:rsid w:val="00745263"/>
    <w:rsid w:val="00745CBB"/>
    <w:rsid w:val="00745D96"/>
    <w:rsid w:val="00745F09"/>
    <w:rsid w:val="00746024"/>
    <w:rsid w:val="00746220"/>
    <w:rsid w:val="00746843"/>
    <w:rsid w:val="00746958"/>
    <w:rsid w:val="00747371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4CA"/>
    <w:rsid w:val="007546E9"/>
    <w:rsid w:val="007548D5"/>
    <w:rsid w:val="0075537B"/>
    <w:rsid w:val="0075581D"/>
    <w:rsid w:val="0075624C"/>
    <w:rsid w:val="00756D4A"/>
    <w:rsid w:val="00756EB7"/>
    <w:rsid w:val="0075705D"/>
    <w:rsid w:val="0075724D"/>
    <w:rsid w:val="00757709"/>
    <w:rsid w:val="00757922"/>
    <w:rsid w:val="00760027"/>
    <w:rsid w:val="007603D9"/>
    <w:rsid w:val="007606D4"/>
    <w:rsid w:val="00760958"/>
    <w:rsid w:val="00760ACD"/>
    <w:rsid w:val="00760C85"/>
    <w:rsid w:val="00761036"/>
    <w:rsid w:val="00761271"/>
    <w:rsid w:val="0076150C"/>
    <w:rsid w:val="0076155B"/>
    <w:rsid w:val="0076161B"/>
    <w:rsid w:val="00762089"/>
    <w:rsid w:val="00762161"/>
    <w:rsid w:val="0076333B"/>
    <w:rsid w:val="00763CDF"/>
    <w:rsid w:val="0076403E"/>
    <w:rsid w:val="00764061"/>
    <w:rsid w:val="0076468D"/>
    <w:rsid w:val="007648FC"/>
    <w:rsid w:val="00764CFC"/>
    <w:rsid w:val="0076580D"/>
    <w:rsid w:val="00765A73"/>
    <w:rsid w:val="00766353"/>
    <w:rsid w:val="00766892"/>
    <w:rsid w:val="0076691D"/>
    <w:rsid w:val="00766D7C"/>
    <w:rsid w:val="0076741D"/>
    <w:rsid w:val="00767728"/>
    <w:rsid w:val="0076787D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BD"/>
    <w:rsid w:val="007737F1"/>
    <w:rsid w:val="00773F94"/>
    <w:rsid w:val="007744C4"/>
    <w:rsid w:val="00774833"/>
    <w:rsid w:val="0077491C"/>
    <w:rsid w:val="007749E7"/>
    <w:rsid w:val="00774C49"/>
    <w:rsid w:val="00774D87"/>
    <w:rsid w:val="00775643"/>
    <w:rsid w:val="00775B4A"/>
    <w:rsid w:val="007760DF"/>
    <w:rsid w:val="007771B6"/>
    <w:rsid w:val="0077735C"/>
    <w:rsid w:val="00777735"/>
    <w:rsid w:val="00777F74"/>
    <w:rsid w:val="0078016F"/>
    <w:rsid w:val="0078022C"/>
    <w:rsid w:val="007805DC"/>
    <w:rsid w:val="00780C94"/>
    <w:rsid w:val="00781671"/>
    <w:rsid w:val="00781BEC"/>
    <w:rsid w:val="00783014"/>
    <w:rsid w:val="00783E0E"/>
    <w:rsid w:val="00784052"/>
    <w:rsid w:val="007842C6"/>
    <w:rsid w:val="00784460"/>
    <w:rsid w:val="0078451C"/>
    <w:rsid w:val="007846DA"/>
    <w:rsid w:val="0078472D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75B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509"/>
    <w:rsid w:val="00795763"/>
    <w:rsid w:val="007959F9"/>
    <w:rsid w:val="00795D82"/>
    <w:rsid w:val="00796C33"/>
    <w:rsid w:val="00796E05"/>
    <w:rsid w:val="007975B6"/>
    <w:rsid w:val="00797C19"/>
    <w:rsid w:val="007A0314"/>
    <w:rsid w:val="007A0A8C"/>
    <w:rsid w:val="007A0CF0"/>
    <w:rsid w:val="007A1623"/>
    <w:rsid w:val="007A16F5"/>
    <w:rsid w:val="007A18E5"/>
    <w:rsid w:val="007A1D4F"/>
    <w:rsid w:val="007A1D7C"/>
    <w:rsid w:val="007A264A"/>
    <w:rsid w:val="007A278C"/>
    <w:rsid w:val="007A2ACD"/>
    <w:rsid w:val="007A2B60"/>
    <w:rsid w:val="007A2CEF"/>
    <w:rsid w:val="007A30CB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B53"/>
    <w:rsid w:val="007B3CC7"/>
    <w:rsid w:val="007B44E6"/>
    <w:rsid w:val="007B4EF3"/>
    <w:rsid w:val="007B4F29"/>
    <w:rsid w:val="007B50A6"/>
    <w:rsid w:val="007B548D"/>
    <w:rsid w:val="007B56B7"/>
    <w:rsid w:val="007B577A"/>
    <w:rsid w:val="007B5AD0"/>
    <w:rsid w:val="007B5CBF"/>
    <w:rsid w:val="007B60B2"/>
    <w:rsid w:val="007B613C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8AE"/>
    <w:rsid w:val="007C2F22"/>
    <w:rsid w:val="007C30BA"/>
    <w:rsid w:val="007C40B5"/>
    <w:rsid w:val="007C4B2A"/>
    <w:rsid w:val="007C4CFF"/>
    <w:rsid w:val="007C4FEC"/>
    <w:rsid w:val="007C53DD"/>
    <w:rsid w:val="007C54C2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08C9"/>
    <w:rsid w:val="007D114C"/>
    <w:rsid w:val="007D14A1"/>
    <w:rsid w:val="007D174B"/>
    <w:rsid w:val="007D230E"/>
    <w:rsid w:val="007D23C3"/>
    <w:rsid w:val="007D24FD"/>
    <w:rsid w:val="007D29FE"/>
    <w:rsid w:val="007D2F93"/>
    <w:rsid w:val="007D36DA"/>
    <w:rsid w:val="007D3E84"/>
    <w:rsid w:val="007D43D1"/>
    <w:rsid w:val="007D4541"/>
    <w:rsid w:val="007D4600"/>
    <w:rsid w:val="007D5716"/>
    <w:rsid w:val="007D5885"/>
    <w:rsid w:val="007D6B9E"/>
    <w:rsid w:val="007D7105"/>
    <w:rsid w:val="007D724E"/>
    <w:rsid w:val="007D743A"/>
    <w:rsid w:val="007D76C4"/>
    <w:rsid w:val="007E036E"/>
    <w:rsid w:val="007E0660"/>
    <w:rsid w:val="007E06C3"/>
    <w:rsid w:val="007E097D"/>
    <w:rsid w:val="007E09C1"/>
    <w:rsid w:val="007E1135"/>
    <w:rsid w:val="007E1B8F"/>
    <w:rsid w:val="007E1E97"/>
    <w:rsid w:val="007E1F96"/>
    <w:rsid w:val="007E2152"/>
    <w:rsid w:val="007E25AC"/>
    <w:rsid w:val="007E327A"/>
    <w:rsid w:val="007E35B0"/>
    <w:rsid w:val="007E3837"/>
    <w:rsid w:val="007E4963"/>
    <w:rsid w:val="007E4C0F"/>
    <w:rsid w:val="007E52E7"/>
    <w:rsid w:val="007E5573"/>
    <w:rsid w:val="007E5786"/>
    <w:rsid w:val="007E58AE"/>
    <w:rsid w:val="007E62A2"/>
    <w:rsid w:val="007E62CD"/>
    <w:rsid w:val="007E65C5"/>
    <w:rsid w:val="007E71AE"/>
    <w:rsid w:val="007E760A"/>
    <w:rsid w:val="007E78F1"/>
    <w:rsid w:val="007F03CC"/>
    <w:rsid w:val="007F0B69"/>
    <w:rsid w:val="007F0E72"/>
    <w:rsid w:val="007F0F7F"/>
    <w:rsid w:val="007F1BE4"/>
    <w:rsid w:val="007F2380"/>
    <w:rsid w:val="007F3627"/>
    <w:rsid w:val="007F38E1"/>
    <w:rsid w:val="007F3CFA"/>
    <w:rsid w:val="007F3E36"/>
    <w:rsid w:val="007F42FF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360"/>
    <w:rsid w:val="008006EF"/>
    <w:rsid w:val="00800854"/>
    <w:rsid w:val="00800C1B"/>
    <w:rsid w:val="00800E34"/>
    <w:rsid w:val="00801005"/>
    <w:rsid w:val="008013B7"/>
    <w:rsid w:val="00801504"/>
    <w:rsid w:val="00801A1E"/>
    <w:rsid w:val="00802045"/>
    <w:rsid w:val="0080270E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2CE"/>
    <w:rsid w:val="008075E5"/>
    <w:rsid w:val="0080781E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71"/>
    <w:rsid w:val="00813F8C"/>
    <w:rsid w:val="00813F9B"/>
    <w:rsid w:val="008144D7"/>
    <w:rsid w:val="008146EA"/>
    <w:rsid w:val="0081611A"/>
    <w:rsid w:val="0081676F"/>
    <w:rsid w:val="0082059A"/>
    <w:rsid w:val="00820AF8"/>
    <w:rsid w:val="00820C26"/>
    <w:rsid w:val="00820C4F"/>
    <w:rsid w:val="008210CC"/>
    <w:rsid w:val="008212DE"/>
    <w:rsid w:val="00821760"/>
    <w:rsid w:val="00821885"/>
    <w:rsid w:val="008219A0"/>
    <w:rsid w:val="008220DC"/>
    <w:rsid w:val="00822523"/>
    <w:rsid w:val="00822E71"/>
    <w:rsid w:val="0082325D"/>
    <w:rsid w:val="0082340E"/>
    <w:rsid w:val="008235C4"/>
    <w:rsid w:val="00823C1B"/>
    <w:rsid w:val="00824027"/>
    <w:rsid w:val="00824147"/>
    <w:rsid w:val="00824159"/>
    <w:rsid w:val="008241FF"/>
    <w:rsid w:val="00824C86"/>
    <w:rsid w:val="008250E2"/>
    <w:rsid w:val="0082514E"/>
    <w:rsid w:val="00825DB9"/>
    <w:rsid w:val="0082644E"/>
    <w:rsid w:val="008269E9"/>
    <w:rsid w:val="00830CE8"/>
    <w:rsid w:val="00830E58"/>
    <w:rsid w:val="00831016"/>
    <w:rsid w:val="0083151A"/>
    <w:rsid w:val="00831591"/>
    <w:rsid w:val="00832003"/>
    <w:rsid w:val="00832156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81A"/>
    <w:rsid w:val="00836B1C"/>
    <w:rsid w:val="00837081"/>
    <w:rsid w:val="0083720C"/>
    <w:rsid w:val="00837714"/>
    <w:rsid w:val="00837CE7"/>
    <w:rsid w:val="00837FEF"/>
    <w:rsid w:val="00840B82"/>
    <w:rsid w:val="00840C15"/>
    <w:rsid w:val="00841F96"/>
    <w:rsid w:val="00842091"/>
    <w:rsid w:val="0084325E"/>
    <w:rsid w:val="00843D69"/>
    <w:rsid w:val="0084402F"/>
    <w:rsid w:val="008441AB"/>
    <w:rsid w:val="00844835"/>
    <w:rsid w:val="00844FF4"/>
    <w:rsid w:val="00845124"/>
    <w:rsid w:val="00845187"/>
    <w:rsid w:val="00845514"/>
    <w:rsid w:val="008455D7"/>
    <w:rsid w:val="00845860"/>
    <w:rsid w:val="00845AD4"/>
    <w:rsid w:val="008460FA"/>
    <w:rsid w:val="00847E08"/>
    <w:rsid w:val="00850087"/>
    <w:rsid w:val="00850386"/>
    <w:rsid w:val="0085103C"/>
    <w:rsid w:val="00851288"/>
    <w:rsid w:val="0085193E"/>
    <w:rsid w:val="00851ACB"/>
    <w:rsid w:val="00851F91"/>
    <w:rsid w:val="00851FDA"/>
    <w:rsid w:val="008525C3"/>
    <w:rsid w:val="008528E9"/>
    <w:rsid w:val="00852B47"/>
    <w:rsid w:val="00853394"/>
    <w:rsid w:val="00853A80"/>
    <w:rsid w:val="0085420C"/>
    <w:rsid w:val="00854950"/>
    <w:rsid w:val="00855038"/>
    <w:rsid w:val="008551EF"/>
    <w:rsid w:val="00855291"/>
    <w:rsid w:val="008558AE"/>
    <w:rsid w:val="008558DD"/>
    <w:rsid w:val="00855C20"/>
    <w:rsid w:val="00855D53"/>
    <w:rsid w:val="0085609E"/>
    <w:rsid w:val="00856108"/>
    <w:rsid w:val="00856291"/>
    <w:rsid w:val="0085661B"/>
    <w:rsid w:val="008566F0"/>
    <w:rsid w:val="00856CE8"/>
    <w:rsid w:val="008573AA"/>
    <w:rsid w:val="00857F34"/>
    <w:rsid w:val="00857F3D"/>
    <w:rsid w:val="00860B3C"/>
    <w:rsid w:val="00861381"/>
    <w:rsid w:val="00861467"/>
    <w:rsid w:val="00861930"/>
    <w:rsid w:val="00861F8C"/>
    <w:rsid w:val="0086204F"/>
    <w:rsid w:val="00862244"/>
    <w:rsid w:val="008623C0"/>
    <w:rsid w:val="008628E4"/>
    <w:rsid w:val="00862D05"/>
    <w:rsid w:val="0086306E"/>
    <w:rsid w:val="008639F5"/>
    <w:rsid w:val="00863BC8"/>
    <w:rsid w:val="00863CCB"/>
    <w:rsid w:val="00863D27"/>
    <w:rsid w:val="008640D7"/>
    <w:rsid w:val="008643AD"/>
    <w:rsid w:val="00864A38"/>
    <w:rsid w:val="00865342"/>
    <w:rsid w:val="00866028"/>
    <w:rsid w:val="008662A6"/>
    <w:rsid w:val="0086684A"/>
    <w:rsid w:val="00866C4A"/>
    <w:rsid w:val="008673FE"/>
    <w:rsid w:val="00867A76"/>
    <w:rsid w:val="00867A8F"/>
    <w:rsid w:val="0087008E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2E68"/>
    <w:rsid w:val="008730BF"/>
    <w:rsid w:val="00873741"/>
    <w:rsid w:val="00874B27"/>
    <w:rsid w:val="00874D5B"/>
    <w:rsid w:val="00874F06"/>
    <w:rsid w:val="008765C1"/>
    <w:rsid w:val="008766F3"/>
    <w:rsid w:val="008774D3"/>
    <w:rsid w:val="0087775B"/>
    <w:rsid w:val="00877859"/>
    <w:rsid w:val="00877919"/>
    <w:rsid w:val="00877AE2"/>
    <w:rsid w:val="00877AEC"/>
    <w:rsid w:val="00877C84"/>
    <w:rsid w:val="00880190"/>
    <w:rsid w:val="00880664"/>
    <w:rsid w:val="0088079C"/>
    <w:rsid w:val="00880F6E"/>
    <w:rsid w:val="00881146"/>
    <w:rsid w:val="00881361"/>
    <w:rsid w:val="0088148B"/>
    <w:rsid w:val="008816E0"/>
    <w:rsid w:val="0088172D"/>
    <w:rsid w:val="00881D36"/>
    <w:rsid w:val="00882607"/>
    <w:rsid w:val="008829E6"/>
    <w:rsid w:val="00882E4F"/>
    <w:rsid w:val="00882FA8"/>
    <w:rsid w:val="008833B9"/>
    <w:rsid w:val="00883719"/>
    <w:rsid w:val="00883BA4"/>
    <w:rsid w:val="00883D2E"/>
    <w:rsid w:val="008844A5"/>
    <w:rsid w:val="00885005"/>
    <w:rsid w:val="00885A9C"/>
    <w:rsid w:val="00886378"/>
    <w:rsid w:val="00886AD0"/>
    <w:rsid w:val="008875BB"/>
    <w:rsid w:val="00890BF9"/>
    <w:rsid w:val="00890CB9"/>
    <w:rsid w:val="00890DA6"/>
    <w:rsid w:val="00891888"/>
    <w:rsid w:val="00892010"/>
    <w:rsid w:val="008922D8"/>
    <w:rsid w:val="00892735"/>
    <w:rsid w:val="00892E38"/>
    <w:rsid w:val="00894352"/>
    <w:rsid w:val="00894472"/>
    <w:rsid w:val="00894F8A"/>
    <w:rsid w:val="0089515B"/>
    <w:rsid w:val="0089554A"/>
    <w:rsid w:val="00895D2E"/>
    <w:rsid w:val="00895FCF"/>
    <w:rsid w:val="00897659"/>
    <w:rsid w:val="008976BD"/>
    <w:rsid w:val="00897A01"/>
    <w:rsid w:val="00897EF4"/>
    <w:rsid w:val="008A0073"/>
    <w:rsid w:val="008A05F4"/>
    <w:rsid w:val="008A0636"/>
    <w:rsid w:val="008A07FA"/>
    <w:rsid w:val="008A0AA5"/>
    <w:rsid w:val="008A0AD7"/>
    <w:rsid w:val="008A15D5"/>
    <w:rsid w:val="008A17CB"/>
    <w:rsid w:val="008A2501"/>
    <w:rsid w:val="008A2544"/>
    <w:rsid w:val="008A2952"/>
    <w:rsid w:val="008A2B2C"/>
    <w:rsid w:val="008A2BA4"/>
    <w:rsid w:val="008A38F2"/>
    <w:rsid w:val="008A3F9C"/>
    <w:rsid w:val="008A4076"/>
    <w:rsid w:val="008A4167"/>
    <w:rsid w:val="008A43B4"/>
    <w:rsid w:val="008A4D6E"/>
    <w:rsid w:val="008A5043"/>
    <w:rsid w:val="008A5893"/>
    <w:rsid w:val="008A5B23"/>
    <w:rsid w:val="008A5B29"/>
    <w:rsid w:val="008A5EB8"/>
    <w:rsid w:val="008A64E1"/>
    <w:rsid w:val="008A6A4D"/>
    <w:rsid w:val="008A73FD"/>
    <w:rsid w:val="008B04A8"/>
    <w:rsid w:val="008B0BB0"/>
    <w:rsid w:val="008B0E2F"/>
    <w:rsid w:val="008B1098"/>
    <w:rsid w:val="008B2830"/>
    <w:rsid w:val="008B2850"/>
    <w:rsid w:val="008B2C72"/>
    <w:rsid w:val="008B2C8A"/>
    <w:rsid w:val="008B3A3B"/>
    <w:rsid w:val="008B3C59"/>
    <w:rsid w:val="008B3ED7"/>
    <w:rsid w:val="008B4181"/>
    <w:rsid w:val="008B4896"/>
    <w:rsid w:val="008B4D3A"/>
    <w:rsid w:val="008B4DC9"/>
    <w:rsid w:val="008B5266"/>
    <w:rsid w:val="008B5843"/>
    <w:rsid w:val="008B5B5D"/>
    <w:rsid w:val="008B5B7E"/>
    <w:rsid w:val="008B5C9C"/>
    <w:rsid w:val="008B6344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659"/>
    <w:rsid w:val="008C3B73"/>
    <w:rsid w:val="008C5567"/>
    <w:rsid w:val="008C64AA"/>
    <w:rsid w:val="008C64E9"/>
    <w:rsid w:val="008C6667"/>
    <w:rsid w:val="008C6C98"/>
    <w:rsid w:val="008C6DBF"/>
    <w:rsid w:val="008C6E7B"/>
    <w:rsid w:val="008C6EC5"/>
    <w:rsid w:val="008C7113"/>
    <w:rsid w:val="008C732A"/>
    <w:rsid w:val="008C7922"/>
    <w:rsid w:val="008D004C"/>
    <w:rsid w:val="008D032A"/>
    <w:rsid w:val="008D065E"/>
    <w:rsid w:val="008D089C"/>
    <w:rsid w:val="008D12D8"/>
    <w:rsid w:val="008D179F"/>
    <w:rsid w:val="008D257B"/>
    <w:rsid w:val="008D26B8"/>
    <w:rsid w:val="008D2B01"/>
    <w:rsid w:val="008D2E9A"/>
    <w:rsid w:val="008D386F"/>
    <w:rsid w:val="008D3C72"/>
    <w:rsid w:val="008D3E06"/>
    <w:rsid w:val="008D418A"/>
    <w:rsid w:val="008D463D"/>
    <w:rsid w:val="008D4A08"/>
    <w:rsid w:val="008D4ACF"/>
    <w:rsid w:val="008D4DBA"/>
    <w:rsid w:val="008D5458"/>
    <w:rsid w:val="008D5B4D"/>
    <w:rsid w:val="008D6540"/>
    <w:rsid w:val="008D7877"/>
    <w:rsid w:val="008E03B0"/>
    <w:rsid w:val="008E063D"/>
    <w:rsid w:val="008E178C"/>
    <w:rsid w:val="008E198F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996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5EEB"/>
    <w:rsid w:val="008E6150"/>
    <w:rsid w:val="008E64B8"/>
    <w:rsid w:val="008E6655"/>
    <w:rsid w:val="008E67D6"/>
    <w:rsid w:val="008E6879"/>
    <w:rsid w:val="008E6CE8"/>
    <w:rsid w:val="008E7921"/>
    <w:rsid w:val="008E7B5D"/>
    <w:rsid w:val="008E7F90"/>
    <w:rsid w:val="008F0309"/>
    <w:rsid w:val="008F1115"/>
    <w:rsid w:val="008F152A"/>
    <w:rsid w:val="008F229C"/>
    <w:rsid w:val="008F2676"/>
    <w:rsid w:val="008F29F9"/>
    <w:rsid w:val="008F2B62"/>
    <w:rsid w:val="008F4318"/>
    <w:rsid w:val="008F5103"/>
    <w:rsid w:val="008F542D"/>
    <w:rsid w:val="008F561A"/>
    <w:rsid w:val="008F5D4B"/>
    <w:rsid w:val="008F5F4C"/>
    <w:rsid w:val="008F61A5"/>
    <w:rsid w:val="008F6643"/>
    <w:rsid w:val="008F7812"/>
    <w:rsid w:val="008F7D0A"/>
    <w:rsid w:val="00900186"/>
    <w:rsid w:val="00900421"/>
    <w:rsid w:val="00900794"/>
    <w:rsid w:val="00900B37"/>
    <w:rsid w:val="00901393"/>
    <w:rsid w:val="0090154D"/>
    <w:rsid w:val="00901754"/>
    <w:rsid w:val="00901787"/>
    <w:rsid w:val="00902A9D"/>
    <w:rsid w:val="0090322F"/>
    <w:rsid w:val="00903C81"/>
    <w:rsid w:val="00903CD5"/>
    <w:rsid w:val="00906BCB"/>
    <w:rsid w:val="00907958"/>
    <w:rsid w:val="00907EFE"/>
    <w:rsid w:val="00907FCB"/>
    <w:rsid w:val="009100DA"/>
    <w:rsid w:val="00910511"/>
    <w:rsid w:val="009109C7"/>
    <w:rsid w:val="009109CD"/>
    <w:rsid w:val="009109EA"/>
    <w:rsid w:val="00910ED1"/>
    <w:rsid w:val="00910FE7"/>
    <w:rsid w:val="009112BD"/>
    <w:rsid w:val="00911419"/>
    <w:rsid w:val="009117CC"/>
    <w:rsid w:val="00911C85"/>
    <w:rsid w:val="00912859"/>
    <w:rsid w:val="00912B91"/>
    <w:rsid w:val="00912FF5"/>
    <w:rsid w:val="009132BE"/>
    <w:rsid w:val="009137CF"/>
    <w:rsid w:val="0091380C"/>
    <w:rsid w:val="00913EDC"/>
    <w:rsid w:val="00913F8B"/>
    <w:rsid w:val="00914168"/>
    <w:rsid w:val="00914EB1"/>
    <w:rsid w:val="00914F7F"/>
    <w:rsid w:val="009152EF"/>
    <w:rsid w:val="009154D9"/>
    <w:rsid w:val="009163E9"/>
    <w:rsid w:val="0091649C"/>
    <w:rsid w:val="00917575"/>
    <w:rsid w:val="009179F5"/>
    <w:rsid w:val="009206F2"/>
    <w:rsid w:val="00920E9E"/>
    <w:rsid w:val="00920F30"/>
    <w:rsid w:val="009219CC"/>
    <w:rsid w:val="00921A58"/>
    <w:rsid w:val="00921F1B"/>
    <w:rsid w:val="00922900"/>
    <w:rsid w:val="00923E94"/>
    <w:rsid w:val="00923FAF"/>
    <w:rsid w:val="00924B6E"/>
    <w:rsid w:val="00924F18"/>
    <w:rsid w:val="00925342"/>
    <w:rsid w:val="00925607"/>
    <w:rsid w:val="00925CE1"/>
    <w:rsid w:val="009260F7"/>
    <w:rsid w:val="009261D9"/>
    <w:rsid w:val="00926236"/>
    <w:rsid w:val="00926459"/>
    <w:rsid w:val="009265D2"/>
    <w:rsid w:val="009267E3"/>
    <w:rsid w:val="00926933"/>
    <w:rsid w:val="009278AE"/>
    <w:rsid w:val="00927933"/>
    <w:rsid w:val="00927A22"/>
    <w:rsid w:val="00927C4F"/>
    <w:rsid w:val="00927E74"/>
    <w:rsid w:val="0093114E"/>
    <w:rsid w:val="00931366"/>
    <w:rsid w:val="00931620"/>
    <w:rsid w:val="00931F05"/>
    <w:rsid w:val="00932333"/>
    <w:rsid w:val="009324E3"/>
    <w:rsid w:val="00932F52"/>
    <w:rsid w:val="00932FAE"/>
    <w:rsid w:val="009332B1"/>
    <w:rsid w:val="00933328"/>
    <w:rsid w:val="00933A3B"/>
    <w:rsid w:val="00933A7C"/>
    <w:rsid w:val="00933D80"/>
    <w:rsid w:val="00933E39"/>
    <w:rsid w:val="00934B96"/>
    <w:rsid w:val="00935435"/>
    <w:rsid w:val="00935632"/>
    <w:rsid w:val="009357DA"/>
    <w:rsid w:val="00935B72"/>
    <w:rsid w:val="009364C5"/>
    <w:rsid w:val="00936A64"/>
    <w:rsid w:val="00937151"/>
    <w:rsid w:val="009371D0"/>
    <w:rsid w:val="00937402"/>
    <w:rsid w:val="00937EDB"/>
    <w:rsid w:val="00940276"/>
    <w:rsid w:val="009410E9"/>
    <w:rsid w:val="00941CF0"/>
    <w:rsid w:val="00942C6E"/>
    <w:rsid w:val="0094308F"/>
    <w:rsid w:val="009434A4"/>
    <w:rsid w:val="00944615"/>
    <w:rsid w:val="009446B5"/>
    <w:rsid w:val="009447AA"/>
    <w:rsid w:val="00944D0F"/>
    <w:rsid w:val="00944E96"/>
    <w:rsid w:val="00945143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2F81"/>
    <w:rsid w:val="009531DB"/>
    <w:rsid w:val="00953C6D"/>
    <w:rsid w:val="00954508"/>
    <w:rsid w:val="009547EE"/>
    <w:rsid w:val="00954828"/>
    <w:rsid w:val="00954B2E"/>
    <w:rsid w:val="009558F5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19C"/>
    <w:rsid w:val="009603B9"/>
    <w:rsid w:val="009603F6"/>
    <w:rsid w:val="00960BC0"/>
    <w:rsid w:val="00960D8F"/>
    <w:rsid w:val="00960E9D"/>
    <w:rsid w:val="009617A2"/>
    <w:rsid w:val="0096189E"/>
    <w:rsid w:val="009620ED"/>
    <w:rsid w:val="00962E7F"/>
    <w:rsid w:val="00963309"/>
    <w:rsid w:val="0096364A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2FC5"/>
    <w:rsid w:val="00973317"/>
    <w:rsid w:val="00973913"/>
    <w:rsid w:val="00973AC3"/>
    <w:rsid w:val="00973FCF"/>
    <w:rsid w:val="00974081"/>
    <w:rsid w:val="00974AF7"/>
    <w:rsid w:val="00975404"/>
    <w:rsid w:val="0097596F"/>
    <w:rsid w:val="00976077"/>
    <w:rsid w:val="0097645A"/>
    <w:rsid w:val="009769A0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0E6D"/>
    <w:rsid w:val="00981D38"/>
    <w:rsid w:val="00981EFB"/>
    <w:rsid w:val="00981F29"/>
    <w:rsid w:val="00981FBD"/>
    <w:rsid w:val="009821BC"/>
    <w:rsid w:val="00982247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678"/>
    <w:rsid w:val="009879FC"/>
    <w:rsid w:val="00990197"/>
    <w:rsid w:val="009904EB"/>
    <w:rsid w:val="00991156"/>
    <w:rsid w:val="009914DD"/>
    <w:rsid w:val="009914DE"/>
    <w:rsid w:val="0099185B"/>
    <w:rsid w:val="00991AD0"/>
    <w:rsid w:val="00991CCD"/>
    <w:rsid w:val="009923DC"/>
    <w:rsid w:val="0099263F"/>
    <w:rsid w:val="0099274F"/>
    <w:rsid w:val="00992912"/>
    <w:rsid w:val="00992E8B"/>
    <w:rsid w:val="009937BE"/>
    <w:rsid w:val="00993948"/>
    <w:rsid w:val="00995187"/>
    <w:rsid w:val="009952CD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0F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3F5E"/>
    <w:rsid w:val="009A4E34"/>
    <w:rsid w:val="009A502C"/>
    <w:rsid w:val="009A5182"/>
    <w:rsid w:val="009A60D0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3C14"/>
    <w:rsid w:val="009B4378"/>
    <w:rsid w:val="009B5929"/>
    <w:rsid w:val="009B5FC4"/>
    <w:rsid w:val="009B6481"/>
    <w:rsid w:val="009B6A17"/>
    <w:rsid w:val="009B6BFA"/>
    <w:rsid w:val="009B7807"/>
    <w:rsid w:val="009C0C0A"/>
    <w:rsid w:val="009C0CF5"/>
    <w:rsid w:val="009C1319"/>
    <w:rsid w:val="009C1592"/>
    <w:rsid w:val="009C17B9"/>
    <w:rsid w:val="009C194B"/>
    <w:rsid w:val="009C1F25"/>
    <w:rsid w:val="009C20FE"/>
    <w:rsid w:val="009C23F8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AB2"/>
    <w:rsid w:val="009C5B46"/>
    <w:rsid w:val="009C6B66"/>
    <w:rsid w:val="009C7EB4"/>
    <w:rsid w:val="009C7FCD"/>
    <w:rsid w:val="009D05EA"/>
    <w:rsid w:val="009D0627"/>
    <w:rsid w:val="009D0672"/>
    <w:rsid w:val="009D0B3A"/>
    <w:rsid w:val="009D0D08"/>
    <w:rsid w:val="009D0D15"/>
    <w:rsid w:val="009D0F34"/>
    <w:rsid w:val="009D0F59"/>
    <w:rsid w:val="009D28F9"/>
    <w:rsid w:val="009D2A83"/>
    <w:rsid w:val="009D2CE0"/>
    <w:rsid w:val="009D3AA7"/>
    <w:rsid w:val="009D3AEB"/>
    <w:rsid w:val="009D4057"/>
    <w:rsid w:val="009D4719"/>
    <w:rsid w:val="009D4B19"/>
    <w:rsid w:val="009D4E5D"/>
    <w:rsid w:val="009D4EE1"/>
    <w:rsid w:val="009D5A21"/>
    <w:rsid w:val="009D6DFF"/>
    <w:rsid w:val="009D72F7"/>
    <w:rsid w:val="009D7304"/>
    <w:rsid w:val="009D7A0C"/>
    <w:rsid w:val="009D7D4A"/>
    <w:rsid w:val="009E0E68"/>
    <w:rsid w:val="009E121F"/>
    <w:rsid w:val="009E1ECD"/>
    <w:rsid w:val="009E227C"/>
    <w:rsid w:val="009E2973"/>
    <w:rsid w:val="009E2A15"/>
    <w:rsid w:val="009E329C"/>
    <w:rsid w:val="009E3D5E"/>
    <w:rsid w:val="009E3E1C"/>
    <w:rsid w:val="009E4025"/>
    <w:rsid w:val="009E438A"/>
    <w:rsid w:val="009E45F4"/>
    <w:rsid w:val="009E465A"/>
    <w:rsid w:val="009E4F04"/>
    <w:rsid w:val="009E5ECE"/>
    <w:rsid w:val="009E5FF5"/>
    <w:rsid w:val="009E6090"/>
    <w:rsid w:val="009E6AC1"/>
    <w:rsid w:val="009E6B0D"/>
    <w:rsid w:val="009E6DB8"/>
    <w:rsid w:val="009E6FCC"/>
    <w:rsid w:val="009E7AED"/>
    <w:rsid w:val="009F070F"/>
    <w:rsid w:val="009F07EE"/>
    <w:rsid w:val="009F0C71"/>
    <w:rsid w:val="009F1273"/>
    <w:rsid w:val="009F205A"/>
    <w:rsid w:val="009F2666"/>
    <w:rsid w:val="009F2FA0"/>
    <w:rsid w:val="009F310F"/>
    <w:rsid w:val="009F323B"/>
    <w:rsid w:val="009F35CE"/>
    <w:rsid w:val="009F4260"/>
    <w:rsid w:val="009F4447"/>
    <w:rsid w:val="009F4FC1"/>
    <w:rsid w:val="009F5B59"/>
    <w:rsid w:val="009F603F"/>
    <w:rsid w:val="009F61CB"/>
    <w:rsid w:val="009F63C3"/>
    <w:rsid w:val="009F6F44"/>
    <w:rsid w:val="009F700D"/>
    <w:rsid w:val="009F70A1"/>
    <w:rsid w:val="009F741D"/>
    <w:rsid w:val="009F7857"/>
    <w:rsid w:val="00A0024C"/>
    <w:rsid w:val="00A004FA"/>
    <w:rsid w:val="00A00D67"/>
    <w:rsid w:val="00A00F32"/>
    <w:rsid w:val="00A01448"/>
    <w:rsid w:val="00A014B3"/>
    <w:rsid w:val="00A0278C"/>
    <w:rsid w:val="00A02C1B"/>
    <w:rsid w:val="00A02D67"/>
    <w:rsid w:val="00A0366B"/>
    <w:rsid w:val="00A03810"/>
    <w:rsid w:val="00A03D24"/>
    <w:rsid w:val="00A04006"/>
    <w:rsid w:val="00A04751"/>
    <w:rsid w:val="00A04E62"/>
    <w:rsid w:val="00A05804"/>
    <w:rsid w:val="00A05AD5"/>
    <w:rsid w:val="00A05F43"/>
    <w:rsid w:val="00A06320"/>
    <w:rsid w:val="00A063B1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464"/>
    <w:rsid w:val="00A1254A"/>
    <w:rsid w:val="00A12797"/>
    <w:rsid w:val="00A12B4D"/>
    <w:rsid w:val="00A131D5"/>
    <w:rsid w:val="00A13758"/>
    <w:rsid w:val="00A13870"/>
    <w:rsid w:val="00A1397E"/>
    <w:rsid w:val="00A14871"/>
    <w:rsid w:val="00A148BC"/>
    <w:rsid w:val="00A14C8A"/>
    <w:rsid w:val="00A151B0"/>
    <w:rsid w:val="00A151D2"/>
    <w:rsid w:val="00A15945"/>
    <w:rsid w:val="00A15B44"/>
    <w:rsid w:val="00A15DB7"/>
    <w:rsid w:val="00A16442"/>
    <w:rsid w:val="00A16EB8"/>
    <w:rsid w:val="00A1742E"/>
    <w:rsid w:val="00A200B1"/>
    <w:rsid w:val="00A21291"/>
    <w:rsid w:val="00A2162A"/>
    <w:rsid w:val="00A21D08"/>
    <w:rsid w:val="00A22407"/>
    <w:rsid w:val="00A2264C"/>
    <w:rsid w:val="00A22A75"/>
    <w:rsid w:val="00A239BA"/>
    <w:rsid w:val="00A23C8D"/>
    <w:rsid w:val="00A23CAC"/>
    <w:rsid w:val="00A240C5"/>
    <w:rsid w:val="00A247FE"/>
    <w:rsid w:val="00A24947"/>
    <w:rsid w:val="00A24AA8"/>
    <w:rsid w:val="00A24B1B"/>
    <w:rsid w:val="00A25001"/>
    <w:rsid w:val="00A255F7"/>
    <w:rsid w:val="00A259CE"/>
    <w:rsid w:val="00A25AC2"/>
    <w:rsid w:val="00A25DAF"/>
    <w:rsid w:val="00A25E73"/>
    <w:rsid w:val="00A2649E"/>
    <w:rsid w:val="00A2655B"/>
    <w:rsid w:val="00A265C2"/>
    <w:rsid w:val="00A266BE"/>
    <w:rsid w:val="00A26A83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B1A"/>
    <w:rsid w:val="00A34478"/>
    <w:rsid w:val="00A34BA2"/>
    <w:rsid w:val="00A34D8A"/>
    <w:rsid w:val="00A34E14"/>
    <w:rsid w:val="00A3510A"/>
    <w:rsid w:val="00A35791"/>
    <w:rsid w:val="00A358F2"/>
    <w:rsid w:val="00A35E3E"/>
    <w:rsid w:val="00A368D9"/>
    <w:rsid w:val="00A36933"/>
    <w:rsid w:val="00A369E1"/>
    <w:rsid w:val="00A36B3C"/>
    <w:rsid w:val="00A36C02"/>
    <w:rsid w:val="00A37068"/>
    <w:rsid w:val="00A37310"/>
    <w:rsid w:val="00A376B5"/>
    <w:rsid w:val="00A377CF"/>
    <w:rsid w:val="00A37817"/>
    <w:rsid w:val="00A37DEE"/>
    <w:rsid w:val="00A37EA4"/>
    <w:rsid w:val="00A37F72"/>
    <w:rsid w:val="00A4001C"/>
    <w:rsid w:val="00A40377"/>
    <w:rsid w:val="00A4059E"/>
    <w:rsid w:val="00A4064F"/>
    <w:rsid w:val="00A426FC"/>
    <w:rsid w:val="00A42919"/>
    <w:rsid w:val="00A42DC1"/>
    <w:rsid w:val="00A42E60"/>
    <w:rsid w:val="00A4320C"/>
    <w:rsid w:val="00A439EB"/>
    <w:rsid w:val="00A43BBF"/>
    <w:rsid w:val="00A43CA3"/>
    <w:rsid w:val="00A44E69"/>
    <w:rsid w:val="00A45223"/>
    <w:rsid w:val="00A4574A"/>
    <w:rsid w:val="00A46422"/>
    <w:rsid w:val="00A46836"/>
    <w:rsid w:val="00A46858"/>
    <w:rsid w:val="00A46889"/>
    <w:rsid w:val="00A46AE2"/>
    <w:rsid w:val="00A46F45"/>
    <w:rsid w:val="00A46F50"/>
    <w:rsid w:val="00A47936"/>
    <w:rsid w:val="00A47C91"/>
    <w:rsid w:val="00A47D20"/>
    <w:rsid w:val="00A502F0"/>
    <w:rsid w:val="00A506AC"/>
    <w:rsid w:val="00A50759"/>
    <w:rsid w:val="00A50BA3"/>
    <w:rsid w:val="00A50CBE"/>
    <w:rsid w:val="00A50F79"/>
    <w:rsid w:val="00A5185A"/>
    <w:rsid w:val="00A51B69"/>
    <w:rsid w:val="00A5263C"/>
    <w:rsid w:val="00A527A4"/>
    <w:rsid w:val="00A52C5E"/>
    <w:rsid w:val="00A534AD"/>
    <w:rsid w:val="00A53F34"/>
    <w:rsid w:val="00A54AD0"/>
    <w:rsid w:val="00A54AD8"/>
    <w:rsid w:val="00A54BF5"/>
    <w:rsid w:val="00A5528D"/>
    <w:rsid w:val="00A553E0"/>
    <w:rsid w:val="00A5570C"/>
    <w:rsid w:val="00A564AB"/>
    <w:rsid w:val="00A56701"/>
    <w:rsid w:val="00A56CA0"/>
    <w:rsid w:val="00A56FD9"/>
    <w:rsid w:val="00A56FF9"/>
    <w:rsid w:val="00A5726A"/>
    <w:rsid w:val="00A60172"/>
    <w:rsid w:val="00A601B5"/>
    <w:rsid w:val="00A60F4F"/>
    <w:rsid w:val="00A61202"/>
    <w:rsid w:val="00A613AE"/>
    <w:rsid w:val="00A616E4"/>
    <w:rsid w:val="00A61D01"/>
    <w:rsid w:val="00A6259F"/>
    <w:rsid w:val="00A62AC9"/>
    <w:rsid w:val="00A62EB1"/>
    <w:rsid w:val="00A6434F"/>
    <w:rsid w:val="00A648D6"/>
    <w:rsid w:val="00A64CA4"/>
    <w:rsid w:val="00A64FDA"/>
    <w:rsid w:val="00A659A7"/>
    <w:rsid w:val="00A65B69"/>
    <w:rsid w:val="00A66276"/>
    <w:rsid w:val="00A663A8"/>
    <w:rsid w:val="00A6669D"/>
    <w:rsid w:val="00A67205"/>
    <w:rsid w:val="00A67DA2"/>
    <w:rsid w:val="00A70AF3"/>
    <w:rsid w:val="00A70F68"/>
    <w:rsid w:val="00A71B11"/>
    <w:rsid w:val="00A7201D"/>
    <w:rsid w:val="00A723A8"/>
    <w:rsid w:val="00A72542"/>
    <w:rsid w:val="00A72CD8"/>
    <w:rsid w:val="00A72E36"/>
    <w:rsid w:val="00A73710"/>
    <w:rsid w:val="00A73858"/>
    <w:rsid w:val="00A74292"/>
    <w:rsid w:val="00A74487"/>
    <w:rsid w:val="00A745DA"/>
    <w:rsid w:val="00A74D78"/>
    <w:rsid w:val="00A7535D"/>
    <w:rsid w:val="00A75AF2"/>
    <w:rsid w:val="00A75B96"/>
    <w:rsid w:val="00A7613E"/>
    <w:rsid w:val="00A76899"/>
    <w:rsid w:val="00A76A29"/>
    <w:rsid w:val="00A76BE7"/>
    <w:rsid w:val="00A76C78"/>
    <w:rsid w:val="00A76C89"/>
    <w:rsid w:val="00A770F8"/>
    <w:rsid w:val="00A774BA"/>
    <w:rsid w:val="00A77789"/>
    <w:rsid w:val="00A77E87"/>
    <w:rsid w:val="00A807BE"/>
    <w:rsid w:val="00A80849"/>
    <w:rsid w:val="00A81CF2"/>
    <w:rsid w:val="00A81EB8"/>
    <w:rsid w:val="00A82115"/>
    <w:rsid w:val="00A8215A"/>
    <w:rsid w:val="00A821B9"/>
    <w:rsid w:val="00A821BF"/>
    <w:rsid w:val="00A82C32"/>
    <w:rsid w:val="00A84709"/>
    <w:rsid w:val="00A850BC"/>
    <w:rsid w:val="00A85403"/>
    <w:rsid w:val="00A8597F"/>
    <w:rsid w:val="00A85CB6"/>
    <w:rsid w:val="00A86772"/>
    <w:rsid w:val="00A869FB"/>
    <w:rsid w:val="00A869FF"/>
    <w:rsid w:val="00A86EBF"/>
    <w:rsid w:val="00A8713E"/>
    <w:rsid w:val="00A8771B"/>
    <w:rsid w:val="00A8797E"/>
    <w:rsid w:val="00A87AC8"/>
    <w:rsid w:val="00A87DBB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30B"/>
    <w:rsid w:val="00A95548"/>
    <w:rsid w:val="00A96708"/>
    <w:rsid w:val="00A96E43"/>
    <w:rsid w:val="00A97BCE"/>
    <w:rsid w:val="00AA0558"/>
    <w:rsid w:val="00AA0613"/>
    <w:rsid w:val="00AA06C4"/>
    <w:rsid w:val="00AA0D36"/>
    <w:rsid w:val="00AA1B04"/>
    <w:rsid w:val="00AA1BDE"/>
    <w:rsid w:val="00AA3470"/>
    <w:rsid w:val="00AA3535"/>
    <w:rsid w:val="00AA3E52"/>
    <w:rsid w:val="00AA45A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6DB8"/>
    <w:rsid w:val="00AA764F"/>
    <w:rsid w:val="00AA7BE9"/>
    <w:rsid w:val="00AA7CBF"/>
    <w:rsid w:val="00AB00B5"/>
    <w:rsid w:val="00AB076D"/>
    <w:rsid w:val="00AB0C14"/>
    <w:rsid w:val="00AB0C9A"/>
    <w:rsid w:val="00AB1138"/>
    <w:rsid w:val="00AB11D5"/>
    <w:rsid w:val="00AB13D3"/>
    <w:rsid w:val="00AB1C26"/>
    <w:rsid w:val="00AB200A"/>
    <w:rsid w:val="00AB2503"/>
    <w:rsid w:val="00AB31E3"/>
    <w:rsid w:val="00AB4410"/>
    <w:rsid w:val="00AB4552"/>
    <w:rsid w:val="00AB4D56"/>
    <w:rsid w:val="00AB4EB4"/>
    <w:rsid w:val="00AB515D"/>
    <w:rsid w:val="00AB54C6"/>
    <w:rsid w:val="00AB58DE"/>
    <w:rsid w:val="00AB5AF0"/>
    <w:rsid w:val="00AB5CE5"/>
    <w:rsid w:val="00AB61D6"/>
    <w:rsid w:val="00AB63A7"/>
    <w:rsid w:val="00AB63BA"/>
    <w:rsid w:val="00AB6978"/>
    <w:rsid w:val="00AB6D90"/>
    <w:rsid w:val="00AB715D"/>
    <w:rsid w:val="00AB73FF"/>
    <w:rsid w:val="00AB7788"/>
    <w:rsid w:val="00AB7BE5"/>
    <w:rsid w:val="00AC0056"/>
    <w:rsid w:val="00AC052A"/>
    <w:rsid w:val="00AC0D9D"/>
    <w:rsid w:val="00AC1015"/>
    <w:rsid w:val="00AC1883"/>
    <w:rsid w:val="00AC1C73"/>
    <w:rsid w:val="00AC1FA6"/>
    <w:rsid w:val="00AC2AD0"/>
    <w:rsid w:val="00AC3162"/>
    <w:rsid w:val="00AC3198"/>
    <w:rsid w:val="00AC31F2"/>
    <w:rsid w:val="00AC3A69"/>
    <w:rsid w:val="00AC493F"/>
    <w:rsid w:val="00AC4D2B"/>
    <w:rsid w:val="00AC4DBA"/>
    <w:rsid w:val="00AC586B"/>
    <w:rsid w:val="00AC58EA"/>
    <w:rsid w:val="00AC6029"/>
    <w:rsid w:val="00AC65D1"/>
    <w:rsid w:val="00AC70D5"/>
    <w:rsid w:val="00AC7207"/>
    <w:rsid w:val="00AC76DB"/>
    <w:rsid w:val="00AD06B8"/>
    <w:rsid w:val="00AD0A6B"/>
    <w:rsid w:val="00AD0F1B"/>
    <w:rsid w:val="00AD14EA"/>
    <w:rsid w:val="00AD1755"/>
    <w:rsid w:val="00AD1A94"/>
    <w:rsid w:val="00AD1F9C"/>
    <w:rsid w:val="00AD2D70"/>
    <w:rsid w:val="00AD2F54"/>
    <w:rsid w:val="00AD2FA3"/>
    <w:rsid w:val="00AD3207"/>
    <w:rsid w:val="00AD33DB"/>
    <w:rsid w:val="00AD36DC"/>
    <w:rsid w:val="00AD37FF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CF4"/>
    <w:rsid w:val="00AD7D0D"/>
    <w:rsid w:val="00AE0EE1"/>
    <w:rsid w:val="00AE1905"/>
    <w:rsid w:val="00AE213A"/>
    <w:rsid w:val="00AE2C64"/>
    <w:rsid w:val="00AE3CD0"/>
    <w:rsid w:val="00AE467A"/>
    <w:rsid w:val="00AE4793"/>
    <w:rsid w:val="00AE47BF"/>
    <w:rsid w:val="00AE47D0"/>
    <w:rsid w:val="00AE49A5"/>
    <w:rsid w:val="00AE52A0"/>
    <w:rsid w:val="00AE5CF3"/>
    <w:rsid w:val="00AE6A52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841"/>
    <w:rsid w:val="00AF71A7"/>
    <w:rsid w:val="00AF76BE"/>
    <w:rsid w:val="00AF780F"/>
    <w:rsid w:val="00AF7A99"/>
    <w:rsid w:val="00AF7AC8"/>
    <w:rsid w:val="00B009F2"/>
    <w:rsid w:val="00B010F1"/>
    <w:rsid w:val="00B01297"/>
    <w:rsid w:val="00B0193A"/>
    <w:rsid w:val="00B01C2F"/>
    <w:rsid w:val="00B020A1"/>
    <w:rsid w:val="00B02110"/>
    <w:rsid w:val="00B029A4"/>
    <w:rsid w:val="00B02BC1"/>
    <w:rsid w:val="00B03429"/>
    <w:rsid w:val="00B03510"/>
    <w:rsid w:val="00B036F9"/>
    <w:rsid w:val="00B03ED9"/>
    <w:rsid w:val="00B048CF"/>
    <w:rsid w:val="00B0543C"/>
    <w:rsid w:val="00B05B7B"/>
    <w:rsid w:val="00B067E2"/>
    <w:rsid w:val="00B06A09"/>
    <w:rsid w:val="00B0775A"/>
    <w:rsid w:val="00B10175"/>
    <w:rsid w:val="00B10B68"/>
    <w:rsid w:val="00B114A0"/>
    <w:rsid w:val="00B11526"/>
    <w:rsid w:val="00B11AE2"/>
    <w:rsid w:val="00B11C9B"/>
    <w:rsid w:val="00B1225F"/>
    <w:rsid w:val="00B12799"/>
    <w:rsid w:val="00B12929"/>
    <w:rsid w:val="00B13082"/>
    <w:rsid w:val="00B1368F"/>
    <w:rsid w:val="00B137AA"/>
    <w:rsid w:val="00B13AC5"/>
    <w:rsid w:val="00B1490A"/>
    <w:rsid w:val="00B14B61"/>
    <w:rsid w:val="00B1519F"/>
    <w:rsid w:val="00B151E7"/>
    <w:rsid w:val="00B1560F"/>
    <w:rsid w:val="00B15ADA"/>
    <w:rsid w:val="00B15B24"/>
    <w:rsid w:val="00B15C99"/>
    <w:rsid w:val="00B15D5B"/>
    <w:rsid w:val="00B16928"/>
    <w:rsid w:val="00B20215"/>
    <w:rsid w:val="00B20C39"/>
    <w:rsid w:val="00B20ECC"/>
    <w:rsid w:val="00B213B0"/>
    <w:rsid w:val="00B21641"/>
    <w:rsid w:val="00B222BE"/>
    <w:rsid w:val="00B22874"/>
    <w:rsid w:val="00B23058"/>
    <w:rsid w:val="00B23607"/>
    <w:rsid w:val="00B23A02"/>
    <w:rsid w:val="00B23D67"/>
    <w:rsid w:val="00B23D99"/>
    <w:rsid w:val="00B23F04"/>
    <w:rsid w:val="00B242AE"/>
    <w:rsid w:val="00B263B3"/>
    <w:rsid w:val="00B268E4"/>
    <w:rsid w:val="00B2695E"/>
    <w:rsid w:val="00B274A8"/>
    <w:rsid w:val="00B27696"/>
    <w:rsid w:val="00B27A15"/>
    <w:rsid w:val="00B27CB9"/>
    <w:rsid w:val="00B27E62"/>
    <w:rsid w:val="00B30364"/>
    <w:rsid w:val="00B30AC4"/>
    <w:rsid w:val="00B30E20"/>
    <w:rsid w:val="00B30F01"/>
    <w:rsid w:val="00B3100C"/>
    <w:rsid w:val="00B311C9"/>
    <w:rsid w:val="00B3130A"/>
    <w:rsid w:val="00B3174C"/>
    <w:rsid w:val="00B318AE"/>
    <w:rsid w:val="00B31A53"/>
    <w:rsid w:val="00B32177"/>
    <w:rsid w:val="00B322B4"/>
    <w:rsid w:val="00B32479"/>
    <w:rsid w:val="00B325BD"/>
    <w:rsid w:val="00B326F9"/>
    <w:rsid w:val="00B32BF8"/>
    <w:rsid w:val="00B33434"/>
    <w:rsid w:val="00B33454"/>
    <w:rsid w:val="00B3387D"/>
    <w:rsid w:val="00B33952"/>
    <w:rsid w:val="00B3396A"/>
    <w:rsid w:val="00B33A63"/>
    <w:rsid w:val="00B342EC"/>
    <w:rsid w:val="00B34AC9"/>
    <w:rsid w:val="00B34B6B"/>
    <w:rsid w:val="00B34CCA"/>
    <w:rsid w:val="00B34CE3"/>
    <w:rsid w:val="00B34CE4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1719"/>
    <w:rsid w:val="00B42366"/>
    <w:rsid w:val="00B43538"/>
    <w:rsid w:val="00B4380E"/>
    <w:rsid w:val="00B43AAF"/>
    <w:rsid w:val="00B43C8F"/>
    <w:rsid w:val="00B43D45"/>
    <w:rsid w:val="00B43F4D"/>
    <w:rsid w:val="00B4432D"/>
    <w:rsid w:val="00B443B4"/>
    <w:rsid w:val="00B4555E"/>
    <w:rsid w:val="00B45845"/>
    <w:rsid w:val="00B45CF2"/>
    <w:rsid w:val="00B46A57"/>
    <w:rsid w:val="00B472F9"/>
    <w:rsid w:val="00B474EE"/>
    <w:rsid w:val="00B475C8"/>
    <w:rsid w:val="00B476D4"/>
    <w:rsid w:val="00B47AD5"/>
    <w:rsid w:val="00B47B23"/>
    <w:rsid w:val="00B50941"/>
    <w:rsid w:val="00B51690"/>
    <w:rsid w:val="00B52390"/>
    <w:rsid w:val="00B52C8B"/>
    <w:rsid w:val="00B53057"/>
    <w:rsid w:val="00B53145"/>
    <w:rsid w:val="00B5349B"/>
    <w:rsid w:val="00B53A32"/>
    <w:rsid w:val="00B543E3"/>
    <w:rsid w:val="00B54AAA"/>
    <w:rsid w:val="00B55262"/>
    <w:rsid w:val="00B55968"/>
    <w:rsid w:val="00B56561"/>
    <w:rsid w:val="00B56AA4"/>
    <w:rsid w:val="00B572A5"/>
    <w:rsid w:val="00B5744C"/>
    <w:rsid w:val="00B57AF0"/>
    <w:rsid w:val="00B60B56"/>
    <w:rsid w:val="00B6106E"/>
    <w:rsid w:val="00B6142C"/>
    <w:rsid w:val="00B61614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2F9"/>
    <w:rsid w:val="00B6542C"/>
    <w:rsid w:val="00B65A8E"/>
    <w:rsid w:val="00B65CE3"/>
    <w:rsid w:val="00B65E19"/>
    <w:rsid w:val="00B66057"/>
    <w:rsid w:val="00B66740"/>
    <w:rsid w:val="00B668AA"/>
    <w:rsid w:val="00B6755C"/>
    <w:rsid w:val="00B67FA1"/>
    <w:rsid w:val="00B7027A"/>
    <w:rsid w:val="00B70D42"/>
    <w:rsid w:val="00B70D7B"/>
    <w:rsid w:val="00B71420"/>
    <w:rsid w:val="00B7187B"/>
    <w:rsid w:val="00B7194A"/>
    <w:rsid w:val="00B731D6"/>
    <w:rsid w:val="00B74CD1"/>
    <w:rsid w:val="00B7535E"/>
    <w:rsid w:val="00B75D9F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177"/>
    <w:rsid w:val="00B822EE"/>
    <w:rsid w:val="00B823F7"/>
    <w:rsid w:val="00B826C6"/>
    <w:rsid w:val="00B8271E"/>
    <w:rsid w:val="00B827A0"/>
    <w:rsid w:val="00B837D4"/>
    <w:rsid w:val="00B83C9B"/>
    <w:rsid w:val="00B840AF"/>
    <w:rsid w:val="00B84427"/>
    <w:rsid w:val="00B84D73"/>
    <w:rsid w:val="00B84F0F"/>
    <w:rsid w:val="00B84F38"/>
    <w:rsid w:val="00B86174"/>
    <w:rsid w:val="00B8695D"/>
    <w:rsid w:val="00B873B7"/>
    <w:rsid w:val="00B873E6"/>
    <w:rsid w:val="00B875D4"/>
    <w:rsid w:val="00B90427"/>
    <w:rsid w:val="00B90523"/>
    <w:rsid w:val="00B90886"/>
    <w:rsid w:val="00B90B70"/>
    <w:rsid w:val="00B90BEE"/>
    <w:rsid w:val="00B90C3C"/>
    <w:rsid w:val="00B91A1E"/>
    <w:rsid w:val="00B91DBE"/>
    <w:rsid w:val="00B9274F"/>
    <w:rsid w:val="00B92CB8"/>
    <w:rsid w:val="00B9308B"/>
    <w:rsid w:val="00B9316E"/>
    <w:rsid w:val="00B93C68"/>
    <w:rsid w:val="00B942D1"/>
    <w:rsid w:val="00B944A1"/>
    <w:rsid w:val="00B9559C"/>
    <w:rsid w:val="00B95AAF"/>
    <w:rsid w:val="00B95CAF"/>
    <w:rsid w:val="00B961DD"/>
    <w:rsid w:val="00B967D1"/>
    <w:rsid w:val="00B96BFF"/>
    <w:rsid w:val="00B96C06"/>
    <w:rsid w:val="00B974B0"/>
    <w:rsid w:val="00B9785B"/>
    <w:rsid w:val="00BA0074"/>
    <w:rsid w:val="00BA0220"/>
    <w:rsid w:val="00BA02AB"/>
    <w:rsid w:val="00BA0664"/>
    <w:rsid w:val="00BA0ABD"/>
    <w:rsid w:val="00BA0C0B"/>
    <w:rsid w:val="00BA1561"/>
    <w:rsid w:val="00BA17F2"/>
    <w:rsid w:val="00BA198D"/>
    <w:rsid w:val="00BA19B0"/>
    <w:rsid w:val="00BA3362"/>
    <w:rsid w:val="00BA3D9B"/>
    <w:rsid w:val="00BA3EDF"/>
    <w:rsid w:val="00BA4028"/>
    <w:rsid w:val="00BA461C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1042"/>
    <w:rsid w:val="00BB180F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D17"/>
    <w:rsid w:val="00BB5E99"/>
    <w:rsid w:val="00BB5F57"/>
    <w:rsid w:val="00BB61F8"/>
    <w:rsid w:val="00BB64FB"/>
    <w:rsid w:val="00BB65DB"/>
    <w:rsid w:val="00BB7089"/>
    <w:rsid w:val="00BB7A23"/>
    <w:rsid w:val="00BC0D81"/>
    <w:rsid w:val="00BC0E6B"/>
    <w:rsid w:val="00BC18EF"/>
    <w:rsid w:val="00BC1C6E"/>
    <w:rsid w:val="00BC1C8D"/>
    <w:rsid w:val="00BC1E6E"/>
    <w:rsid w:val="00BC2171"/>
    <w:rsid w:val="00BC22A2"/>
    <w:rsid w:val="00BC2E95"/>
    <w:rsid w:val="00BC3218"/>
    <w:rsid w:val="00BC39B2"/>
    <w:rsid w:val="00BC3A35"/>
    <w:rsid w:val="00BC4025"/>
    <w:rsid w:val="00BC4522"/>
    <w:rsid w:val="00BC5642"/>
    <w:rsid w:val="00BC5C17"/>
    <w:rsid w:val="00BC5C58"/>
    <w:rsid w:val="00BC5D85"/>
    <w:rsid w:val="00BC6938"/>
    <w:rsid w:val="00BC6AC7"/>
    <w:rsid w:val="00BC6F92"/>
    <w:rsid w:val="00BC72BF"/>
    <w:rsid w:val="00BC7429"/>
    <w:rsid w:val="00BD0A07"/>
    <w:rsid w:val="00BD0E8A"/>
    <w:rsid w:val="00BD1026"/>
    <w:rsid w:val="00BD1424"/>
    <w:rsid w:val="00BD1E8F"/>
    <w:rsid w:val="00BD2986"/>
    <w:rsid w:val="00BD2B01"/>
    <w:rsid w:val="00BD2DC1"/>
    <w:rsid w:val="00BD31B4"/>
    <w:rsid w:val="00BD31ED"/>
    <w:rsid w:val="00BD34A1"/>
    <w:rsid w:val="00BD366B"/>
    <w:rsid w:val="00BD3785"/>
    <w:rsid w:val="00BD3E4B"/>
    <w:rsid w:val="00BD4005"/>
    <w:rsid w:val="00BD486F"/>
    <w:rsid w:val="00BD4D7B"/>
    <w:rsid w:val="00BD59DC"/>
    <w:rsid w:val="00BD6A19"/>
    <w:rsid w:val="00BD6A92"/>
    <w:rsid w:val="00BD6C11"/>
    <w:rsid w:val="00BD7430"/>
    <w:rsid w:val="00BD7D7A"/>
    <w:rsid w:val="00BE0146"/>
    <w:rsid w:val="00BE0EC1"/>
    <w:rsid w:val="00BE0F67"/>
    <w:rsid w:val="00BE10F7"/>
    <w:rsid w:val="00BE11AF"/>
    <w:rsid w:val="00BE13DD"/>
    <w:rsid w:val="00BE223C"/>
    <w:rsid w:val="00BE2A91"/>
    <w:rsid w:val="00BE2B37"/>
    <w:rsid w:val="00BE2C12"/>
    <w:rsid w:val="00BE3D77"/>
    <w:rsid w:val="00BE4372"/>
    <w:rsid w:val="00BE43E8"/>
    <w:rsid w:val="00BE45CA"/>
    <w:rsid w:val="00BE4CDE"/>
    <w:rsid w:val="00BE505D"/>
    <w:rsid w:val="00BE50EA"/>
    <w:rsid w:val="00BE530B"/>
    <w:rsid w:val="00BE5631"/>
    <w:rsid w:val="00BE5F1D"/>
    <w:rsid w:val="00BE6297"/>
    <w:rsid w:val="00BE66A8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BF7FC1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114"/>
    <w:rsid w:val="00C117CC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1C"/>
    <w:rsid w:val="00C1606F"/>
    <w:rsid w:val="00C1655A"/>
    <w:rsid w:val="00C165EC"/>
    <w:rsid w:val="00C167CE"/>
    <w:rsid w:val="00C16E9E"/>
    <w:rsid w:val="00C17429"/>
    <w:rsid w:val="00C17831"/>
    <w:rsid w:val="00C17D21"/>
    <w:rsid w:val="00C17DE1"/>
    <w:rsid w:val="00C17F4B"/>
    <w:rsid w:val="00C205FD"/>
    <w:rsid w:val="00C20B03"/>
    <w:rsid w:val="00C216B2"/>
    <w:rsid w:val="00C216B3"/>
    <w:rsid w:val="00C21818"/>
    <w:rsid w:val="00C21949"/>
    <w:rsid w:val="00C21B0C"/>
    <w:rsid w:val="00C223DA"/>
    <w:rsid w:val="00C22BA8"/>
    <w:rsid w:val="00C22DB6"/>
    <w:rsid w:val="00C2308B"/>
    <w:rsid w:val="00C23230"/>
    <w:rsid w:val="00C2355C"/>
    <w:rsid w:val="00C23BE9"/>
    <w:rsid w:val="00C24A96"/>
    <w:rsid w:val="00C25E19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378"/>
    <w:rsid w:val="00C3495E"/>
    <w:rsid w:val="00C3496A"/>
    <w:rsid w:val="00C351C1"/>
    <w:rsid w:val="00C356F6"/>
    <w:rsid w:val="00C359B0"/>
    <w:rsid w:val="00C370DA"/>
    <w:rsid w:val="00C3713D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4D7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961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ECA"/>
    <w:rsid w:val="00C51FE1"/>
    <w:rsid w:val="00C523D7"/>
    <w:rsid w:val="00C524F0"/>
    <w:rsid w:val="00C526D7"/>
    <w:rsid w:val="00C52EE3"/>
    <w:rsid w:val="00C530F2"/>
    <w:rsid w:val="00C53204"/>
    <w:rsid w:val="00C53209"/>
    <w:rsid w:val="00C53938"/>
    <w:rsid w:val="00C53C0B"/>
    <w:rsid w:val="00C53E1E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5F77"/>
    <w:rsid w:val="00C56228"/>
    <w:rsid w:val="00C56236"/>
    <w:rsid w:val="00C563F9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479"/>
    <w:rsid w:val="00C64542"/>
    <w:rsid w:val="00C648E6"/>
    <w:rsid w:val="00C64BCE"/>
    <w:rsid w:val="00C65261"/>
    <w:rsid w:val="00C652A2"/>
    <w:rsid w:val="00C656EA"/>
    <w:rsid w:val="00C65DB4"/>
    <w:rsid w:val="00C6647A"/>
    <w:rsid w:val="00C6675F"/>
    <w:rsid w:val="00C66B6F"/>
    <w:rsid w:val="00C672D5"/>
    <w:rsid w:val="00C67664"/>
    <w:rsid w:val="00C67907"/>
    <w:rsid w:val="00C70A45"/>
    <w:rsid w:val="00C70AB2"/>
    <w:rsid w:val="00C70F11"/>
    <w:rsid w:val="00C7128E"/>
    <w:rsid w:val="00C71496"/>
    <w:rsid w:val="00C714C4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725"/>
    <w:rsid w:val="00C80A2D"/>
    <w:rsid w:val="00C81139"/>
    <w:rsid w:val="00C838BB"/>
    <w:rsid w:val="00C83C8A"/>
    <w:rsid w:val="00C848B5"/>
    <w:rsid w:val="00C851A5"/>
    <w:rsid w:val="00C85539"/>
    <w:rsid w:val="00C8562A"/>
    <w:rsid w:val="00C862D6"/>
    <w:rsid w:val="00C8641C"/>
    <w:rsid w:val="00C86B4A"/>
    <w:rsid w:val="00C86DD2"/>
    <w:rsid w:val="00C877B5"/>
    <w:rsid w:val="00C87C3E"/>
    <w:rsid w:val="00C9017B"/>
    <w:rsid w:val="00C9054B"/>
    <w:rsid w:val="00C9076C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5A1F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12AA"/>
    <w:rsid w:val="00CA345B"/>
    <w:rsid w:val="00CA3FF2"/>
    <w:rsid w:val="00CA413D"/>
    <w:rsid w:val="00CA41A9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3796"/>
    <w:rsid w:val="00CB41DE"/>
    <w:rsid w:val="00CB49BF"/>
    <w:rsid w:val="00CB4C8B"/>
    <w:rsid w:val="00CB55D1"/>
    <w:rsid w:val="00CB5705"/>
    <w:rsid w:val="00CB6151"/>
    <w:rsid w:val="00CB6CC9"/>
    <w:rsid w:val="00CB7589"/>
    <w:rsid w:val="00CB7839"/>
    <w:rsid w:val="00CC0584"/>
    <w:rsid w:val="00CC0676"/>
    <w:rsid w:val="00CC081E"/>
    <w:rsid w:val="00CC1462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4EED"/>
    <w:rsid w:val="00CC518F"/>
    <w:rsid w:val="00CC5A2D"/>
    <w:rsid w:val="00CC6702"/>
    <w:rsid w:val="00CC672B"/>
    <w:rsid w:val="00CC69C2"/>
    <w:rsid w:val="00CC7420"/>
    <w:rsid w:val="00CC7892"/>
    <w:rsid w:val="00CC7A7E"/>
    <w:rsid w:val="00CC7BE1"/>
    <w:rsid w:val="00CD0355"/>
    <w:rsid w:val="00CD081B"/>
    <w:rsid w:val="00CD12B2"/>
    <w:rsid w:val="00CD1562"/>
    <w:rsid w:val="00CD1981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873"/>
    <w:rsid w:val="00CD5F8D"/>
    <w:rsid w:val="00CD5F93"/>
    <w:rsid w:val="00CD60E3"/>
    <w:rsid w:val="00CD6199"/>
    <w:rsid w:val="00CD64C5"/>
    <w:rsid w:val="00CD7F58"/>
    <w:rsid w:val="00CE008E"/>
    <w:rsid w:val="00CE0A7F"/>
    <w:rsid w:val="00CE138B"/>
    <w:rsid w:val="00CE1451"/>
    <w:rsid w:val="00CE163F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4A5"/>
    <w:rsid w:val="00CE5D17"/>
    <w:rsid w:val="00CE5D3B"/>
    <w:rsid w:val="00CE6508"/>
    <w:rsid w:val="00CE65B9"/>
    <w:rsid w:val="00CE6E81"/>
    <w:rsid w:val="00CE7899"/>
    <w:rsid w:val="00CE7A6F"/>
    <w:rsid w:val="00CE7ECF"/>
    <w:rsid w:val="00CF160E"/>
    <w:rsid w:val="00CF2CAB"/>
    <w:rsid w:val="00CF2FF7"/>
    <w:rsid w:val="00CF4046"/>
    <w:rsid w:val="00CF47F0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77"/>
    <w:rsid w:val="00CF7FB7"/>
    <w:rsid w:val="00D002EF"/>
    <w:rsid w:val="00D007A7"/>
    <w:rsid w:val="00D00DE7"/>
    <w:rsid w:val="00D01071"/>
    <w:rsid w:val="00D0133F"/>
    <w:rsid w:val="00D01360"/>
    <w:rsid w:val="00D01B54"/>
    <w:rsid w:val="00D02DFE"/>
    <w:rsid w:val="00D0399D"/>
    <w:rsid w:val="00D0428A"/>
    <w:rsid w:val="00D0481F"/>
    <w:rsid w:val="00D0564B"/>
    <w:rsid w:val="00D05DFE"/>
    <w:rsid w:val="00D065CF"/>
    <w:rsid w:val="00D06691"/>
    <w:rsid w:val="00D0689A"/>
    <w:rsid w:val="00D06A3D"/>
    <w:rsid w:val="00D0733A"/>
    <w:rsid w:val="00D07369"/>
    <w:rsid w:val="00D076A9"/>
    <w:rsid w:val="00D07FBE"/>
    <w:rsid w:val="00D1082B"/>
    <w:rsid w:val="00D110A2"/>
    <w:rsid w:val="00D1161A"/>
    <w:rsid w:val="00D11A52"/>
    <w:rsid w:val="00D1249A"/>
    <w:rsid w:val="00D12F53"/>
    <w:rsid w:val="00D13338"/>
    <w:rsid w:val="00D1337E"/>
    <w:rsid w:val="00D135BA"/>
    <w:rsid w:val="00D13CB9"/>
    <w:rsid w:val="00D13E41"/>
    <w:rsid w:val="00D14690"/>
    <w:rsid w:val="00D151E1"/>
    <w:rsid w:val="00D15C88"/>
    <w:rsid w:val="00D15C8F"/>
    <w:rsid w:val="00D15D47"/>
    <w:rsid w:val="00D16F19"/>
    <w:rsid w:val="00D16F82"/>
    <w:rsid w:val="00D17292"/>
    <w:rsid w:val="00D17610"/>
    <w:rsid w:val="00D2037C"/>
    <w:rsid w:val="00D204DC"/>
    <w:rsid w:val="00D207EA"/>
    <w:rsid w:val="00D2118E"/>
    <w:rsid w:val="00D2163F"/>
    <w:rsid w:val="00D223A7"/>
    <w:rsid w:val="00D22821"/>
    <w:rsid w:val="00D22849"/>
    <w:rsid w:val="00D2327C"/>
    <w:rsid w:val="00D234FB"/>
    <w:rsid w:val="00D23521"/>
    <w:rsid w:val="00D23800"/>
    <w:rsid w:val="00D23DE7"/>
    <w:rsid w:val="00D242D0"/>
    <w:rsid w:val="00D24C86"/>
    <w:rsid w:val="00D24E75"/>
    <w:rsid w:val="00D25011"/>
    <w:rsid w:val="00D257B2"/>
    <w:rsid w:val="00D25984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3F7"/>
    <w:rsid w:val="00D3378B"/>
    <w:rsid w:val="00D33791"/>
    <w:rsid w:val="00D33BA6"/>
    <w:rsid w:val="00D347FD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17F1"/>
    <w:rsid w:val="00D41DE5"/>
    <w:rsid w:val="00D43012"/>
    <w:rsid w:val="00D436DF"/>
    <w:rsid w:val="00D443BE"/>
    <w:rsid w:val="00D447CA"/>
    <w:rsid w:val="00D44976"/>
    <w:rsid w:val="00D4499E"/>
    <w:rsid w:val="00D449BE"/>
    <w:rsid w:val="00D45201"/>
    <w:rsid w:val="00D454DF"/>
    <w:rsid w:val="00D45711"/>
    <w:rsid w:val="00D46EE1"/>
    <w:rsid w:val="00D46F26"/>
    <w:rsid w:val="00D4708D"/>
    <w:rsid w:val="00D47670"/>
    <w:rsid w:val="00D501E3"/>
    <w:rsid w:val="00D50C83"/>
    <w:rsid w:val="00D51248"/>
    <w:rsid w:val="00D51451"/>
    <w:rsid w:val="00D51956"/>
    <w:rsid w:val="00D519DE"/>
    <w:rsid w:val="00D51C5D"/>
    <w:rsid w:val="00D52490"/>
    <w:rsid w:val="00D52ED5"/>
    <w:rsid w:val="00D52F5B"/>
    <w:rsid w:val="00D53642"/>
    <w:rsid w:val="00D53CFC"/>
    <w:rsid w:val="00D53EBE"/>
    <w:rsid w:val="00D5405C"/>
    <w:rsid w:val="00D55AD4"/>
    <w:rsid w:val="00D55DFC"/>
    <w:rsid w:val="00D55F16"/>
    <w:rsid w:val="00D56761"/>
    <w:rsid w:val="00D57644"/>
    <w:rsid w:val="00D57D3B"/>
    <w:rsid w:val="00D57D9B"/>
    <w:rsid w:val="00D57EF8"/>
    <w:rsid w:val="00D6033F"/>
    <w:rsid w:val="00D60582"/>
    <w:rsid w:val="00D6078A"/>
    <w:rsid w:val="00D615B6"/>
    <w:rsid w:val="00D617F3"/>
    <w:rsid w:val="00D61E10"/>
    <w:rsid w:val="00D61E88"/>
    <w:rsid w:val="00D61F6E"/>
    <w:rsid w:val="00D62091"/>
    <w:rsid w:val="00D62169"/>
    <w:rsid w:val="00D62D86"/>
    <w:rsid w:val="00D62F9A"/>
    <w:rsid w:val="00D63030"/>
    <w:rsid w:val="00D63D97"/>
    <w:rsid w:val="00D64100"/>
    <w:rsid w:val="00D64861"/>
    <w:rsid w:val="00D64C57"/>
    <w:rsid w:val="00D64FA5"/>
    <w:rsid w:val="00D652B9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15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716"/>
    <w:rsid w:val="00D828CA"/>
    <w:rsid w:val="00D82E7F"/>
    <w:rsid w:val="00D83177"/>
    <w:rsid w:val="00D85450"/>
    <w:rsid w:val="00D86543"/>
    <w:rsid w:val="00D86840"/>
    <w:rsid w:val="00D86A89"/>
    <w:rsid w:val="00D86D6E"/>
    <w:rsid w:val="00D87696"/>
    <w:rsid w:val="00D877D7"/>
    <w:rsid w:val="00D8787A"/>
    <w:rsid w:val="00D87950"/>
    <w:rsid w:val="00D9028C"/>
    <w:rsid w:val="00D90BB6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69A"/>
    <w:rsid w:val="00D94A70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2F5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3B2"/>
    <w:rsid w:val="00DA1538"/>
    <w:rsid w:val="00DA184E"/>
    <w:rsid w:val="00DA19FB"/>
    <w:rsid w:val="00DA2397"/>
    <w:rsid w:val="00DA3683"/>
    <w:rsid w:val="00DA3724"/>
    <w:rsid w:val="00DA3817"/>
    <w:rsid w:val="00DA4469"/>
    <w:rsid w:val="00DA4513"/>
    <w:rsid w:val="00DA4DF8"/>
    <w:rsid w:val="00DA5088"/>
    <w:rsid w:val="00DA59B8"/>
    <w:rsid w:val="00DA5AE8"/>
    <w:rsid w:val="00DA6011"/>
    <w:rsid w:val="00DA6842"/>
    <w:rsid w:val="00DA74AE"/>
    <w:rsid w:val="00DB02B7"/>
    <w:rsid w:val="00DB0344"/>
    <w:rsid w:val="00DB03D3"/>
    <w:rsid w:val="00DB06FB"/>
    <w:rsid w:val="00DB1105"/>
    <w:rsid w:val="00DB11FE"/>
    <w:rsid w:val="00DB15B2"/>
    <w:rsid w:val="00DB1845"/>
    <w:rsid w:val="00DB24AD"/>
    <w:rsid w:val="00DB2ADD"/>
    <w:rsid w:val="00DB2B03"/>
    <w:rsid w:val="00DB2B54"/>
    <w:rsid w:val="00DB2C31"/>
    <w:rsid w:val="00DB2D53"/>
    <w:rsid w:val="00DB335F"/>
    <w:rsid w:val="00DB37F9"/>
    <w:rsid w:val="00DB58B4"/>
    <w:rsid w:val="00DB5CE6"/>
    <w:rsid w:val="00DB6093"/>
    <w:rsid w:val="00DB68AC"/>
    <w:rsid w:val="00DB6D0D"/>
    <w:rsid w:val="00DB714E"/>
    <w:rsid w:val="00DB7E54"/>
    <w:rsid w:val="00DC008D"/>
    <w:rsid w:val="00DC08E5"/>
    <w:rsid w:val="00DC15A8"/>
    <w:rsid w:val="00DC281D"/>
    <w:rsid w:val="00DC29F6"/>
    <w:rsid w:val="00DC2B71"/>
    <w:rsid w:val="00DC2E07"/>
    <w:rsid w:val="00DC31CA"/>
    <w:rsid w:val="00DC32C7"/>
    <w:rsid w:val="00DC33E5"/>
    <w:rsid w:val="00DC3884"/>
    <w:rsid w:val="00DC47FE"/>
    <w:rsid w:val="00DC4AB2"/>
    <w:rsid w:val="00DC4DFC"/>
    <w:rsid w:val="00DC5712"/>
    <w:rsid w:val="00DC59CC"/>
    <w:rsid w:val="00DC5EFC"/>
    <w:rsid w:val="00DC61F2"/>
    <w:rsid w:val="00DC67B0"/>
    <w:rsid w:val="00DC70C3"/>
    <w:rsid w:val="00DC7111"/>
    <w:rsid w:val="00DC7960"/>
    <w:rsid w:val="00DC7D59"/>
    <w:rsid w:val="00DD0E38"/>
    <w:rsid w:val="00DD1588"/>
    <w:rsid w:val="00DD1E03"/>
    <w:rsid w:val="00DD2072"/>
    <w:rsid w:val="00DD2767"/>
    <w:rsid w:val="00DD2FD9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3F"/>
    <w:rsid w:val="00DD67A6"/>
    <w:rsid w:val="00DD6E8C"/>
    <w:rsid w:val="00DD7308"/>
    <w:rsid w:val="00DD7938"/>
    <w:rsid w:val="00DD7960"/>
    <w:rsid w:val="00DD79EA"/>
    <w:rsid w:val="00DE0298"/>
    <w:rsid w:val="00DE067A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548"/>
    <w:rsid w:val="00DE3A2A"/>
    <w:rsid w:val="00DE3EE6"/>
    <w:rsid w:val="00DE41BA"/>
    <w:rsid w:val="00DE4202"/>
    <w:rsid w:val="00DE4B36"/>
    <w:rsid w:val="00DE5997"/>
    <w:rsid w:val="00DE6DA6"/>
    <w:rsid w:val="00DE6E65"/>
    <w:rsid w:val="00DE725B"/>
    <w:rsid w:val="00DE730E"/>
    <w:rsid w:val="00DE7A62"/>
    <w:rsid w:val="00DF03CD"/>
    <w:rsid w:val="00DF176E"/>
    <w:rsid w:val="00DF1EA7"/>
    <w:rsid w:val="00DF2301"/>
    <w:rsid w:val="00DF23C4"/>
    <w:rsid w:val="00DF24AD"/>
    <w:rsid w:val="00DF2E6D"/>
    <w:rsid w:val="00DF3425"/>
    <w:rsid w:val="00DF3603"/>
    <w:rsid w:val="00DF3DD7"/>
    <w:rsid w:val="00DF5136"/>
    <w:rsid w:val="00DF5338"/>
    <w:rsid w:val="00DF5454"/>
    <w:rsid w:val="00DF5BBB"/>
    <w:rsid w:val="00DF5E24"/>
    <w:rsid w:val="00DF5F02"/>
    <w:rsid w:val="00DF6546"/>
    <w:rsid w:val="00DF668B"/>
    <w:rsid w:val="00DF66B0"/>
    <w:rsid w:val="00DF6CBD"/>
    <w:rsid w:val="00DF6DB4"/>
    <w:rsid w:val="00DF701F"/>
    <w:rsid w:val="00DF715D"/>
    <w:rsid w:val="00DF7254"/>
    <w:rsid w:val="00DF73DC"/>
    <w:rsid w:val="00DF7695"/>
    <w:rsid w:val="00DF784A"/>
    <w:rsid w:val="00DF7A5B"/>
    <w:rsid w:val="00DF7DFE"/>
    <w:rsid w:val="00E01294"/>
    <w:rsid w:val="00E01A91"/>
    <w:rsid w:val="00E02048"/>
    <w:rsid w:val="00E0259F"/>
    <w:rsid w:val="00E02BC7"/>
    <w:rsid w:val="00E031FC"/>
    <w:rsid w:val="00E03697"/>
    <w:rsid w:val="00E03862"/>
    <w:rsid w:val="00E03C88"/>
    <w:rsid w:val="00E03D9C"/>
    <w:rsid w:val="00E03EC7"/>
    <w:rsid w:val="00E03FFE"/>
    <w:rsid w:val="00E04159"/>
    <w:rsid w:val="00E0469E"/>
    <w:rsid w:val="00E049FB"/>
    <w:rsid w:val="00E04BFC"/>
    <w:rsid w:val="00E0593F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1B9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1E"/>
    <w:rsid w:val="00E14AAC"/>
    <w:rsid w:val="00E14C49"/>
    <w:rsid w:val="00E15C2C"/>
    <w:rsid w:val="00E15DFD"/>
    <w:rsid w:val="00E160A8"/>
    <w:rsid w:val="00E16B79"/>
    <w:rsid w:val="00E1743B"/>
    <w:rsid w:val="00E174EF"/>
    <w:rsid w:val="00E176FD"/>
    <w:rsid w:val="00E177C9"/>
    <w:rsid w:val="00E17A3B"/>
    <w:rsid w:val="00E17E30"/>
    <w:rsid w:val="00E23AA3"/>
    <w:rsid w:val="00E23B98"/>
    <w:rsid w:val="00E242BB"/>
    <w:rsid w:val="00E24529"/>
    <w:rsid w:val="00E245DC"/>
    <w:rsid w:val="00E24638"/>
    <w:rsid w:val="00E24907"/>
    <w:rsid w:val="00E25CAB"/>
    <w:rsid w:val="00E25E6C"/>
    <w:rsid w:val="00E25ED0"/>
    <w:rsid w:val="00E25F53"/>
    <w:rsid w:val="00E2612B"/>
    <w:rsid w:val="00E26DC4"/>
    <w:rsid w:val="00E278DB"/>
    <w:rsid w:val="00E27AC7"/>
    <w:rsid w:val="00E27C98"/>
    <w:rsid w:val="00E27F4F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67E"/>
    <w:rsid w:val="00E33CC2"/>
    <w:rsid w:val="00E34B4C"/>
    <w:rsid w:val="00E35065"/>
    <w:rsid w:val="00E3539F"/>
    <w:rsid w:val="00E35653"/>
    <w:rsid w:val="00E35C3B"/>
    <w:rsid w:val="00E36030"/>
    <w:rsid w:val="00E360FF"/>
    <w:rsid w:val="00E363B7"/>
    <w:rsid w:val="00E363C8"/>
    <w:rsid w:val="00E36B8B"/>
    <w:rsid w:val="00E3701E"/>
    <w:rsid w:val="00E37081"/>
    <w:rsid w:val="00E374BB"/>
    <w:rsid w:val="00E375E6"/>
    <w:rsid w:val="00E3787F"/>
    <w:rsid w:val="00E40354"/>
    <w:rsid w:val="00E40355"/>
    <w:rsid w:val="00E408D0"/>
    <w:rsid w:val="00E40F62"/>
    <w:rsid w:val="00E41D9B"/>
    <w:rsid w:val="00E42E36"/>
    <w:rsid w:val="00E42E59"/>
    <w:rsid w:val="00E42F31"/>
    <w:rsid w:val="00E43228"/>
    <w:rsid w:val="00E439EE"/>
    <w:rsid w:val="00E43F95"/>
    <w:rsid w:val="00E44138"/>
    <w:rsid w:val="00E4415A"/>
    <w:rsid w:val="00E44342"/>
    <w:rsid w:val="00E447E1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0B7"/>
    <w:rsid w:val="00E511FA"/>
    <w:rsid w:val="00E5130D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1F49"/>
    <w:rsid w:val="00E6228A"/>
    <w:rsid w:val="00E624A6"/>
    <w:rsid w:val="00E6265F"/>
    <w:rsid w:val="00E62684"/>
    <w:rsid w:val="00E62B63"/>
    <w:rsid w:val="00E6342D"/>
    <w:rsid w:val="00E63AD5"/>
    <w:rsid w:val="00E64432"/>
    <w:rsid w:val="00E64529"/>
    <w:rsid w:val="00E6486B"/>
    <w:rsid w:val="00E64E85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60A"/>
    <w:rsid w:val="00E67695"/>
    <w:rsid w:val="00E67753"/>
    <w:rsid w:val="00E67AE3"/>
    <w:rsid w:val="00E70954"/>
    <w:rsid w:val="00E711E9"/>
    <w:rsid w:val="00E7121A"/>
    <w:rsid w:val="00E719A9"/>
    <w:rsid w:val="00E71CC5"/>
    <w:rsid w:val="00E721C4"/>
    <w:rsid w:val="00E728F6"/>
    <w:rsid w:val="00E7291A"/>
    <w:rsid w:val="00E72FED"/>
    <w:rsid w:val="00E737A4"/>
    <w:rsid w:val="00E74349"/>
    <w:rsid w:val="00E74990"/>
    <w:rsid w:val="00E74F69"/>
    <w:rsid w:val="00E75006"/>
    <w:rsid w:val="00E75A83"/>
    <w:rsid w:val="00E75E62"/>
    <w:rsid w:val="00E75F91"/>
    <w:rsid w:val="00E76BB9"/>
    <w:rsid w:val="00E800A2"/>
    <w:rsid w:val="00E802BC"/>
    <w:rsid w:val="00E8071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CBF"/>
    <w:rsid w:val="00E86EA5"/>
    <w:rsid w:val="00E86EBD"/>
    <w:rsid w:val="00E86FFE"/>
    <w:rsid w:val="00E8748C"/>
    <w:rsid w:val="00E874F1"/>
    <w:rsid w:val="00E8754E"/>
    <w:rsid w:val="00E878BA"/>
    <w:rsid w:val="00E90C81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5E6E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96"/>
    <w:rsid w:val="00EA02B0"/>
    <w:rsid w:val="00EA0B77"/>
    <w:rsid w:val="00EA1A19"/>
    <w:rsid w:val="00EA2218"/>
    <w:rsid w:val="00EA2333"/>
    <w:rsid w:val="00EA237B"/>
    <w:rsid w:val="00EA24B0"/>
    <w:rsid w:val="00EA2E1A"/>
    <w:rsid w:val="00EA30B0"/>
    <w:rsid w:val="00EA38CD"/>
    <w:rsid w:val="00EA4746"/>
    <w:rsid w:val="00EA5046"/>
    <w:rsid w:val="00EA5538"/>
    <w:rsid w:val="00EA5AFC"/>
    <w:rsid w:val="00EA5CB4"/>
    <w:rsid w:val="00EA6199"/>
    <w:rsid w:val="00EA62D1"/>
    <w:rsid w:val="00EA6B35"/>
    <w:rsid w:val="00EA6CC3"/>
    <w:rsid w:val="00EA6E36"/>
    <w:rsid w:val="00EA6F0C"/>
    <w:rsid w:val="00EA75AF"/>
    <w:rsid w:val="00EA75C7"/>
    <w:rsid w:val="00EA7767"/>
    <w:rsid w:val="00EA7A92"/>
    <w:rsid w:val="00EA7ABE"/>
    <w:rsid w:val="00EA7CB5"/>
    <w:rsid w:val="00EB00CD"/>
    <w:rsid w:val="00EB0161"/>
    <w:rsid w:val="00EB118F"/>
    <w:rsid w:val="00EB1A30"/>
    <w:rsid w:val="00EB1BDC"/>
    <w:rsid w:val="00EB23BE"/>
    <w:rsid w:val="00EB2EE1"/>
    <w:rsid w:val="00EB305D"/>
    <w:rsid w:val="00EB3069"/>
    <w:rsid w:val="00EB309D"/>
    <w:rsid w:val="00EB30F8"/>
    <w:rsid w:val="00EB3B14"/>
    <w:rsid w:val="00EB42F2"/>
    <w:rsid w:val="00EB526A"/>
    <w:rsid w:val="00EB52E1"/>
    <w:rsid w:val="00EB5BC8"/>
    <w:rsid w:val="00EB62FA"/>
    <w:rsid w:val="00EB66AF"/>
    <w:rsid w:val="00EB6765"/>
    <w:rsid w:val="00EB6D2B"/>
    <w:rsid w:val="00EB6D4C"/>
    <w:rsid w:val="00EB6E48"/>
    <w:rsid w:val="00EB6E88"/>
    <w:rsid w:val="00EB7215"/>
    <w:rsid w:val="00EB72EC"/>
    <w:rsid w:val="00EB73C9"/>
    <w:rsid w:val="00EB743E"/>
    <w:rsid w:val="00EB7C11"/>
    <w:rsid w:val="00EB7E5B"/>
    <w:rsid w:val="00EC0D27"/>
    <w:rsid w:val="00EC154B"/>
    <w:rsid w:val="00EC19DE"/>
    <w:rsid w:val="00EC2064"/>
    <w:rsid w:val="00EC20FC"/>
    <w:rsid w:val="00EC2543"/>
    <w:rsid w:val="00EC25E8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517"/>
    <w:rsid w:val="00ED069E"/>
    <w:rsid w:val="00ED07AD"/>
    <w:rsid w:val="00ED0847"/>
    <w:rsid w:val="00ED10A1"/>
    <w:rsid w:val="00ED10D6"/>
    <w:rsid w:val="00ED148B"/>
    <w:rsid w:val="00ED1941"/>
    <w:rsid w:val="00ED257F"/>
    <w:rsid w:val="00ED28AE"/>
    <w:rsid w:val="00ED28DD"/>
    <w:rsid w:val="00ED2B43"/>
    <w:rsid w:val="00ED3F86"/>
    <w:rsid w:val="00ED40FE"/>
    <w:rsid w:val="00ED4191"/>
    <w:rsid w:val="00ED4330"/>
    <w:rsid w:val="00ED4597"/>
    <w:rsid w:val="00ED4C80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1713"/>
    <w:rsid w:val="00EE223C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4EB4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639"/>
    <w:rsid w:val="00EF3829"/>
    <w:rsid w:val="00EF461B"/>
    <w:rsid w:val="00EF4CE1"/>
    <w:rsid w:val="00EF4F62"/>
    <w:rsid w:val="00EF5377"/>
    <w:rsid w:val="00EF58B5"/>
    <w:rsid w:val="00EF6036"/>
    <w:rsid w:val="00EF63CB"/>
    <w:rsid w:val="00EF68E2"/>
    <w:rsid w:val="00EF6AFC"/>
    <w:rsid w:val="00EF710D"/>
    <w:rsid w:val="00EF7DCC"/>
    <w:rsid w:val="00EF7E0D"/>
    <w:rsid w:val="00F00755"/>
    <w:rsid w:val="00F00D72"/>
    <w:rsid w:val="00F01714"/>
    <w:rsid w:val="00F01A7A"/>
    <w:rsid w:val="00F01AE0"/>
    <w:rsid w:val="00F01CAF"/>
    <w:rsid w:val="00F01ED1"/>
    <w:rsid w:val="00F024EC"/>
    <w:rsid w:val="00F03C91"/>
    <w:rsid w:val="00F03EED"/>
    <w:rsid w:val="00F03F8B"/>
    <w:rsid w:val="00F04284"/>
    <w:rsid w:val="00F044B4"/>
    <w:rsid w:val="00F0456E"/>
    <w:rsid w:val="00F048D9"/>
    <w:rsid w:val="00F05077"/>
    <w:rsid w:val="00F05871"/>
    <w:rsid w:val="00F059E2"/>
    <w:rsid w:val="00F063B2"/>
    <w:rsid w:val="00F07108"/>
    <w:rsid w:val="00F07844"/>
    <w:rsid w:val="00F111D6"/>
    <w:rsid w:val="00F11C9E"/>
    <w:rsid w:val="00F12467"/>
    <w:rsid w:val="00F12F25"/>
    <w:rsid w:val="00F133BF"/>
    <w:rsid w:val="00F13D1F"/>
    <w:rsid w:val="00F141BB"/>
    <w:rsid w:val="00F1456A"/>
    <w:rsid w:val="00F14725"/>
    <w:rsid w:val="00F14972"/>
    <w:rsid w:val="00F14D8A"/>
    <w:rsid w:val="00F14F36"/>
    <w:rsid w:val="00F14F68"/>
    <w:rsid w:val="00F15876"/>
    <w:rsid w:val="00F1599D"/>
    <w:rsid w:val="00F16039"/>
    <w:rsid w:val="00F164E2"/>
    <w:rsid w:val="00F16B31"/>
    <w:rsid w:val="00F1733A"/>
    <w:rsid w:val="00F1753E"/>
    <w:rsid w:val="00F17A4B"/>
    <w:rsid w:val="00F17AD8"/>
    <w:rsid w:val="00F17CE5"/>
    <w:rsid w:val="00F20CEA"/>
    <w:rsid w:val="00F20EAF"/>
    <w:rsid w:val="00F216F8"/>
    <w:rsid w:val="00F21726"/>
    <w:rsid w:val="00F2172D"/>
    <w:rsid w:val="00F21C38"/>
    <w:rsid w:val="00F22154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69"/>
    <w:rsid w:val="00F25FC5"/>
    <w:rsid w:val="00F262BF"/>
    <w:rsid w:val="00F26B93"/>
    <w:rsid w:val="00F27469"/>
    <w:rsid w:val="00F27776"/>
    <w:rsid w:val="00F27F48"/>
    <w:rsid w:val="00F300D1"/>
    <w:rsid w:val="00F30195"/>
    <w:rsid w:val="00F30ACA"/>
    <w:rsid w:val="00F30E34"/>
    <w:rsid w:val="00F3111E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A2"/>
    <w:rsid w:val="00F374D6"/>
    <w:rsid w:val="00F374E3"/>
    <w:rsid w:val="00F375B5"/>
    <w:rsid w:val="00F37B00"/>
    <w:rsid w:val="00F37B51"/>
    <w:rsid w:val="00F37F7A"/>
    <w:rsid w:val="00F4011E"/>
    <w:rsid w:val="00F407DD"/>
    <w:rsid w:val="00F4096C"/>
    <w:rsid w:val="00F40E90"/>
    <w:rsid w:val="00F4174D"/>
    <w:rsid w:val="00F4196E"/>
    <w:rsid w:val="00F42334"/>
    <w:rsid w:val="00F42B92"/>
    <w:rsid w:val="00F42C07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5FEB"/>
    <w:rsid w:val="00F462FC"/>
    <w:rsid w:val="00F46461"/>
    <w:rsid w:val="00F46CD8"/>
    <w:rsid w:val="00F46FF7"/>
    <w:rsid w:val="00F47120"/>
    <w:rsid w:val="00F471E3"/>
    <w:rsid w:val="00F47908"/>
    <w:rsid w:val="00F47B04"/>
    <w:rsid w:val="00F47C01"/>
    <w:rsid w:val="00F5003A"/>
    <w:rsid w:val="00F512A3"/>
    <w:rsid w:val="00F5136F"/>
    <w:rsid w:val="00F51FE7"/>
    <w:rsid w:val="00F52187"/>
    <w:rsid w:val="00F532CE"/>
    <w:rsid w:val="00F53482"/>
    <w:rsid w:val="00F53C0A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AA0"/>
    <w:rsid w:val="00F60CA3"/>
    <w:rsid w:val="00F60E86"/>
    <w:rsid w:val="00F6103D"/>
    <w:rsid w:val="00F61864"/>
    <w:rsid w:val="00F61BEB"/>
    <w:rsid w:val="00F61E18"/>
    <w:rsid w:val="00F61FFF"/>
    <w:rsid w:val="00F63052"/>
    <w:rsid w:val="00F63380"/>
    <w:rsid w:val="00F6367D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7B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52F"/>
    <w:rsid w:val="00F74570"/>
    <w:rsid w:val="00F74C4D"/>
    <w:rsid w:val="00F74EAC"/>
    <w:rsid w:val="00F75B3F"/>
    <w:rsid w:val="00F75D5D"/>
    <w:rsid w:val="00F77010"/>
    <w:rsid w:val="00F7753A"/>
    <w:rsid w:val="00F77C5C"/>
    <w:rsid w:val="00F8083C"/>
    <w:rsid w:val="00F81716"/>
    <w:rsid w:val="00F81910"/>
    <w:rsid w:val="00F81D41"/>
    <w:rsid w:val="00F82283"/>
    <w:rsid w:val="00F82358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209"/>
    <w:rsid w:val="00F8679D"/>
    <w:rsid w:val="00F87052"/>
    <w:rsid w:val="00F87E03"/>
    <w:rsid w:val="00F901C6"/>
    <w:rsid w:val="00F901DA"/>
    <w:rsid w:val="00F9050D"/>
    <w:rsid w:val="00F91E74"/>
    <w:rsid w:val="00F91E97"/>
    <w:rsid w:val="00F91EA1"/>
    <w:rsid w:val="00F9246A"/>
    <w:rsid w:val="00F928AC"/>
    <w:rsid w:val="00F92B7E"/>
    <w:rsid w:val="00F92F41"/>
    <w:rsid w:val="00F92FDD"/>
    <w:rsid w:val="00F93197"/>
    <w:rsid w:val="00F9320C"/>
    <w:rsid w:val="00F933AB"/>
    <w:rsid w:val="00F9374D"/>
    <w:rsid w:val="00F93B61"/>
    <w:rsid w:val="00F94097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D3A"/>
    <w:rsid w:val="00FA2E36"/>
    <w:rsid w:val="00FA343E"/>
    <w:rsid w:val="00FA467C"/>
    <w:rsid w:val="00FA51C1"/>
    <w:rsid w:val="00FA58EE"/>
    <w:rsid w:val="00FA6047"/>
    <w:rsid w:val="00FA604D"/>
    <w:rsid w:val="00FA61DC"/>
    <w:rsid w:val="00FA6FC7"/>
    <w:rsid w:val="00FB01DE"/>
    <w:rsid w:val="00FB04F6"/>
    <w:rsid w:val="00FB0984"/>
    <w:rsid w:val="00FB2024"/>
    <w:rsid w:val="00FB2279"/>
    <w:rsid w:val="00FB26ED"/>
    <w:rsid w:val="00FB2E8B"/>
    <w:rsid w:val="00FB3373"/>
    <w:rsid w:val="00FB33C2"/>
    <w:rsid w:val="00FB357F"/>
    <w:rsid w:val="00FB37C0"/>
    <w:rsid w:val="00FB39D7"/>
    <w:rsid w:val="00FB4488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8C1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9A5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0CE1"/>
    <w:rsid w:val="00FD1476"/>
    <w:rsid w:val="00FD1B58"/>
    <w:rsid w:val="00FD2242"/>
    <w:rsid w:val="00FD2446"/>
    <w:rsid w:val="00FD2CBE"/>
    <w:rsid w:val="00FD31BF"/>
    <w:rsid w:val="00FD3881"/>
    <w:rsid w:val="00FD3C35"/>
    <w:rsid w:val="00FD3D1A"/>
    <w:rsid w:val="00FD3E07"/>
    <w:rsid w:val="00FD446C"/>
    <w:rsid w:val="00FD460F"/>
    <w:rsid w:val="00FD4A7D"/>
    <w:rsid w:val="00FD4B0A"/>
    <w:rsid w:val="00FD4BB0"/>
    <w:rsid w:val="00FD4E81"/>
    <w:rsid w:val="00FD597D"/>
    <w:rsid w:val="00FD59F7"/>
    <w:rsid w:val="00FD61E9"/>
    <w:rsid w:val="00FD6322"/>
    <w:rsid w:val="00FD6912"/>
    <w:rsid w:val="00FD7655"/>
    <w:rsid w:val="00FE08F1"/>
    <w:rsid w:val="00FE0954"/>
    <w:rsid w:val="00FE0C1A"/>
    <w:rsid w:val="00FE0DCD"/>
    <w:rsid w:val="00FE11A4"/>
    <w:rsid w:val="00FE1645"/>
    <w:rsid w:val="00FE210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1CB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1EB"/>
    <w:rsid w:val="00FF05F6"/>
    <w:rsid w:val="00FF0769"/>
    <w:rsid w:val="00FF19B3"/>
    <w:rsid w:val="00FF1A16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  <w:rsid w:val="00FF7749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B6ED332E-954D-4B51-8D2F-D4520024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link w:val="acctfourfiguresChar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831016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934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B54B1F-E56D-48E9-BD87-04A93FF9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D5BE5E-13E7-494C-A8DA-B6D587631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27D29-F1CB-4CBD-8B72-AD8A7BB630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63</Pages>
  <Words>11147</Words>
  <Characters>63541</Characters>
  <Application>Microsoft Office Word</Application>
  <DocSecurity>0</DocSecurity>
  <Lines>529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74539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Klinsukon, Yendee</cp:lastModifiedBy>
  <cp:revision>2</cp:revision>
  <cp:lastPrinted>2023-02-25T09:36:00Z</cp:lastPrinted>
  <dcterms:created xsi:type="dcterms:W3CDTF">2023-02-27T12:50:00Z</dcterms:created>
  <dcterms:modified xsi:type="dcterms:W3CDTF">2023-02-27T12:50:00Z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Year end</vt:lpwstr>
  </property>
</Properties>
</file>